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9FF9B" w14:textId="643BA83A" w:rsidR="003608BE" w:rsidRPr="007E1A55" w:rsidRDefault="003608BE" w:rsidP="006A0869">
      <w:pPr>
        <w:widowControl w:val="0"/>
        <w:rPr>
          <w:rFonts w:ascii="Open Sans" w:hAnsi="Open Sans" w:cs="Open Sans"/>
        </w:rPr>
      </w:pPr>
    </w:p>
    <w:p w14:paraId="675FBEB7" w14:textId="77777777" w:rsidR="003608BE" w:rsidRPr="007E1A55" w:rsidRDefault="003608BE" w:rsidP="006A0869">
      <w:pPr>
        <w:widowControl w:val="0"/>
        <w:rPr>
          <w:rFonts w:ascii="Open Sans" w:hAnsi="Open Sans" w:cs="Open Sans"/>
        </w:rPr>
      </w:pPr>
    </w:p>
    <w:p w14:paraId="5F24516A" w14:textId="77777777" w:rsidR="003608BE" w:rsidRPr="007E1A55" w:rsidRDefault="003608BE" w:rsidP="006A0869">
      <w:pPr>
        <w:widowControl w:val="0"/>
        <w:rPr>
          <w:rFonts w:ascii="Open Sans" w:hAnsi="Open Sans" w:cs="Open Sans"/>
        </w:rPr>
      </w:pPr>
    </w:p>
    <w:p w14:paraId="0F542EAC" w14:textId="77777777" w:rsidR="003608BE" w:rsidRPr="007E1A55" w:rsidRDefault="003608BE" w:rsidP="006A0869">
      <w:pPr>
        <w:widowControl w:val="0"/>
        <w:rPr>
          <w:rFonts w:ascii="Open Sans" w:hAnsi="Open Sans" w:cs="Open Sans"/>
        </w:rPr>
      </w:pPr>
    </w:p>
    <w:p w14:paraId="2B8F23D3" w14:textId="77777777" w:rsidR="003608BE" w:rsidRPr="007E1A55" w:rsidRDefault="003608BE" w:rsidP="006A0869">
      <w:pPr>
        <w:widowControl w:val="0"/>
        <w:rPr>
          <w:rFonts w:ascii="Open Sans" w:hAnsi="Open Sans" w:cs="Open Sans"/>
        </w:rPr>
      </w:pPr>
    </w:p>
    <w:p w14:paraId="2D5E16FE" w14:textId="77777777" w:rsidR="003608BE" w:rsidRPr="007E1A55" w:rsidRDefault="003608BE" w:rsidP="006A0869">
      <w:pPr>
        <w:widowControl w:val="0"/>
        <w:rPr>
          <w:rFonts w:ascii="Open Sans" w:hAnsi="Open Sans" w:cs="Open Sans"/>
        </w:rPr>
      </w:pPr>
    </w:p>
    <w:p w14:paraId="0DA4D0BD" w14:textId="77777777" w:rsidR="003608BE" w:rsidRPr="007E1A55" w:rsidRDefault="003608BE" w:rsidP="006A0869">
      <w:pPr>
        <w:widowControl w:val="0"/>
        <w:rPr>
          <w:rFonts w:ascii="Open Sans" w:hAnsi="Open Sans" w:cs="Open Sans"/>
        </w:rPr>
      </w:pPr>
    </w:p>
    <w:p w14:paraId="06E89A8F" w14:textId="77777777" w:rsidR="003608BE" w:rsidRPr="007E1A55" w:rsidRDefault="003608BE" w:rsidP="006A0869">
      <w:pPr>
        <w:widowControl w:val="0"/>
        <w:rPr>
          <w:rFonts w:ascii="Open Sans" w:hAnsi="Open Sans" w:cs="Open Sans"/>
        </w:rPr>
      </w:pPr>
    </w:p>
    <w:p w14:paraId="247E26C2" w14:textId="5A761685" w:rsidR="003608BE" w:rsidRDefault="003608BE" w:rsidP="006A0869">
      <w:pPr>
        <w:widowControl w:val="0"/>
        <w:rPr>
          <w:rFonts w:ascii="Open Sans" w:hAnsi="Open Sans" w:cs="Open Sans"/>
        </w:rPr>
      </w:pPr>
    </w:p>
    <w:p w14:paraId="7F4ACB06" w14:textId="735B95CB" w:rsidR="00C31ADE" w:rsidRDefault="00C31ADE" w:rsidP="006A0869">
      <w:pPr>
        <w:widowControl w:val="0"/>
        <w:rPr>
          <w:rFonts w:ascii="Open Sans" w:hAnsi="Open Sans" w:cs="Open Sans"/>
        </w:rPr>
      </w:pPr>
    </w:p>
    <w:p w14:paraId="1B8E8D40" w14:textId="46CD9782" w:rsidR="00C31ADE" w:rsidRDefault="00C31ADE" w:rsidP="006A0869">
      <w:pPr>
        <w:widowControl w:val="0"/>
        <w:rPr>
          <w:rFonts w:ascii="Open Sans" w:hAnsi="Open Sans" w:cs="Open Sans"/>
        </w:rPr>
      </w:pPr>
    </w:p>
    <w:p w14:paraId="583A2619" w14:textId="49D47F0C" w:rsidR="00C31ADE" w:rsidRDefault="00C31ADE" w:rsidP="006A0869">
      <w:pPr>
        <w:widowControl w:val="0"/>
        <w:rPr>
          <w:rFonts w:ascii="Open Sans" w:hAnsi="Open Sans" w:cs="Open Sans"/>
        </w:rPr>
      </w:pPr>
    </w:p>
    <w:p w14:paraId="781AD3C3" w14:textId="383AC8F7" w:rsidR="00C31ADE" w:rsidRDefault="00C31ADE" w:rsidP="006A0869">
      <w:pPr>
        <w:widowControl w:val="0"/>
        <w:rPr>
          <w:rFonts w:ascii="Open Sans" w:hAnsi="Open Sans" w:cs="Open Sans"/>
        </w:rPr>
      </w:pPr>
    </w:p>
    <w:p w14:paraId="423C7F93" w14:textId="77777777" w:rsidR="00C31ADE" w:rsidRPr="007E1A55" w:rsidRDefault="00C31ADE" w:rsidP="006A0869">
      <w:pPr>
        <w:widowControl w:val="0"/>
        <w:rPr>
          <w:rFonts w:ascii="Open Sans" w:hAnsi="Open Sans" w:cs="Open Sans"/>
        </w:rPr>
      </w:pPr>
    </w:p>
    <w:p w14:paraId="16A1ACE8" w14:textId="77777777" w:rsidR="003608BE" w:rsidRPr="007E1A55" w:rsidRDefault="003608BE" w:rsidP="006A0869">
      <w:pPr>
        <w:widowControl w:val="0"/>
        <w:rPr>
          <w:rFonts w:ascii="Open Sans" w:hAnsi="Open Sans" w:cs="Open Sans"/>
        </w:rPr>
      </w:pPr>
    </w:p>
    <w:p w14:paraId="5372FE3F" w14:textId="77777777" w:rsidR="003608BE" w:rsidRPr="007E1A55" w:rsidRDefault="003608BE" w:rsidP="006A0869">
      <w:pPr>
        <w:widowControl w:val="0"/>
        <w:rPr>
          <w:rFonts w:ascii="Open Sans" w:hAnsi="Open Sans" w:cs="Open Sans"/>
        </w:rPr>
      </w:pPr>
    </w:p>
    <w:p w14:paraId="7D90990A" w14:textId="77777777" w:rsidR="003608BE" w:rsidRPr="007E1A55" w:rsidRDefault="003608BE" w:rsidP="006A0869">
      <w:pPr>
        <w:widowControl w:val="0"/>
        <w:rPr>
          <w:rFonts w:ascii="Open Sans" w:hAnsi="Open Sans" w:cs="Open Sans"/>
        </w:rPr>
      </w:pPr>
    </w:p>
    <w:p w14:paraId="2F4C12E3" w14:textId="77777777" w:rsidR="003608BE" w:rsidRPr="007E1A55" w:rsidRDefault="003608BE" w:rsidP="006A0869">
      <w:pPr>
        <w:widowControl w:val="0"/>
        <w:rPr>
          <w:rFonts w:ascii="Open Sans" w:hAnsi="Open Sans" w:cs="Open Sans"/>
        </w:rPr>
      </w:pPr>
    </w:p>
    <w:p w14:paraId="147D6ADB" w14:textId="77777777" w:rsidR="003608BE" w:rsidRPr="007E1A55" w:rsidRDefault="003608BE" w:rsidP="006A0869">
      <w:pPr>
        <w:widowControl w:val="0"/>
        <w:tabs>
          <w:tab w:val="left" w:pos="709"/>
          <w:tab w:val="center" w:pos="7371"/>
        </w:tabs>
        <w:jc w:val="both"/>
        <w:outlineLvl w:val="0"/>
        <w:rPr>
          <w:rFonts w:ascii="Open Sans" w:hAnsi="Open Sans" w:cs="Open Sans"/>
          <w:sz w:val="28"/>
          <w:szCs w:val="28"/>
        </w:rPr>
      </w:pPr>
      <w:r w:rsidRPr="007E1A55">
        <w:rPr>
          <w:rFonts w:ascii="Open Sans" w:hAnsi="Open Sans" w:cs="Open Sans"/>
        </w:rPr>
        <w:tab/>
      </w:r>
      <w:r w:rsidRPr="007E1A55">
        <w:rPr>
          <w:rFonts w:ascii="Open Sans" w:hAnsi="Open Sans" w:cs="Open Sans"/>
          <w:sz w:val="28"/>
          <w:szCs w:val="28"/>
        </w:rPr>
        <w:tab/>
      </w:r>
      <w:r w:rsidRPr="007E1A55">
        <w:rPr>
          <w:rFonts w:ascii="Open Sans" w:hAnsi="Open Sans" w:cs="Open Sans"/>
          <w:sz w:val="28"/>
          <w:szCs w:val="28"/>
        </w:rPr>
        <w:tab/>
        <w:t xml:space="preserve"> </w:t>
      </w:r>
    </w:p>
    <w:p w14:paraId="2A79059D" w14:textId="77777777" w:rsidR="003608BE" w:rsidRPr="007E1A55" w:rsidRDefault="003608BE" w:rsidP="006A0869">
      <w:pPr>
        <w:widowControl w:val="0"/>
        <w:jc w:val="center"/>
        <w:rPr>
          <w:rFonts w:ascii="Open Sans" w:hAnsi="Open Sans" w:cs="Open Sans"/>
          <w:b/>
          <w:bCs/>
          <w:sz w:val="28"/>
          <w:szCs w:val="28"/>
        </w:rPr>
      </w:pPr>
      <w:r w:rsidRPr="007E1A55">
        <w:rPr>
          <w:rFonts w:ascii="Open Sans" w:hAnsi="Open Sans" w:cs="Open Sans"/>
          <w:b/>
          <w:caps/>
          <w:sz w:val="28"/>
          <w:szCs w:val="28"/>
        </w:rPr>
        <w:t>RAZPISNA DOKUMENTACIJA</w:t>
      </w:r>
      <w:r w:rsidRPr="007E1A55" w:rsidDel="00A82274">
        <w:rPr>
          <w:rFonts w:ascii="Open Sans" w:hAnsi="Open Sans" w:cs="Open Sans"/>
          <w:b/>
          <w:bCs/>
          <w:sz w:val="28"/>
          <w:szCs w:val="28"/>
        </w:rPr>
        <w:t xml:space="preserve"> </w:t>
      </w:r>
    </w:p>
    <w:p w14:paraId="7FD91865" w14:textId="77777777" w:rsidR="003608BE" w:rsidRPr="007E1A55" w:rsidRDefault="003608BE" w:rsidP="006A0869">
      <w:pPr>
        <w:widowControl w:val="0"/>
        <w:jc w:val="center"/>
        <w:rPr>
          <w:rFonts w:ascii="Open Sans" w:hAnsi="Open Sans" w:cs="Open Sans"/>
          <w:b/>
          <w:sz w:val="28"/>
          <w:szCs w:val="28"/>
        </w:rPr>
      </w:pPr>
    </w:p>
    <w:p w14:paraId="4689DC04" w14:textId="77777777" w:rsidR="003608BE" w:rsidRPr="007E1A55" w:rsidRDefault="003608BE" w:rsidP="006A0869">
      <w:pPr>
        <w:widowControl w:val="0"/>
        <w:jc w:val="center"/>
        <w:rPr>
          <w:rFonts w:ascii="Open Sans" w:hAnsi="Open Sans" w:cs="Open Sans"/>
          <w:b/>
          <w:sz w:val="28"/>
          <w:szCs w:val="28"/>
        </w:rPr>
      </w:pPr>
    </w:p>
    <w:p w14:paraId="31CA7313" w14:textId="7154864B" w:rsidR="003608BE" w:rsidRPr="007E1A55" w:rsidRDefault="003608BE" w:rsidP="006A0869">
      <w:pPr>
        <w:widowControl w:val="0"/>
        <w:jc w:val="center"/>
        <w:rPr>
          <w:rFonts w:ascii="Open Sans" w:hAnsi="Open Sans" w:cs="Open Sans"/>
          <w:b/>
          <w:sz w:val="28"/>
          <w:szCs w:val="28"/>
        </w:rPr>
      </w:pPr>
      <w:r w:rsidRPr="007E1A55">
        <w:rPr>
          <w:rFonts w:ascii="Open Sans" w:hAnsi="Open Sans" w:cs="Open Sans"/>
          <w:b/>
          <w:sz w:val="28"/>
          <w:szCs w:val="28"/>
        </w:rPr>
        <w:t xml:space="preserve">JAVNO NAROČILO ŠT. </w:t>
      </w:r>
      <w:r w:rsidR="00110322">
        <w:rPr>
          <w:rFonts w:ascii="Open Sans" w:hAnsi="Open Sans" w:cs="Open Sans"/>
          <w:b/>
          <w:sz w:val="28"/>
          <w:szCs w:val="28"/>
        </w:rPr>
        <w:t>ENLJ-SPV-58/26</w:t>
      </w:r>
    </w:p>
    <w:p w14:paraId="3EAD6FC7" w14:textId="77777777" w:rsidR="003608BE" w:rsidRPr="007E1A55" w:rsidRDefault="003608BE" w:rsidP="006A0869">
      <w:pPr>
        <w:widowControl w:val="0"/>
        <w:rPr>
          <w:rFonts w:ascii="Open Sans" w:hAnsi="Open Sans" w:cs="Open Sans"/>
          <w:sz w:val="28"/>
          <w:szCs w:val="28"/>
        </w:rPr>
      </w:pPr>
    </w:p>
    <w:p w14:paraId="1EA5F0E6" w14:textId="77777777" w:rsidR="003608BE" w:rsidRPr="007E1A55" w:rsidRDefault="003608BE" w:rsidP="006A0869">
      <w:pPr>
        <w:widowControl w:val="0"/>
        <w:rPr>
          <w:rFonts w:ascii="Open Sans" w:hAnsi="Open Sans" w:cs="Open Sans"/>
          <w:sz w:val="28"/>
          <w:szCs w:val="28"/>
        </w:rPr>
      </w:pPr>
    </w:p>
    <w:p w14:paraId="5F176598" w14:textId="67E61A59" w:rsidR="003608BE" w:rsidRPr="007E1A55" w:rsidRDefault="00110322" w:rsidP="006A0869">
      <w:pPr>
        <w:widowControl w:val="0"/>
        <w:ind w:left="284" w:hanging="284"/>
        <w:jc w:val="center"/>
        <w:rPr>
          <w:rFonts w:ascii="Open Sans" w:hAnsi="Open Sans" w:cs="Open Sans"/>
          <w:b/>
          <w:sz w:val="28"/>
          <w:szCs w:val="28"/>
        </w:rPr>
      </w:pPr>
      <w:r>
        <w:rPr>
          <w:rFonts w:ascii="Open Sans" w:hAnsi="Open Sans" w:cs="Open Sans"/>
          <w:b/>
          <w:sz w:val="28"/>
          <w:szCs w:val="28"/>
        </w:rPr>
        <w:t>PREGLEDNI REMONT GENERATORJA 3</w:t>
      </w:r>
    </w:p>
    <w:p w14:paraId="1FA16158" w14:textId="77777777" w:rsidR="003608BE" w:rsidRPr="007E1A55" w:rsidRDefault="003608BE" w:rsidP="006A0869">
      <w:pPr>
        <w:widowControl w:val="0"/>
        <w:jc w:val="center"/>
        <w:rPr>
          <w:rFonts w:ascii="Open Sans" w:hAnsi="Open Sans" w:cs="Open Sans"/>
          <w:b/>
          <w:sz w:val="28"/>
          <w:szCs w:val="28"/>
        </w:rPr>
      </w:pPr>
    </w:p>
    <w:p w14:paraId="0D2040BE" w14:textId="77777777" w:rsidR="003608BE" w:rsidRPr="007E1A55" w:rsidRDefault="003608BE" w:rsidP="006A0869">
      <w:pPr>
        <w:widowControl w:val="0"/>
        <w:jc w:val="center"/>
        <w:rPr>
          <w:rFonts w:ascii="Open Sans" w:hAnsi="Open Sans" w:cs="Open Sans"/>
          <w:b/>
          <w:sz w:val="28"/>
          <w:szCs w:val="28"/>
        </w:rPr>
      </w:pPr>
    </w:p>
    <w:p w14:paraId="29606F59" w14:textId="77777777" w:rsidR="003608BE" w:rsidRPr="007E1A55" w:rsidRDefault="003608BE" w:rsidP="006A0869">
      <w:pPr>
        <w:widowControl w:val="0"/>
        <w:jc w:val="center"/>
        <w:rPr>
          <w:rFonts w:ascii="Open Sans" w:hAnsi="Open Sans" w:cs="Open Sans"/>
          <w:b/>
          <w:sz w:val="28"/>
          <w:szCs w:val="28"/>
        </w:rPr>
      </w:pPr>
      <w:r w:rsidRPr="007E1A55">
        <w:rPr>
          <w:rFonts w:ascii="Open Sans" w:hAnsi="Open Sans" w:cs="Open Sans"/>
          <w:b/>
          <w:sz w:val="28"/>
          <w:szCs w:val="28"/>
        </w:rPr>
        <w:t>EVIDENCA - drugi odstavek 21. člena ZJN-3</w:t>
      </w:r>
    </w:p>
    <w:p w14:paraId="739C7741" w14:textId="77777777" w:rsidR="003608BE" w:rsidRPr="007E1A55" w:rsidRDefault="003608BE" w:rsidP="006A0869">
      <w:pPr>
        <w:widowControl w:val="0"/>
        <w:jc w:val="right"/>
        <w:rPr>
          <w:rFonts w:ascii="Open Sans" w:hAnsi="Open Sans" w:cs="Open Sans"/>
        </w:rPr>
      </w:pPr>
      <w:r w:rsidRPr="007E1A55">
        <w:rPr>
          <w:rFonts w:ascii="Open Sans" w:hAnsi="Open Sans" w:cs="Open Sans"/>
        </w:rPr>
        <w:tab/>
      </w:r>
      <w:r w:rsidRPr="007E1A55">
        <w:rPr>
          <w:rFonts w:ascii="Open Sans" w:hAnsi="Open Sans" w:cs="Open Sans"/>
        </w:rPr>
        <w:tab/>
      </w:r>
      <w:r w:rsidRPr="007E1A55">
        <w:rPr>
          <w:rFonts w:ascii="Open Sans" w:hAnsi="Open Sans" w:cs="Open Sans"/>
        </w:rPr>
        <w:tab/>
      </w:r>
      <w:r w:rsidRPr="007E1A55">
        <w:rPr>
          <w:rFonts w:ascii="Open Sans" w:hAnsi="Open Sans" w:cs="Open Sans"/>
        </w:rPr>
        <w:tab/>
      </w:r>
    </w:p>
    <w:p w14:paraId="5497F538" w14:textId="77777777" w:rsidR="003608BE" w:rsidRPr="007E1A55" w:rsidRDefault="003608BE" w:rsidP="006A0869">
      <w:pPr>
        <w:widowControl w:val="0"/>
        <w:jc w:val="right"/>
        <w:rPr>
          <w:rFonts w:ascii="Open Sans" w:hAnsi="Open Sans" w:cs="Open Sans"/>
        </w:rPr>
      </w:pPr>
    </w:p>
    <w:p w14:paraId="64A741E1" w14:textId="6BAFA7D4" w:rsidR="003608BE" w:rsidRPr="007E1A55" w:rsidRDefault="003608BE" w:rsidP="006A0869">
      <w:pPr>
        <w:widowControl w:val="0"/>
        <w:jc w:val="center"/>
        <w:rPr>
          <w:rFonts w:ascii="Open Sans" w:hAnsi="Open Sans" w:cs="Open Sans"/>
        </w:rPr>
      </w:pPr>
      <w:r w:rsidRPr="007E1A55">
        <w:rPr>
          <w:rFonts w:ascii="Open Sans" w:hAnsi="Open Sans" w:cs="Open Sans"/>
        </w:rPr>
        <w:t xml:space="preserve">Ljubljana, </w:t>
      </w:r>
      <w:r w:rsidR="00A96F15">
        <w:rPr>
          <w:rFonts w:ascii="Open Sans" w:hAnsi="Open Sans" w:cs="Open Sans"/>
        </w:rPr>
        <w:t>marec</w:t>
      </w:r>
      <w:r w:rsidR="00A96F15" w:rsidRPr="007E1A55">
        <w:rPr>
          <w:rFonts w:ascii="Open Sans" w:hAnsi="Open Sans" w:cs="Open Sans"/>
        </w:rPr>
        <w:t xml:space="preserve"> </w:t>
      </w:r>
      <w:r w:rsidRPr="007E1A55">
        <w:rPr>
          <w:rFonts w:ascii="Open Sans" w:hAnsi="Open Sans" w:cs="Open Sans"/>
        </w:rPr>
        <w:t>202</w:t>
      </w:r>
      <w:r w:rsidR="00D37BE7">
        <w:rPr>
          <w:rFonts w:ascii="Open Sans" w:hAnsi="Open Sans" w:cs="Open Sans"/>
        </w:rPr>
        <w:t>6</w:t>
      </w:r>
    </w:p>
    <w:p w14:paraId="7F973B16" w14:textId="77777777" w:rsidR="003608BE" w:rsidRPr="007E1A55" w:rsidRDefault="003608BE" w:rsidP="006A0869">
      <w:pPr>
        <w:widowControl w:val="0"/>
        <w:jc w:val="right"/>
        <w:rPr>
          <w:rFonts w:ascii="Open Sans" w:hAnsi="Open Sans" w:cs="Open Sans"/>
        </w:rPr>
      </w:pPr>
    </w:p>
    <w:p w14:paraId="67C2BFD7" w14:textId="77777777" w:rsidR="003608BE" w:rsidRPr="007E1A55" w:rsidRDefault="003608BE" w:rsidP="006A0869">
      <w:pPr>
        <w:widowControl w:val="0"/>
        <w:jc w:val="right"/>
        <w:rPr>
          <w:rFonts w:ascii="Open Sans" w:hAnsi="Open Sans" w:cs="Open Sans"/>
        </w:rPr>
      </w:pPr>
    </w:p>
    <w:p w14:paraId="354676E5" w14:textId="77777777" w:rsidR="003608BE" w:rsidRPr="007E1A55" w:rsidRDefault="003608BE" w:rsidP="006A0869">
      <w:pPr>
        <w:widowControl w:val="0"/>
        <w:jc w:val="right"/>
        <w:rPr>
          <w:rFonts w:ascii="Open Sans" w:hAnsi="Open Sans" w:cs="Open Sans"/>
        </w:rPr>
      </w:pPr>
    </w:p>
    <w:p w14:paraId="6B4BF639" w14:textId="77777777" w:rsidR="003608BE" w:rsidRPr="007E1A55" w:rsidRDefault="003608BE" w:rsidP="006A0869">
      <w:pPr>
        <w:widowControl w:val="0"/>
        <w:jc w:val="right"/>
        <w:rPr>
          <w:rFonts w:ascii="Open Sans" w:hAnsi="Open Sans" w:cs="Open Sans"/>
        </w:rPr>
      </w:pPr>
    </w:p>
    <w:p w14:paraId="5C31CA0A" w14:textId="77777777" w:rsidR="003608BE" w:rsidRPr="007E1A55" w:rsidRDefault="003608BE" w:rsidP="006A0869">
      <w:pPr>
        <w:widowControl w:val="0"/>
        <w:jc w:val="right"/>
        <w:rPr>
          <w:rFonts w:ascii="Open Sans" w:hAnsi="Open Sans" w:cs="Open Sans"/>
        </w:rPr>
      </w:pPr>
    </w:p>
    <w:p w14:paraId="7D20B9AC" w14:textId="77777777" w:rsidR="003608BE" w:rsidRPr="007E1A55" w:rsidRDefault="003608BE" w:rsidP="006A0869">
      <w:pPr>
        <w:widowControl w:val="0"/>
        <w:jc w:val="right"/>
        <w:rPr>
          <w:rFonts w:ascii="Open Sans" w:hAnsi="Open Sans" w:cs="Open Sans"/>
        </w:rPr>
      </w:pPr>
    </w:p>
    <w:p w14:paraId="6B7FE5BB" w14:textId="77777777" w:rsidR="003608BE" w:rsidRPr="007E1A55" w:rsidRDefault="003608BE" w:rsidP="006A0869">
      <w:pPr>
        <w:widowControl w:val="0"/>
        <w:jc w:val="right"/>
        <w:rPr>
          <w:rFonts w:ascii="Open Sans" w:hAnsi="Open Sans" w:cs="Open Sans"/>
        </w:rPr>
      </w:pPr>
    </w:p>
    <w:p w14:paraId="249D26A7" w14:textId="77777777" w:rsidR="003608BE" w:rsidRPr="007E1A55" w:rsidRDefault="003608BE" w:rsidP="006A0869">
      <w:pPr>
        <w:widowControl w:val="0"/>
        <w:jc w:val="right"/>
        <w:rPr>
          <w:rFonts w:ascii="Open Sans" w:hAnsi="Open Sans" w:cs="Open Sans"/>
        </w:rPr>
      </w:pPr>
    </w:p>
    <w:p w14:paraId="3BE0A7EA" w14:textId="77777777" w:rsidR="003608BE" w:rsidRPr="007E1A55" w:rsidRDefault="003608BE" w:rsidP="006A0869">
      <w:pPr>
        <w:widowControl w:val="0"/>
        <w:jc w:val="right"/>
        <w:rPr>
          <w:rFonts w:ascii="Open Sans" w:hAnsi="Open Sans" w:cs="Open Sans"/>
        </w:rPr>
      </w:pPr>
    </w:p>
    <w:p w14:paraId="34968E48" w14:textId="62BF6E77" w:rsidR="003608BE" w:rsidRDefault="003608BE" w:rsidP="006A0869">
      <w:pPr>
        <w:widowControl w:val="0"/>
        <w:jc w:val="right"/>
        <w:rPr>
          <w:rFonts w:ascii="Open Sans" w:hAnsi="Open Sans" w:cs="Open Sans"/>
        </w:rPr>
      </w:pPr>
    </w:p>
    <w:p w14:paraId="64FDA66B" w14:textId="71E632E1" w:rsidR="003608BE" w:rsidRDefault="003608BE" w:rsidP="006A0869">
      <w:pPr>
        <w:widowControl w:val="0"/>
        <w:jc w:val="right"/>
        <w:rPr>
          <w:rFonts w:ascii="Open Sans" w:hAnsi="Open Sans" w:cs="Open Sans"/>
        </w:rPr>
      </w:pPr>
    </w:p>
    <w:p w14:paraId="273AE40A" w14:textId="07417F9A" w:rsidR="003608BE" w:rsidRDefault="003608BE" w:rsidP="006A0869">
      <w:pPr>
        <w:widowControl w:val="0"/>
        <w:jc w:val="right"/>
        <w:rPr>
          <w:rFonts w:ascii="Open Sans" w:hAnsi="Open Sans" w:cs="Open Sans"/>
        </w:rPr>
      </w:pPr>
    </w:p>
    <w:p w14:paraId="76C8F44F" w14:textId="77777777" w:rsidR="00D37BE7" w:rsidRDefault="00D37BE7" w:rsidP="006A0869">
      <w:pPr>
        <w:widowControl w:val="0"/>
        <w:jc w:val="right"/>
        <w:rPr>
          <w:rFonts w:ascii="Open Sans" w:hAnsi="Open Sans" w:cs="Open Sans"/>
        </w:rPr>
      </w:pPr>
    </w:p>
    <w:p w14:paraId="736454E7" w14:textId="6B1A1CDF" w:rsidR="003608BE" w:rsidRDefault="003608BE" w:rsidP="006A0869">
      <w:pPr>
        <w:widowControl w:val="0"/>
        <w:jc w:val="right"/>
        <w:rPr>
          <w:rFonts w:ascii="Open Sans" w:hAnsi="Open Sans" w:cs="Open Sans"/>
        </w:rPr>
      </w:pPr>
    </w:p>
    <w:p w14:paraId="63D29A0F" w14:textId="216D25D1" w:rsidR="003608BE" w:rsidRDefault="003608BE" w:rsidP="006A0869">
      <w:pPr>
        <w:widowControl w:val="0"/>
        <w:jc w:val="right"/>
        <w:rPr>
          <w:rFonts w:ascii="Open Sans" w:hAnsi="Open Sans" w:cs="Open Sans"/>
        </w:rPr>
      </w:pPr>
    </w:p>
    <w:p w14:paraId="735079C5" w14:textId="715C7944" w:rsidR="003608BE" w:rsidRDefault="003608BE" w:rsidP="006A0869">
      <w:pPr>
        <w:widowControl w:val="0"/>
        <w:jc w:val="right"/>
        <w:rPr>
          <w:rFonts w:ascii="Open Sans" w:hAnsi="Open Sans" w:cs="Open Sans"/>
        </w:rPr>
      </w:pPr>
    </w:p>
    <w:p w14:paraId="5ED52AD6" w14:textId="77777777" w:rsidR="003608BE" w:rsidRPr="007E1A55" w:rsidRDefault="003608BE" w:rsidP="006A0869">
      <w:pPr>
        <w:widowControl w:val="0"/>
        <w:tabs>
          <w:tab w:val="center" w:pos="7088"/>
        </w:tabs>
        <w:jc w:val="both"/>
        <w:rPr>
          <w:rFonts w:ascii="Open Sans" w:hAnsi="Open Sans" w:cs="Open Sans"/>
          <w:b/>
        </w:rPr>
      </w:pPr>
      <w:bookmarkStart w:id="0" w:name="_Hlk222682230"/>
      <w:r w:rsidRPr="007E1A55">
        <w:rPr>
          <w:rFonts w:ascii="Open Sans" w:hAnsi="Open Sans" w:cs="Open Sans"/>
          <w:b/>
        </w:rPr>
        <w:lastRenderedPageBreak/>
        <w:t>VSEBINA RAZPISNE DOKUMENTACIJE:</w:t>
      </w:r>
    </w:p>
    <w:p w14:paraId="32D935F9" w14:textId="77777777" w:rsidR="003608BE" w:rsidRPr="007E1A55" w:rsidRDefault="003608BE" w:rsidP="00E901F7">
      <w:pPr>
        <w:widowControl w:val="0"/>
        <w:numPr>
          <w:ilvl w:val="0"/>
          <w:numId w:val="20"/>
        </w:numPr>
        <w:tabs>
          <w:tab w:val="center" w:pos="426"/>
        </w:tabs>
        <w:ind w:left="426" w:hanging="426"/>
        <w:jc w:val="both"/>
        <w:rPr>
          <w:rFonts w:ascii="Open Sans" w:hAnsi="Open Sans" w:cs="Open Sans"/>
        </w:rPr>
      </w:pPr>
      <w:r w:rsidRPr="007E1A55">
        <w:rPr>
          <w:rFonts w:ascii="Open Sans" w:hAnsi="Open Sans" w:cs="Open Sans"/>
        </w:rPr>
        <w:t>Navodila ponudniku za izdelavo ponudbe</w:t>
      </w:r>
    </w:p>
    <w:p w14:paraId="0B00647D" w14:textId="41E11240" w:rsidR="00C71A2F" w:rsidRDefault="007B60F7" w:rsidP="00E901F7">
      <w:pPr>
        <w:widowControl w:val="0"/>
        <w:numPr>
          <w:ilvl w:val="0"/>
          <w:numId w:val="20"/>
        </w:numPr>
        <w:tabs>
          <w:tab w:val="center" w:pos="426"/>
        </w:tabs>
        <w:ind w:left="426" w:hanging="426"/>
        <w:jc w:val="both"/>
        <w:rPr>
          <w:rFonts w:ascii="Open Sans" w:hAnsi="Open Sans" w:cs="Open Sans"/>
        </w:rPr>
      </w:pPr>
      <w:r>
        <w:rPr>
          <w:rFonts w:ascii="Open Sans" w:hAnsi="Open Sans" w:cs="Open Sans"/>
        </w:rPr>
        <w:t>Tehnična dokumentacija</w:t>
      </w:r>
    </w:p>
    <w:p w14:paraId="0252BFAC" w14:textId="77777777" w:rsidR="00C7423B" w:rsidRPr="00F3067A" w:rsidRDefault="00C7423B" w:rsidP="00E901F7">
      <w:pPr>
        <w:widowControl w:val="0"/>
        <w:numPr>
          <w:ilvl w:val="0"/>
          <w:numId w:val="20"/>
        </w:numPr>
        <w:tabs>
          <w:tab w:val="center" w:pos="426"/>
        </w:tabs>
        <w:ind w:left="426" w:hanging="426"/>
        <w:jc w:val="both"/>
        <w:rPr>
          <w:rFonts w:ascii="Open Sans" w:hAnsi="Open Sans" w:cs="Open Sans"/>
        </w:rPr>
      </w:pPr>
      <w:r w:rsidRPr="00F3067A">
        <w:rPr>
          <w:rFonts w:ascii="Open Sans" w:hAnsi="Open Sans" w:cs="Open Sans"/>
        </w:rPr>
        <w:t>Zahteve iz varstva pri delu, požarnega varstva in varovanja okolja</w:t>
      </w:r>
    </w:p>
    <w:p w14:paraId="42F9AB9E" w14:textId="77777777" w:rsidR="003608BE" w:rsidRPr="007E1A55" w:rsidRDefault="003608BE" w:rsidP="00E901F7">
      <w:pPr>
        <w:widowControl w:val="0"/>
        <w:numPr>
          <w:ilvl w:val="0"/>
          <w:numId w:val="20"/>
        </w:numPr>
        <w:tabs>
          <w:tab w:val="center" w:pos="426"/>
        </w:tabs>
        <w:ind w:left="426" w:hanging="426"/>
        <w:jc w:val="both"/>
        <w:rPr>
          <w:rFonts w:ascii="Open Sans" w:hAnsi="Open Sans" w:cs="Open Sans"/>
        </w:rPr>
      </w:pPr>
      <w:r w:rsidRPr="007E1A55">
        <w:rPr>
          <w:rFonts w:ascii="Open Sans" w:hAnsi="Open Sans" w:cs="Open Sans"/>
        </w:rPr>
        <w:t>Priloge</w:t>
      </w:r>
    </w:p>
    <w:p w14:paraId="54D0740C" w14:textId="77777777" w:rsidR="00026E15" w:rsidRPr="00573878" w:rsidRDefault="00026E15" w:rsidP="00026E15">
      <w:pPr>
        <w:widowControl w:val="0"/>
        <w:tabs>
          <w:tab w:val="center" w:pos="7088"/>
        </w:tabs>
        <w:ind w:left="360" w:firstLine="66"/>
        <w:jc w:val="both"/>
        <w:rPr>
          <w:rFonts w:ascii="Open Sans" w:hAnsi="Open Sans" w:cs="Open Sans"/>
        </w:rPr>
      </w:pPr>
      <w:r w:rsidRPr="00573878">
        <w:rPr>
          <w:rFonts w:ascii="Open Sans" w:hAnsi="Open Sans" w:cs="Open Sans"/>
        </w:rPr>
        <w:t>Podatki o ponudniku (Priloga 1)</w:t>
      </w:r>
    </w:p>
    <w:p w14:paraId="5C00D61C" w14:textId="77777777" w:rsidR="00026E15" w:rsidRPr="00573878" w:rsidRDefault="00026E15" w:rsidP="00026E15">
      <w:pPr>
        <w:widowControl w:val="0"/>
        <w:tabs>
          <w:tab w:val="center" w:pos="7088"/>
        </w:tabs>
        <w:ind w:left="360" w:firstLine="66"/>
        <w:jc w:val="both"/>
        <w:rPr>
          <w:rFonts w:ascii="Open Sans" w:hAnsi="Open Sans" w:cs="Open Sans"/>
        </w:rPr>
      </w:pPr>
      <w:r w:rsidRPr="00573878">
        <w:rPr>
          <w:rFonts w:ascii="Open Sans" w:hAnsi="Open Sans" w:cs="Open Sans"/>
        </w:rPr>
        <w:t>Ponudba (Priloga 2)</w:t>
      </w:r>
    </w:p>
    <w:p w14:paraId="2722E3A3" w14:textId="77777777" w:rsidR="00026E15" w:rsidRPr="00573878" w:rsidRDefault="00026E15" w:rsidP="00026E15">
      <w:pPr>
        <w:widowControl w:val="0"/>
        <w:tabs>
          <w:tab w:val="center" w:pos="7088"/>
        </w:tabs>
        <w:ind w:left="360" w:firstLine="66"/>
        <w:jc w:val="both"/>
        <w:rPr>
          <w:rFonts w:ascii="Open Sans" w:hAnsi="Open Sans" w:cs="Open Sans"/>
        </w:rPr>
      </w:pPr>
      <w:r w:rsidRPr="00573878">
        <w:rPr>
          <w:rFonts w:ascii="Open Sans" w:hAnsi="Open Sans" w:cs="Open Sans"/>
        </w:rPr>
        <w:t>Ponudbeni predračun – Excel format (Priloga 2/1)</w:t>
      </w:r>
    </w:p>
    <w:p w14:paraId="0083BA89" w14:textId="77777777" w:rsidR="00026E15" w:rsidRPr="00573878" w:rsidRDefault="00026E15" w:rsidP="00026E15">
      <w:pPr>
        <w:widowControl w:val="0"/>
        <w:tabs>
          <w:tab w:val="center" w:pos="7088"/>
        </w:tabs>
        <w:ind w:left="360" w:firstLine="66"/>
        <w:jc w:val="both"/>
        <w:rPr>
          <w:rFonts w:ascii="Open Sans" w:hAnsi="Open Sans" w:cs="Open Sans"/>
        </w:rPr>
      </w:pPr>
      <w:r w:rsidRPr="00573878">
        <w:rPr>
          <w:rFonts w:ascii="Open Sans" w:hAnsi="Open Sans" w:cs="Open Sans"/>
        </w:rPr>
        <w:t>Ugotavljanje sposobnosti in izjava o sprejemanju pogojev razpisne dokumentacije (Priloga 3)</w:t>
      </w:r>
    </w:p>
    <w:p w14:paraId="5897D6D6" w14:textId="77777777" w:rsidR="00026E15" w:rsidRPr="00573878" w:rsidRDefault="00026E15" w:rsidP="00026E15">
      <w:pPr>
        <w:widowControl w:val="0"/>
        <w:tabs>
          <w:tab w:val="center" w:pos="7088"/>
        </w:tabs>
        <w:ind w:left="360" w:firstLine="66"/>
        <w:jc w:val="both"/>
        <w:rPr>
          <w:rFonts w:ascii="Open Sans" w:hAnsi="Open Sans" w:cs="Open Sans"/>
        </w:rPr>
      </w:pPr>
      <w:r w:rsidRPr="00573878">
        <w:rPr>
          <w:rFonts w:ascii="Open Sans" w:hAnsi="Open Sans" w:cs="Open Sans"/>
        </w:rPr>
        <w:t>Izjava o udeležbi fizičnih in pravnih oseb v lastništvu gospodarskega subjekta (Priloga 3/1)</w:t>
      </w:r>
    </w:p>
    <w:p w14:paraId="5419AB01" w14:textId="77777777" w:rsidR="00026E15" w:rsidRPr="00573878" w:rsidRDefault="00026E15" w:rsidP="00026E15">
      <w:pPr>
        <w:widowControl w:val="0"/>
        <w:ind w:firstLine="426"/>
        <w:jc w:val="both"/>
        <w:rPr>
          <w:rFonts w:ascii="Open Sans" w:hAnsi="Open Sans" w:cs="Open Sans"/>
        </w:rPr>
      </w:pPr>
      <w:r w:rsidRPr="00573878">
        <w:rPr>
          <w:rFonts w:ascii="Open Sans" w:hAnsi="Open Sans" w:cs="Open Sans"/>
        </w:rPr>
        <w:t>Izjava o sodelovanju s podizvajalcem in pooblastilo ponudnika (Priloga 4)</w:t>
      </w:r>
    </w:p>
    <w:p w14:paraId="77C233CE" w14:textId="77777777" w:rsidR="00026E15" w:rsidRPr="00573878" w:rsidRDefault="00026E15" w:rsidP="00026E15">
      <w:pPr>
        <w:widowControl w:val="0"/>
        <w:tabs>
          <w:tab w:val="center" w:pos="7088"/>
        </w:tabs>
        <w:ind w:left="360" w:firstLine="66"/>
        <w:jc w:val="both"/>
        <w:rPr>
          <w:rFonts w:ascii="Open Sans" w:hAnsi="Open Sans" w:cs="Open Sans"/>
        </w:rPr>
      </w:pPr>
      <w:r w:rsidRPr="00573878">
        <w:rPr>
          <w:rFonts w:ascii="Open Sans" w:hAnsi="Open Sans" w:cs="Open Sans"/>
        </w:rPr>
        <w:t>Podatki podizvajalca (Priloga 4/1)</w:t>
      </w:r>
    </w:p>
    <w:p w14:paraId="704A5BFF" w14:textId="77777777" w:rsidR="00026E15" w:rsidRPr="00573878" w:rsidRDefault="00026E15" w:rsidP="00026E15">
      <w:pPr>
        <w:keepLines/>
        <w:widowControl w:val="0"/>
        <w:tabs>
          <w:tab w:val="center" w:pos="7088"/>
        </w:tabs>
        <w:ind w:left="360" w:firstLine="66"/>
        <w:jc w:val="both"/>
        <w:rPr>
          <w:rFonts w:ascii="Open Sans" w:hAnsi="Open Sans" w:cs="Open Sans"/>
        </w:rPr>
      </w:pPr>
      <w:r w:rsidRPr="00573878">
        <w:rPr>
          <w:rFonts w:ascii="Open Sans" w:hAnsi="Open Sans" w:cs="Open Sans"/>
        </w:rPr>
        <w:t>Potrdilo naročnika o ogledu objekta (Priloga 5)</w:t>
      </w:r>
    </w:p>
    <w:p w14:paraId="08317F53" w14:textId="77777777" w:rsidR="00026E15" w:rsidRPr="00573878" w:rsidRDefault="00026E15" w:rsidP="00026E15">
      <w:pPr>
        <w:keepLines/>
        <w:widowControl w:val="0"/>
        <w:tabs>
          <w:tab w:val="center" w:pos="7088"/>
        </w:tabs>
        <w:ind w:left="360" w:firstLine="66"/>
        <w:jc w:val="both"/>
        <w:rPr>
          <w:rFonts w:ascii="Open Sans" w:hAnsi="Open Sans" w:cs="Open Sans"/>
        </w:rPr>
      </w:pPr>
      <w:r w:rsidRPr="00573878">
        <w:rPr>
          <w:rFonts w:ascii="Open Sans" w:hAnsi="Open Sans" w:cs="Open Sans"/>
        </w:rPr>
        <w:t>Potrditev referenc s strani posameznih naročnikov (Priloga 6/1)</w:t>
      </w:r>
    </w:p>
    <w:p w14:paraId="6DEE5875" w14:textId="77777777" w:rsidR="00026E15" w:rsidRPr="00573878" w:rsidRDefault="00026E15" w:rsidP="00F10DDD">
      <w:pPr>
        <w:keepLines/>
        <w:widowControl w:val="0"/>
        <w:tabs>
          <w:tab w:val="center" w:pos="7088"/>
        </w:tabs>
        <w:ind w:left="360" w:firstLine="66"/>
        <w:jc w:val="both"/>
        <w:rPr>
          <w:rFonts w:ascii="Open Sans" w:hAnsi="Open Sans" w:cs="Open Sans"/>
        </w:rPr>
      </w:pPr>
      <w:r w:rsidRPr="00573878">
        <w:rPr>
          <w:rFonts w:ascii="Open Sans" w:hAnsi="Open Sans" w:cs="Open Sans"/>
        </w:rPr>
        <w:t>Strokovna sposobnost (Priloga 7)</w:t>
      </w:r>
    </w:p>
    <w:p w14:paraId="6BC48161" w14:textId="77777777" w:rsidR="00026E15" w:rsidRPr="00B84C2B" w:rsidRDefault="00026E15" w:rsidP="00F10DDD">
      <w:pPr>
        <w:keepLines/>
        <w:widowControl w:val="0"/>
        <w:tabs>
          <w:tab w:val="center" w:pos="7088"/>
        </w:tabs>
        <w:ind w:left="360" w:firstLine="66"/>
        <w:jc w:val="both"/>
        <w:rPr>
          <w:rFonts w:ascii="Open Sans" w:hAnsi="Open Sans" w:cs="Open Sans"/>
        </w:rPr>
      </w:pPr>
      <w:r w:rsidRPr="00B84C2B">
        <w:rPr>
          <w:rFonts w:ascii="Open Sans" w:hAnsi="Open Sans" w:cs="Open Sans"/>
        </w:rPr>
        <w:t>Potrditev osebnih referenc s strani posameznih naročnikov (Priloga 7/1)</w:t>
      </w:r>
    </w:p>
    <w:p w14:paraId="6CA45042" w14:textId="77777777" w:rsidR="00026E15" w:rsidRPr="00B84C2B" w:rsidRDefault="00026E15" w:rsidP="00F10DDD">
      <w:pPr>
        <w:keepLines/>
        <w:widowControl w:val="0"/>
        <w:tabs>
          <w:tab w:val="center" w:pos="7088"/>
        </w:tabs>
        <w:ind w:left="360" w:firstLine="66"/>
        <w:jc w:val="both"/>
        <w:rPr>
          <w:rFonts w:ascii="Open Sans" w:hAnsi="Open Sans" w:cs="Open Sans"/>
        </w:rPr>
      </w:pPr>
      <w:r w:rsidRPr="00B84C2B">
        <w:rPr>
          <w:rFonts w:ascii="Open Sans" w:hAnsi="Open Sans" w:cs="Open Sans"/>
        </w:rPr>
        <w:t>Vzorec pogodbe (Priloga 8)</w:t>
      </w:r>
    </w:p>
    <w:p w14:paraId="76A7F513" w14:textId="77777777" w:rsidR="00026E15" w:rsidRPr="00B84C2B" w:rsidRDefault="00026E15" w:rsidP="00F10DDD">
      <w:pPr>
        <w:keepLines/>
        <w:widowControl w:val="0"/>
        <w:tabs>
          <w:tab w:val="center" w:pos="7088"/>
        </w:tabs>
        <w:ind w:left="360" w:firstLine="66"/>
        <w:jc w:val="both"/>
        <w:rPr>
          <w:rFonts w:ascii="Open Sans" w:hAnsi="Open Sans" w:cs="Open Sans"/>
        </w:rPr>
      </w:pPr>
      <w:r w:rsidRPr="00B84C2B">
        <w:rPr>
          <w:rFonts w:ascii="Open Sans" w:hAnsi="Open Sans" w:cs="Open Sans"/>
        </w:rPr>
        <w:t>Vzorec pisnega sporazuma o skupnih varnostnih ukrepih in ravnanju z okoljem (Priloga 9)</w:t>
      </w:r>
    </w:p>
    <w:p w14:paraId="61036963" w14:textId="0EAB0646" w:rsidR="00A16D1B" w:rsidRDefault="00F10DDD" w:rsidP="0079143C">
      <w:pPr>
        <w:ind w:left="426"/>
        <w:rPr>
          <w:rFonts w:ascii="Open Sans" w:hAnsi="Open Sans" w:cs="Open Sans"/>
          <w:b/>
        </w:rPr>
      </w:pPr>
      <w:bookmarkStart w:id="1" w:name="_Hlk196302682"/>
      <w:bookmarkStart w:id="2" w:name="_Hlk223437176"/>
      <w:bookmarkEnd w:id="0"/>
      <w:r w:rsidRPr="00B84C2B">
        <w:rPr>
          <w:rFonts w:ascii="Open Sans" w:hAnsi="Open Sans" w:cs="Open Sans"/>
          <w:bCs/>
        </w:rPr>
        <w:t>Vzorec finančnega zavarovanja za zavarovanje dobre izvedbe pogodbenih obveznosti (Priloga 10)</w:t>
      </w:r>
      <w:bookmarkEnd w:id="1"/>
      <w:r>
        <w:rPr>
          <w:rFonts w:ascii="Open Sans" w:hAnsi="Open Sans" w:cs="Open Sans"/>
          <w:bCs/>
        </w:rPr>
        <w:t xml:space="preserve"> </w:t>
      </w:r>
      <w:r w:rsidR="00A16D1B">
        <w:rPr>
          <w:rFonts w:ascii="Open Sans" w:hAnsi="Open Sans" w:cs="Open Sans"/>
          <w:b/>
        </w:rPr>
        <w:br w:type="page"/>
      </w:r>
    </w:p>
    <w:bookmarkEnd w:id="2"/>
    <w:p w14:paraId="4EB9750B" w14:textId="1341DE8C" w:rsidR="003608BE" w:rsidRPr="007E1A55" w:rsidRDefault="003608BE" w:rsidP="00E901F7">
      <w:pPr>
        <w:widowControl w:val="0"/>
        <w:numPr>
          <w:ilvl w:val="0"/>
          <w:numId w:val="21"/>
        </w:numPr>
        <w:ind w:left="567" w:hanging="567"/>
        <w:outlineLvl w:val="0"/>
        <w:rPr>
          <w:rFonts w:ascii="Open Sans" w:hAnsi="Open Sans" w:cs="Open Sans"/>
          <w:b/>
        </w:rPr>
      </w:pPr>
      <w:r w:rsidRPr="007E1A55">
        <w:rPr>
          <w:rFonts w:ascii="Open Sans" w:hAnsi="Open Sans" w:cs="Open Sans"/>
          <w:b/>
        </w:rPr>
        <w:lastRenderedPageBreak/>
        <w:t xml:space="preserve">NAVODILA PONUDNIKU ZA IZDELAVO PONUDBE </w:t>
      </w:r>
    </w:p>
    <w:p w14:paraId="3BCC088E" w14:textId="77777777" w:rsidR="003608BE" w:rsidRPr="007E1A55" w:rsidRDefault="003608BE" w:rsidP="006A0869">
      <w:pPr>
        <w:widowControl w:val="0"/>
        <w:jc w:val="both"/>
        <w:rPr>
          <w:rFonts w:ascii="Open Sans" w:hAnsi="Open Sans" w:cs="Open Sans"/>
        </w:rPr>
      </w:pPr>
    </w:p>
    <w:p w14:paraId="1D70F619" w14:textId="77777777" w:rsidR="003608BE" w:rsidRPr="007E1A55" w:rsidRDefault="003608BE" w:rsidP="006A0869">
      <w:pPr>
        <w:widowControl w:val="0"/>
        <w:jc w:val="both"/>
        <w:rPr>
          <w:rFonts w:ascii="Open Sans" w:hAnsi="Open Sans" w:cs="Open Sans"/>
        </w:rPr>
      </w:pPr>
      <w:r w:rsidRPr="007E1A55">
        <w:rPr>
          <w:rFonts w:ascii="Open Sans" w:hAnsi="Open Sans" w:cs="Open Sans"/>
        </w:rPr>
        <w:t>V navodilih ponudniku so opredeljena pravila poslovanja naročnika in ponudnikov v postopku oddaje javnega naročila ter napotki glede priprave in predložitve ponudbe.</w:t>
      </w:r>
    </w:p>
    <w:p w14:paraId="119DCDA4" w14:textId="77777777" w:rsidR="003608BE" w:rsidRPr="007E1A55" w:rsidRDefault="003608BE" w:rsidP="006A0869">
      <w:pPr>
        <w:widowControl w:val="0"/>
        <w:tabs>
          <w:tab w:val="left" w:pos="709"/>
          <w:tab w:val="center" w:pos="7371"/>
        </w:tabs>
        <w:jc w:val="both"/>
        <w:outlineLvl w:val="0"/>
        <w:rPr>
          <w:rFonts w:ascii="Open Sans" w:hAnsi="Open Sans" w:cs="Open Sans"/>
          <w:b/>
        </w:rPr>
      </w:pPr>
    </w:p>
    <w:p w14:paraId="6DE6B4AA" w14:textId="77777777" w:rsidR="003608BE" w:rsidRPr="007E1A55" w:rsidRDefault="003608BE" w:rsidP="00E901F7">
      <w:pPr>
        <w:pStyle w:val="Naslov8"/>
        <w:keepNext w:val="0"/>
        <w:widowControl w:val="0"/>
        <w:numPr>
          <w:ilvl w:val="1"/>
          <w:numId w:val="19"/>
        </w:numPr>
        <w:tabs>
          <w:tab w:val="clear" w:pos="1702"/>
        </w:tabs>
        <w:ind w:left="709" w:hanging="709"/>
        <w:rPr>
          <w:rFonts w:ascii="Open Sans" w:hAnsi="Open Sans" w:cs="Open Sans"/>
          <w:bCs/>
          <w:sz w:val="20"/>
        </w:rPr>
      </w:pPr>
      <w:r w:rsidRPr="007E1A55">
        <w:rPr>
          <w:rFonts w:ascii="Open Sans" w:hAnsi="Open Sans" w:cs="Open Sans"/>
          <w:bCs/>
          <w:sz w:val="20"/>
        </w:rPr>
        <w:t>VABILO</w:t>
      </w:r>
    </w:p>
    <w:p w14:paraId="46ADBE6A" w14:textId="77777777" w:rsidR="003608BE" w:rsidRPr="007E1A55" w:rsidRDefault="003608BE" w:rsidP="006A0869">
      <w:pPr>
        <w:pStyle w:val="Naslov6"/>
        <w:keepNext w:val="0"/>
        <w:widowControl w:val="0"/>
        <w:jc w:val="both"/>
        <w:rPr>
          <w:rFonts w:ascii="Open Sans" w:hAnsi="Open Sans" w:cs="Open Sans"/>
          <w:b w:val="0"/>
          <w:sz w:val="20"/>
        </w:rPr>
      </w:pPr>
    </w:p>
    <w:p w14:paraId="126ECEA3" w14:textId="77777777" w:rsidR="003608BE" w:rsidRPr="007E1A55" w:rsidRDefault="003608BE" w:rsidP="006A0869">
      <w:pPr>
        <w:pStyle w:val="Naslov6"/>
        <w:keepNext w:val="0"/>
        <w:widowControl w:val="0"/>
        <w:jc w:val="both"/>
        <w:rPr>
          <w:rFonts w:ascii="Open Sans" w:hAnsi="Open Sans" w:cs="Open Sans"/>
          <w:b w:val="0"/>
          <w:sz w:val="20"/>
        </w:rPr>
      </w:pPr>
      <w:r w:rsidRPr="007E1A55">
        <w:rPr>
          <w:rFonts w:ascii="Open Sans" w:hAnsi="Open Sans" w:cs="Open Sans"/>
          <w:b w:val="0"/>
          <w:sz w:val="20"/>
        </w:rPr>
        <w:t>JAVNO PODJETJE ENERGETIKA LJUBLJANA d.o.o., Verovškova ulica 62, 1000 Ljubljana, vabi k predložitvi ponudbe za</w:t>
      </w:r>
    </w:p>
    <w:p w14:paraId="3FFA0CCB" w14:textId="77777777" w:rsidR="003608BE" w:rsidRPr="007E1A55" w:rsidRDefault="003608BE" w:rsidP="006A0869">
      <w:pPr>
        <w:widowControl w:val="0"/>
        <w:rPr>
          <w:rFonts w:ascii="Open Sans" w:hAnsi="Open Sans" w:cs="Open Sans"/>
        </w:rPr>
      </w:pPr>
    </w:p>
    <w:p w14:paraId="76C9AFD2" w14:textId="3405E777" w:rsidR="003608BE" w:rsidRPr="008B1C25" w:rsidRDefault="00110322" w:rsidP="006A0869">
      <w:pPr>
        <w:widowControl w:val="0"/>
        <w:ind w:left="284" w:hanging="284"/>
        <w:jc w:val="center"/>
        <w:rPr>
          <w:rFonts w:ascii="Open Sans" w:hAnsi="Open Sans" w:cs="Open Sans"/>
          <w:b/>
          <w:sz w:val="22"/>
          <w:szCs w:val="22"/>
        </w:rPr>
      </w:pPr>
      <w:r>
        <w:rPr>
          <w:rFonts w:ascii="Open Sans" w:hAnsi="Open Sans" w:cs="Open Sans"/>
          <w:b/>
          <w:sz w:val="22"/>
          <w:szCs w:val="22"/>
        </w:rPr>
        <w:t>PREGLEDNI REMONT GENERATORJA 3</w:t>
      </w:r>
    </w:p>
    <w:p w14:paraId="326AF098" w14:textId="77777777" w:rsidR="003608BE" w:rsidRPr="007E1A55" w:rsidRDefault="003608BE" w:rsidP="006A0869">
      <w:pPr>
        <w:widowControl w:val="0"/>
        <w:rPr>
          <w:rFonts w:ascii="Open Sans" w:hAnsi="Open Sans" w:cs="Open Sans"/>
        </w:rPr>
      </w:pPr>
    </w:p>
    <w:p w14:paraId="4B9CC0DF" w14:textId="77777777" w:rsidR="003608BE" w:rsidRPr="007E1A55" w:rsidRDefault="003608BE" w:rsidP="00E901F7">
      <w:pPr>
        <w:widowControl w:val="0"/>
        <w:numPr>
          <w:ilvl w:val="1"/>
          <w:numId w:val="19"/>
        </w:numPr>
        <w:tabs>
          <w:tab w:val="left" w:pos="709"/>
        </w:tabs>
        <w:ind w:left="709" w:hanging="709"/>
        <w:jc w:val="both"/>
        <w:outlineLvl w:val="7"/>
        <w:rPr>
          <w:rFonts w:ascii="Open Sans" w:hAnsi="Open Sans" w:cs="Open Sans"/>
          <w:b/>
          <w:bCs/>
        </w:rPr>
      </w:pPr>
      <w:r w:rsidRPr="007E1A55">
        <w:rPr>
          <w:rFonts w:ascii="Open Sans" w:hAnsi="Open Sans" w:cs="Open Sans"/>
          <w:b/>
          <w:bCs/>
        </w:rPr>
        <w:t>PRAVNA PODLAGA</w:t>
      </w:r>
    </w:p>
    <w:p w14:paraId="57A01A0E" w14:textId="77777777" w:rsidR="003608BE" w:rsidRPr="007E1A55" w:rsidRDefault="003608BE" w:rsidP="006A0869">
      <w:pPr>
        <w:widowControl w:val="0"/>
        <w:jc w:val="both"/>
        <w:rPr>
          <w:rFonts w:ascii="Open Sans" w:hAnsi="Open Sans" w:cs="Open Sans"/>
        </w:rPr>
      </w:pPr>
    </w:p>
    <w:p w14:paraId="34146C45" w14:textId="77777777" w:rsidR="003608BE" w:rsidRPr="007E1A55" w:rsidRDefault="003608BE" w:rsidP="006A0869">
      <w:pPr>
        <w:widowControl w:val="0"/>
        <w:jc w:val="both"/>
        <w:rPr>
          <w:rFonts w:ascii="Open Sans" w:hAnsi="Open Sans" w:cs="Open Sans"/>
        </w:rPr>
      </w:pPr>
      <w:r w:rsidRPr="007E1A55">
        <w:rPr>
          <w:rFonts w:ascii="Open Sans" w:hAnsi="Open Sans" w:cs="Open Sans"/>
        </w:rPr>
        <w:t>Naročnik izvaja javno naročilo skladno z določbami:</w:t>
      </w:r>
    </w:p>
    <w:p w14:paraId="0E8A5D19" w14:textId="77777777" w:rsidR="003608BE" w:rsidRPr="007E1A55" w:rsidRDefault="003608BE" w:rsidP="00E901F7">
      <w:pPr>
        <w:widowControl w:val="0"/>
        <w:numPr>
          <w:ilvl w:val="0"/>
          <w:numId w:val="24"/>
        </w:numPr>
        <w:ind w:left="426" w:hanging="426"/>
        <w:contextualSpacing/>
        <w:jc w:val="both"/>
        <w:rPr>
          <w:rFonts w:ascii="Open Sans" w:hAnsi="Open Sans" w:cs="Open Sans"/>
        </w:rPr>
      </w:pPr>
      <w:r w:rsidRPr="007E1A55">
        <w:rPr>
          <w:rFonts w:ascii="Open Sans" w:hAnsi="Open Sans" w:cs="Open Sans"/>
        </w:rPr>
        <w:t>Zakona o javnem naročanju (</w:t>
      </w:r>
      <w:r w:rsidRPr="007E1A55">
        <w:rPr>
          <w:rFonts w:ascii="Open Sans" w:eastAsia="Calibri" w:hAnsi="Open Sans" w:cs="Open Sans"/>
        </w:rPr>
        <w:t>Ur. l. RS, št. 91/15</w:t>
      </w:r>
      <w:r w:rsidRPr="007E1A55">
        <w:rPr>
          <w:rFonts w:ascii="Open Sans" w:hAnsi="Open Sans" w:cs="Open Sans"/>
        </w:rPr>
        <w:t xml:space="preserve"> s spremembami, v nadaljnjem besedilu: ZJN-3),</w:t>
      </w:r>
    </w:p>
    <w:p w14:paraId="57FA1019" w14:textId="77777777" w:rsidR="003608BE" w:rsidRPr="007E1A55" w:rsidRDefault="003608BE" w:rsidP="00E901F7">
      <w:pPr>
        <w:widowControl w:val="0"/>
        <w:numPr>
          <w:ilvl w:val="0"/>
          <w:numId w:val="24"/>
        </w:numPr>
        <w:ind w:left="426" w:hanging="426"/>
        <w:contextualSpacing/>
        <w:jc w:val="both"/>
        <w:rPr>
          <w:rFonts w:ascii="Open Sans" w:hAnsi="Open Sans" w:cs="Open Sans"/>
        </w:rPr>
      </w:pPr>
      <w:r w:rsidRPr="007E1A55">
        <w:rPr>
          <w:rFonts w:ascii="Open Sans" w:hAnsi="Open Sans" w:cs="Open Sans"/>
        </w:rPr>
        <w:t xml:space="preserve">ostalih predpisov, ki izhajajo iz navedenih zakonov ter ostalo zakonodajo, ki se nanaša na predmet javnega naročila. </w:t>
      </w:r>
    </w:p>
    <w:p w14:paraId="2F488180" w14:textId="77777777" w:rsidR="003608BE" w:rsidRPr="007E1A55" w:rsidRDefault="003608BE" w:rsidP="006A0869">
      <w:pPr>
        <w:widowControl w:val="0"/>
        <w:rPr>
          <w:rFonts w:ascii="Open Sans" w:hAnsi="Open Sans" w:cs="Open Sans"/>
        </w:rPr>
      </w:pPr>
    </w:p>
    <w:p w14:paraId="0B9CCCFE" w14:textId="77777777" w:rsidR="003608BE" w:rsidRPr="007E1A55" w:rsidRDefault="003608BE" w:rsidP="00E901F7">
      <w:pPr>
        <w:pStyle w:val="Naslov8"/>
        <w:keepNext w:val="0"/>
        <w:widowControl w:val="0"/>
        <w:numPr>
          <w:ilvl w:val="1"/>
          <w:numId w:val="19"/>
        </w:numPr>
        <w:tabs>
          <w:tab w:val="clear" w:pos="1702"/>
        </w:tabs>
        <w:ind w:left="709" w:hanging="709"/>
        <w:rPr>
          <w:rFonts w:ascii="Open Sans" w:hAnsi="Open Sans" w:cs="Open Sans"/>
          <w:bCs/>
          <w:sz w:val="20"/>
        </w:rPr>
      </w:pPr>
      <w:r w:rsidRPr="007E1A55">
        <w:rPr>
          <w:rFonts w:ascii="Open Sans" w:hAnsi="Open Sans" w:cs="Open Sans"/>
          <w:bCs/>
          <w:sz w:val="20"/>
        </w:rPr>
        <w:t>JEZIK IN DENARNA ENOTA</w:t>
      </w:r>
    </w:p>
    <w:p w14:paraId="1970D650" w14:textId="77777777" w:rsidR="003608BE" w:rsidRPr="007E1A55" w:rsidRDefault="003608BE" w:rsidP="006A0869">
      <w:pPr>
        <w:widowControl w:val="0"/>
        <w:jc w:val="both"/>
        <w:rPr>
          <w:rFonts w:ascii="Open Sans" w:hAnsi="Open Sans" w:cs="Open Sans"/>
        </w:rPr>
      </w:pPr>
    </w:p>
    <w:p w14:paraId="18DA6AB8" w14:textId="77777777" w:rsidR="003608BE" w:rsidRPr="007E1A55" w:rsidRDefault="003608BE" w:rsidP="006A0869">
      <w:pPr>
        <w:widowControl w:val="0"/>
        <w:jc w:val="both"/>
        <w:rPr>
          <w:rFonts w:ascii="Open Sans" w:hAnsi="Open Sans" w:cs="Open Sans"/>
        </w:rPr>
      </w:pPr>
      <w:r w:rsidRPr="007E1A55">
        <w:rPr>
          <w:rFonts w:ascii="Open Sans" w:hAnsi="Open Sans" w:cs="Open Sans"/>
        </w:rPr>
        <w:t>Vsi dokumenti v zvezi s ponudbo morajo biti napisani v slovenskem jeziku.</w:t>
      </w:r>
    </w:p>
    <w:p w14:paraId="0E3CDC67" w14:textId="77777777" w:rsidR="003608BE" w:rsidRPr="007E1A55" w:rsidRDefault="003608BE" w:rsidP="006A0869">
      <w:pPr>
        <w:widowControl w:val="0"/>
        <w:jc w:val="both"/>
        <w:rPr>
          <w:rFonts w:ascii="Open Sans" w:hAnsi="Open Sans" w:cs="Open Sans"/>
        </w:rPr>
      </w:pPr>
    </w:p>
    <w:p w14:paraId="4FE020CD" w14:textId="77777777" w:rsidR="003608BE" w:rsidRPr="007E1A55" w:rsidRDefault="003608BE" w:rsidP="006A0869">
      <w:pPr>
        <w:widowControl w:val="0"/>
        <w:jc w:val="both"/>
        <w:rPr>
          <w:rFonts w:ascii="Open Sans" w:hAnsi="Open Sans" w:cs="Open Sans"/>
        </w:rPr>
      </w:pPr>
      <w:r w:rsidRPr="007E1A55">
        <w:rPr>
          <w:rFonts w:ascii="Open Sans" w:hAnsi="Open Sans" w:cs="Open Sans"/>
        </w:rPr>
        <w:t>Cene morajo biti podane v evrih (EUR) brez DDV, morajo vsebovati vse stroške, popuste in dajatve, ki so povezani s ponujenimi posli, in sicer za enoto brez DDV.</w:t>
      </w:r>
    </w:p>
    <w:p w14:paraId="645739F4" w14:textId="77777777" w:rsidR="003608BE" w:rsidRPr="007E1A55" w:rsidRDefault="003608BE" w:rsidP="006A0869">
      <w:pPr>
        <w:widowControl w:val="0"/>
        <w:tabs>
          <w:tab w:val="left" w:pos="8355"/>
        </w:tabs>
        <w:jc w:val="both"/>
        <w:rPr>
          <w:rFonts w:ascii="Open Sans" w:hAnsi="Open Sans" w:cs="Open Sans"/>
        </w:rPr>
      </w:pPr>
      <w:r w:rsidRPr="007E1A55">
        <w:rPr>
          <w:rFonts w:ascii="Open Sans" w:hAnsi="Open Sans" w:cs="Open Sans"/>
        </w:rPr>
        <w:tab/>
      </w:r>
    </w:p>
    <w:p w14:paraId="01572B8C" w14:textId="77777777" w:rsidR="003608BE" w:rsidRPr="007E1A55" w:rsidRDefault="003608BE" w:rsidP="00E901F7">
      <w:pPr>
        <w:pStyle w:val="Naslov8"/>
        <w:keepNext w:val="0"/>
        <w:widowControl w:val="0"/>
        <w:numPr>
          <w:ilvl w:val="1"/>
          <w:numId w:val="19"/>
        </w:numPr>
        <w:tabs>
          <w:tab w:val="clear" w:pos="1702"/>
        </w:tabs>
        <w:ind w:left="709" w:hanging="709"/>
        <w:rPr>
          <w:rFonts w:ascii="Open Sans" w:hAnsi="Open Sans" w:cs="Open Sans"/>
          <w:bCs/>
          <w:sz w:val="20"/>
        </w:rPr>
      </w:pPr>
      <w:r w:rsidRPr="007E1A55">
        <w:rPr>
          <w:rFonts w:ascii="Open Sans" w:hAnsi="Open Sans" w:cs="Open Sans"/>
          <w:bCs/>
          <w:sz w:val="20"/>
        </w:rPr>
        <w:t>DODATNA POJASNILA O RAZPISNI DOKUMENTACIJI</w:t>
      </w:r>
    </w:p>
    <w:p w14:paraId="082E4E8A" w14:textId="77777777" w:rsidR="003608BE" w:rsidRPr="007E1A55" w:rsidRDefault="003608BE" w:rsidP="006A0869">
      <w:pPr>
        <w:pStyle w:val="Telobesedila-zamik"/>
        <w:widowControl w:val="0"/>
        <w:tabs>
          <w:tab w:val="clear" w:pos="709"/>
          <w:tab w:val="left" w:pos="0"/>
        </w:tabs>
        <w:ind w:left="0" w:firstLine="0"/>
        <w:rPr>
          <w:rFonts w:ascii="Open Sans" w:hAnsi="Open Sans" w:cs="Open Sans"/>
          <w:sz w:val="20"/>
          <w:lang w:val="sl-SI"/>
        </w:rPr>
      </w:pPr>
    </w:p>
    <w:p w14:paraId="7387ABD8" w14:textId="1066521B" w:rsidR="003608BE" w:rsidRPr="008D4BA0" w:rsidRDefault="003608BE" w:rsidP="006A0869">
      <w:pPr>
        <w:pStyle w:val="Telobesedila-zamik"/>
        <w:widowControl w:val="0"/>
        <w:tabs>
          <w:tab w:val="clear" w:pos="709"/>
          <w:tab w:val="left" w:pos="0"/>
        </w:tabs>
        <w:ind w:left="0" w:firstLine="0"/>
        <w:rPr>
          <w:rFonts w:ascii="Open Sans" w:hAnsi="Open Sans" w:cs="Open Sans"/>
          <w:sz w:val="20"/>
          <w:lang w:val="sl-SI"/>
        </w:rPr>
      </w:pPr>
      <w:r w:rsidRPr="008D4BA0">
        <w:rPr>
          <w:rFonts w:ascii="Open Sans" w:hAnsi="Open Sans" w:cs="Open Sans"/>
          <w:sz w:val="20"/>
          <w:lang w:val="sl-SI"/>
        </w:rPr>
        <w:t>Dodatna pojasnila o razpisni dokumentaciji lahko ponudniki zahtevajo le pisno po elektronski pošti na naslov:</w:t>
      </w:r>
      <w:r w:rsidR="003C746B">
        <w:rPr>
          <w:rFonts w:ascii="Open Sans" w:hAnsi="Open Sans" w:cs="Open Sans"/>
          <w:sz w:val="20"/>
          <w:lang w:val="sl-SI"/>
        </w:rPr>
        <w:t xml:space="preserve"> </w:t>
      </w:r>
      <w:hyperlink r:id="rId8" w:history="1">
        <w:r w:rsidR="003C746B" w:rsidRPr="00117F99">
          <w:rPr>
            <w:rStyle w:val="Hiperpovezava"/>
            <w:rFonts w:ascii="Open Sans" w:hAnsi="Open Sans" w:cs="Open Sans"/>
            <w:sz w:val="20"/>
            <w:lang w:val="sl-SI"/>
          </w:rPr>
          <w:t>majda.svetek@energetika.si</w:t>
        </w:r>
      </w:hyperlink>
      <w:r w:rsidRPr="008D4BA0">
        <w:rPr>
          <w:rFonts w:ascii="Open Sans" w:hAnsi="Open Sans" w:cs="Open Sans"/>
          <w:sz w:val="20"/>
          <w:lang w:val="sl-SI"/>
        </w:rPr>
        <w:t xml:space="preserve">. Zahteva za pojasnilo razpisne dokumentacije bo posredovana pravočasno, če jo bo naročnik prejel </w:t>
      </w:r>
      <w:r w:rsidRPr="008D4BA0">
        <w:rPr>
          <w:rFonts w:ascii="Open Sans" w:hAnsi="Open Sans" w:cs="Open Sans"/>
          <w:b/>
          <w:sz w:val="20"/>
          <w:lang w:val="sl-SI"/>
        </w:rPr>
        <w:t xml:space="preserve">najkasneje do </w:t>
      </w:r>
      <w:r w:rsidR="008153FA">
        <w:rPr>
          <w:rFonts w:ascii="Open Sans" w:hAnsi="Open Sans" w:cs="Open Sans"/>
          <w:b/>
          <w:sz w:val="20"/>
          <w:lang w:val="sl-SI"/>
        </w:rPr>
        <w:t>2</w:t>
      </w:r>
      <w:r w:rsidR="00060408">
        <w:rPr>
          <w:rFonts w:ascii="Open Sans" w:hAnsi="Open Sans" w:cs="Open Sans"/>
          <w:b/>
          <w:sz w:val="20"/>
          <w:lang w:val="sl-SI"/>
        </w:rPr>
        <w:t>3</w:t>
      </w:r>
      <w:r w:rsidR="00E55210" w:rsidRPr="008153FA">
        <w:rPr>
          <w:rFonts w:ascii="Open Sans" w:hAnsi="Open Sans" w:cs="Open Sans"/>
          <w:b/>
          <w:sz w:val="20"/>
          <w:lang w:val="sl-SI"/>
        </w:rPr>
        <w:t xml:space="preserve">. </w:t>
      </w:r>
      <w:r w:rsidR="008153FA">
        <w:rPr>
          <w:rFonts w:ascii="Open Sans" w:hAnsi="Open Sans" w:cs="Open Sans"/>
          <w:b/>
          <w:sz w:val="20"/>
          <w:lang w:val="sl-SI"/>
        </w:rPr>
        <w:t>3</w:t>
      </w:r>
      <w:r w:rsidR="00E55210" w:rsidRPr="008153FA">
        <w:rPr>
          <w:rFonts w:ascii="Open Sans" w:hAnsi="Open Sans" w:cs="Open Sans"/>
          <w:b/>
          <w:sz w:val="20"/>
          <w:lang w:val="sl-SI"/>
        </w:rPr>
        <w:t>. 2026</w:t>
      </w:r>
      <w:r w:rsidR="00E55210" w:rsidRPr="008D4BA0">
        <w:rPr>
          <w:rFonts w:ascii="Open Sans" w:hAnsi="Open Sans" w:cs="Open Sans"/>
          <w:b/>
          <w:sz w:val="20"/>
          <w:lang w:val="sl-SI"/>
        </w:rPr>
        <w:t xml:space="preserve"> </w:t>
      </w:r>
      <w:r w:rsidRPr="008D4BA0">
        <w:rPr>
          <w:rFonts w:ascii="Open Sans" w:hAnsi="Open Sans" w:cs="Open Sans"/>
          <w:b/>
          <w:sz w:val="20"/>
          <w:lang w:val="sl-SI"/>
        </w:rPr>
        <w:t>do 10. ure</w:t>
      </w:r>
      <w:r w:rsidRPr="008D4BA0">
        <w:rPr>
          <w:rFonts w:ascii="Open Sans" w:hAnsi="Open Sans" w:cs="Open Sans"/>
          <w:sz w:val="20"/>
          <w:lang w:val="sl-SI"/>
        </w:rPr>
        <w:t>.</w:t>
      </w:r>
    </w:p>
    <w:p w14:paraId="36D86D26" w14:textId="77777777" w:rsidR="003608BE" w:rsidRPr="00E420CB" w:rsidRDefault="003608BE" w:rsidP="006A0869">
      <w:pPr>
        <w:pStyle w:val="Telobesedila-zamik"/>
        <w:widowControl w:val="0"/>
        <w:tabs>
          <w:tab w:val="clear" w:pos="709"/>
          <w:tab w:val="left" w:pos="0"/>
        </w:tabs>
        <w:ind w:left="0" w:firstLine="0"/>
        <w:rPr>
          <w:rFonts w:ascii="Open Sans" w:hAnsi="Open Sans" w:cs="Open Sans"/>
          <w:sz w:val="20"/>
          <w:lang w:val="sl-SI"/>
        </w:rPr>
      </w:pPr>
    </w:p>
    <w:p w14:paraId="27E02DC9" w14:textId="2097A9C7" w:rsidR="003608BE" w:rsidRPr="007E1A55" w:rsidRDefault="003608BE" w:rsidP="006A0869">
      <w:pPr>
        <w:pStyle w:val="Telobesedila-zamik"/>
        <w:widowControl w:val="0"/>
        <w:ind w:left="0" w:firstLine="0"/>
        <w:rPr>
          <w:rFonts w:ascii="Open Sans" w:hAnsi="Open Sans" w:cs="Open Sans"/>
          <w:sz w:val="20"/>
          <w:lang w:val="sl-SI"/>
        </w:rPr>
      </w:pPr>
      <w:r w:rsidRPr="00E420CB">
        <w:rPr>
          <w:rFonts w:ascii="Open Sans" w:hAnsi="Open Sans" w:cs="Open Sans"/>
          <w:sz w:val="20"/>
          <w:lang w:val="sl-SI"/>
        </w:rPr>
        <w:t xml:space="preserve">Naročnik bo v najkrajšem možnem času od prejema zahteve za dodatna pojasnila, vendar najpozneje 2 (dva) dni pred rokom oddaje ponudb, če bo zahteva </w:t>
      </w:r>
      <w:r w:rsidR="00344490" w:rsidRPr="00BD5A7C">
        <w:rPr>
          <w:rFonts w:ascii="Open Sans" w:hAnsi="Open Sans" w:cs="Open Sans"/>
          <w:sz w:val="20"/>
          <w:lang w:val="sl-SI"/>
        </w:rPr>
        <w:t xml:space="preserve">posredovana </w:t>
      </w:r>
      <w:r w:rsidRPr="007E1A55">
        <w:rPr>
          <w:rFonts w:ascii="Open Sans" w:hAnsi="Open Sans" w:cs="Open Sans"/>
          <w:sz w:val="20"/>
          <w:lang w:val="sl-SI"/>
        </w:rPr>
        <w:t>pravočasno, pojasnila oziroma odgovore, vključno z vprašanji, toda brez navedbe njihovega izvora, poslal vsem potencialnim ponudnikom po elektronski pošti.</w:t>
      </w:r>
    </w:p>
    <w:p w14:paraId="5E494FD5" w14:textId="77777777" w:rsidR="003608BE" w:rsidRPr="007E1A55" w:rsidRDefault="003608BE" w:rsidP="006A0869">
      <w:pPr>
        <w:pStyle w:val="Telobesedila-zamik"/>
        <w:widowControl w:val="0"/>
        <w:ind w:left="0" w:firstLine="0"/>
        <w:rPr>
          <w:rFonts w:ascii="Open Sans" w:hAnsi="Open Sans" w:cs="Open Sans"/>
          <w:sz w:val="20"/>
          <w:lang w:val="sl-SI"/>
        </w:rPr>
      </w:pPr>
    </w:p>
    <w:p w14:paraId="3D889A16" w14:textId="77777777" w:rsidR="003608BE" w:rsidRPr="00432FC2" w:rsidRDefault="003608BE" w:rsidP="006A0869">
      <w:pPr>
        <w:pStyle w:val="Telobesedila-zamik"/>
        <w:widowControl w:val="0"/>
        <w:ind w:left="0" w:firstLine="0"/>
        <w:rPr>
          <w:rFonts w:ascii="Open Sans" w:hAnsi="Open Sans" w:cs="Open Sans"/>
          <w:sz w:val="20"/>
          <w:lang w:val="sl-SI"/>
        </w:rPr>
      </w:pPr>
      <w:r w:rsidRPr="00432FC2">
        <w:rPr>
          <w:rFonts w:ascii="Open Sans" w:hAnsi="Open Sans" w:cs="Open Sans"/>
          <w:sz w:val="20"/>
          <w:lang w:val="sl-SI"/>
        </w:rPr>
        <w:t>Naročnik si pridržuje pravico, da lahko do najkasneje 2 (dva) dni pred potekom roka za predložitev ponudb spremeni ali dopolni razpisno dokumentacijo. Tovrstno spremembo oziroma dopolnitev bo naročnik pripravil v obliki dopolnila k razpisni dokumentaciji in jo poslal vsem potencialnim ponudnikom po elektronski pošti.</w:t>
      </w:r>
    </w:p>
    <w:p w14:paraId="3C8C1390" w14:textId="77777777" w:rsidR="003608BE" w:rsidRPr="007E1A55" w:rsidRDefault="003608BE" w:rsidP="006A0869">
      <w:pPr>
        <w:widowControl w:val="0"/>
        <w:tabs>
          <w:tab w:val="left" w:pos="0"/>
        </w:tabs>
        <w:jc w:val="both"/>
        <w:rPr>
          <w:rFonts w:ascii="Open Sans" w:hAnsi="Open Sans" w:cs="Open Sans"/>
        </w:rPr>
      </w:pPr>
    </w:p>
    <w:p w14:paraId="64D73F6C" w14:textId="77777777" w:rsidR="003608BE" w:rsidRPr="007E1A55" w:rsidRDefault="003608BE" w:rsidP="006A0869">
      <w:pPr>
        <w:pStyle w:val="Telobesedila-zamik"/>
        <w:widowControl w:val="0"/>
        <w:ind w:left="0" w:firstLine="0"/>
        <w:rPr>
          <w:rFonts w:ascii="Open Sans" w:hAnsi="Open Sans" w:cs="Open Sans"/>
          <w:sz w:val="20"/>
          <w:lang w:val="sl-SI"/>
        </w:rPr>
      </w:pPr>
      <w:r w:rsidRPr="007E1A55">
        <w:rPr>
          <w:rFonts w:ascii="Open Sans" w:hAnsi="Open Sans" w:cs="Open Sans"/>
          <w:sz w:val="20"/>
          <w:lang w:val="sl-SI"/>
        </w:rPr>
        <w:t>Vsa pojasnila in spremembe razpisne dokumentacije predstavljajo njen sestavni del in jih morajo ponudniki upoštevati pri pripravi svoje ponudbe. V primeru, da ponudnik ne poda pripomb na vsebino razpisne dokumentacije v roku za dopolnila in pojasnila, jih tudi kasneje ne more uveljavljati.</w:t>
      </w:r>
    </w:p>
    <w:p w14:paraId="30A8F058" w14:textId="38BDDFBB" w:rsidR="003608BE" w:rsidRDefault="003608BE" w:rsidP="006A0869">
      <w:pPr>
        <w:pStyle w:val="Telobesedila-zamik"/>
        <w:widowControl w:val="0"/>
        <w:ind w:left="0" w:firstLine="0"/>
        <w:rPr>
          <w:rFonts w:ascii="Open Sans" w:hAnsi="Open Sans" w:cs="Open Sans"/>
          <w:sz w:val="20"/>
          <w:lang w:val="sl-SI"/>
        </w:rPr>
      </w:pPr>
    </w:p>
    <w:p w14:paraId="5C193F34" w14:textId="77777777" w:rsidR="003608BE" w:rsidRPr="007E1A55" w:rsidRDefault="003608BE" w:rsidP="00E901F7">
      <w:pPr>
        <w:pStyle w:val="Naslov8"/>
        <w:keepNext w:val="0"/>
        <w:widowControl w:val="0"/>
        <w:numPr>
          <w:ilvl w:val="1"/>
          <w:numId w:val="19"/>
        </w:numPr>
        <w:tabs>
          <w:tab w:val="clear" w:pos="1702"/>
        </w:tabs>
        <w:ind w:left="709" w:hanging="709"/>
        <w:rPr>
          <w:rFonts w:ascii="Open Sans" w:hAnsi="Open Sans" w:cs="Open Sans"/>
          <w:bCs/>
          <w:sz w:val="20"/>
        </w:rPr>
      </w:pPr>
      <w:r w:rsidRPr="007E1A55">
        <w:rPr>
          <w:rFonts w:ascii="Open Sans" w:hAnsi="Open Sans" w:cs="Open Sans"/>
          <w:bCs/>
          <w:sz w:val="20"/>
        </w:rPr>
        <w:t>PREDLOŽITEV PONUDBE</w:t>
      </w:r>
    </w:p>
    <w:p w14:paraId="4F9A828F" w14:textId="77777777" w:rsidR="003608BE" w:rsidRPr="007E1A55" w:rsidRDefault="003608BE" w:rsidP="006A0869">
      <w:pPr>
        <w:widowControl w:val="0"/>
        <w:jc w:val="both"/>
        <w:outlineLvl w:val="0"/>
        <w:rPr>
          <w:rFonts w:ascii="Open Sans" w:hAnsi="Open Sans" w:cs="Open Sans"/>
        </w:rPr>
      </w:pPr>
    </w:p>
    <w:p w14:paraId="758F8B87" w14:textId="4E0D1AC2" w:rsidR="003608BE" w:rsidRPr="007E1A55" w:rsidRDefault="003608BE" w:rsidP="006A0869">
      <w:pPr>
        <w:widowControl w:val="0"/>
        <w:jc w:val="both"/>
        <w:outlineLvl w:val="0"/>
        <w:rPr>
          <w:rFonts w:ascii="Open Sans" w:hAnsi="Open Sans" w:cs="Open Sans"/>
          <w:b/>
          <w:bCs/>
        </w:rPr>
      </w:pPr>
      <w:r w:rsidRPr="007E1A55">
        <w:rPr>
          <w:rFonts w:ascii="Open Sans" w:hAnsi="Open Sans" w:cs="Open Sans"/>
        </w:rPr>
        <w:t xml:space="preserve">Ponudbo z vsemi zahtevanimi dokumenti iz </w:t>
      </w:r>
      <w:r w:rsidRPr="00A841C4">
        <w:rPr>
          <w:rFonts w:ascii="Open Sans" w:hAnsi="Open Sans" w:cs="Open Sans"/>
        </w:rPr>
        <w:t>poglavja 1.</w:t>
      </w:r>
      <w:r w:rsidR="00C5098D">
        <w:rPr>
          <w:rFonts w:ascii="Open Sans" w:hAnsi="Open Sans" w:cs="Open Sans"/>
        </w:rPr>
        <w:t>9</w:t>
      </w:r>
      <w:r w:rsidRPr="00A841C4">
        <w:rPr>
          <w:rFonts w:ascii="Open Sans" w:hAnsi="Open Sans" w:cs="Open Sans"/>
        </w:rPr>
        <w:t xml:space="preserve">. pošljite v </w:t>
      </w:r>
      <w:r w:rsidRPr="00A841C4">
        <w:rPr>
          <w:rFonts w:ascii="Open Sans" w:hAnsi="Open Sans" w:cs="Open Sans"/>
          <w:b/>
          <w:bCs/>
        </w:rPr>
        <w:t>PDF</w:t>
      </w:r>
      <w:r w:rsidRPr="00A841C4">
        <w:rPr>
          <w:rFonts w:ascii="Open Sans" w:hAnsi="Open Sans" w:cs="Open Sans"/>
        </w:rPr>
        <w:t xml:space="preserve"> formatu in ponudbeni predračun tudi v </w:t>
      </w:r>
      <w:r w:rsidRPr="00A841C4">
        <w:rPr>
          <w:rFonts w:ascii="Open Sans" w:hAnsi="Open Sans" w:cs="Open Sans"/>
          <w:b/>
          <w:bCs/>
        </w:rPr>
        <w:t>Excel</w:t>
      </w:r>
      <w:r w:rsidRPr="00A841C4">
        <w:rPr>
          <w:rFonts w:ascii="Open Sans" w:hAnsi="Open Sans" w:cs="Open Sans"/>
          <w:b/>
        </w:rPr>
        <w:t xml:space="preserve"> </w:t>
      </w:r>
      <w:r w:rsidRPr="00A841C4">
        <w:rPr>
          <w:rFonts w:ascii="Open Sans" w:hAnsi="Open Sans" w:cs="Open Sans"/>
        </w:rPr>
        <w:t xml:space="preserve">formatu, </w:t>
      </w:r>
      <w:r w:rsidRPr="00E420CB">
        <w:rPr>
          <w:rFonts w:ascii="Open Sans" w:hAnsi="Open Sans" w:cs="Open Sans"/>
        </w:rPr>
        <w:t xml:space="preserve">najkasneje </w:t>
      </w:r>
      <w:r w:rsidRPr="00E420CB">
        <w:rPr>
          <w:rFonts w:ascii="Open Sans" w:hAnsi="Open Sans" w:cs="Open Sans"/>
          <w:b/>
        </w:rPr>
        <w:t xml:space="preserve">do </w:t>
      </w:r>
      <w:r w:rsidR="008153FA">
        <w:rPr>
          <w:rFonts w:ascii="Open Sans" w:hAnsi="Open Sans" w:cs="Open Sans"/>
          <w:b/>
        </w:rPr>
        <w:t>2</w:t>
      </w:r>
      <w:r w:rsidR="00060408">
        <w:rPr>
          <w:rFonts w:ascii="Open Sans" w:hAnsi="Open Sans" w:cs="Open Sans"/>
          <w:b/>
        </w:rPr>
        <w:t>6</w:t>
      </w:r>
      <w:r w:rsidR="00E55210" w:rsidRPr="008153FA">
        <w:rPr>
          <w:rFonts w:ascii="Open Sans" w:hAnsi="Open Sans" w:cs="Open Sans"/>
          <w:b/>
        </w:rPr>
        <w:t xml:space="preserve">. </w:t>
      </w:r>
      <w:r w:rsidR="008153FA">
        <w:rPr>
          <w:rFonts w:ascii="Open Sans" w:hAnsi="Open Sans" w:cs="Open Sans"/>
          <w:b/>
        </w:rPr>
        <w:t>3</w:t>
      </w:r>
      <w:r w:rsidR="00E55210" w:rsidRPr="008153FA">
        <w:rPr>
          <w:rFonts w:ascii="Open Sans" w:hAnsi="Open Sans" w:cs="Open Sans"/>
          <w:b/>
        </w:rPr>
        <w:t>. 2026</w:t>
      </w:r>
      <w:r w:rsidR="00E55210" w:rsidRPr="00E420CB">
        <w:rPr>
          <w:rFonts w:ascii="Open Sans" w:hAnsi="Open Sans" w:cs="Open Sans"/>
          <w:b/>
        </w:rPr>
        <w:t xml:space="preserve"> </w:t>
      </w:r>
      <w:r w:rsidRPr="00E420CB">
        <w:rPr>
          <w:rFonts w:ascii="Open Sans" w:hAnsi="Open Sans" w:cs="Open Sans"/>
          <w:b/>
        </w:rPr>
        <w:t>do 12. ure</w:t>
      </w:r>
      <w:r w:rsidRPr="00E420CB">
        <w:rPr>
          <w:rFonts w:ascii="Open Sans" w:hAnsi="Open Sans" w:cs="Open Sans"/>
        </w:rPr>
        <w:t xml:space="preserve"> na elektronski naslov:</w:t>
      </w:r>
      <w:r w:rsidRPr="00E420CB">
        <w:rPr>
          <w:rFonts w:ascii="Open Sans" w:hAnsi="Open Sans" w:cs="Open Sans"/>
          <w:b/>
          <w:bCs/>
        </w:rPr>
        <w:t xml:space="preserve"> </w:t>
      </w:r>
      <w:hyperlink r:id="rId9" w:history="1">
        <w:r w:rsidR="00E55210" w:rsidRPr="00672431">
          <w:rPr>
            <w:rStyle w:val="Hiperpovezava"/>
            <w:rFonts w:ascii="Open Sans" w:hAnsi="Open Sans" w:cs="Open Sans"/>
          </w:rPr>
          <w:t>majda.svetek@energetika.si</w:t>
        </w:r>
      </w:hyperlink>
      <w:r w:rsidRPr="00E420CB">
        <w:rPr>
          <w:rFonts w:ascii="Open Sans" w:hAnsi="Open Sans" w:cs="Open Sans"/>
        </w:rPr>
        <w:t>.</w:t>
      </w:r>
    </w:p>
    <w:p w14:paraId="5DCB5C43" w14:textId="77777777" w:rsidR="003608BE" w:rsidRPr="007E1A55" w:rsidRDefault="003608BE" w:rsidP="006A0869">
      <w:pPr>
        <w:widowControl w:val="0"/>
        <w:jc w:val="both"/>
        <w:rPr>
          <w:rFonts w:ascii="Open Sans" w:hAnsi="Open Sans" w:cs="Open Sans"/>
        </w:rPr>
      </w:pPr>
      <w:r w:rsidRPr="007E1A55">
        <w:rPr>
          <w:rFonts w:ascii="Open Sans" w:hAnsi="Open Sans" w:cs="Open Sans"/>
        </w:rPr>
        <w:lastRenderedPageBreak/>
        <w:t>Ponudnik sam nosi stroške priprave in predložitve ponudbe.</w:t>
      </w:r>
    </w:p>
    <w:p w14:paraId="4F6B10B1" w14:textId="77777777" w:rsidR="005E4BFF" w:rsidRDefault="005E4BFF" w:rsidP="005E4BFF">
      <w:pPr>
        <w:keepLines/>
        <w:widowControl w:val="0"/>
        <w:tabs>
          <w:tab w:val="left" w:pos="1049"/>
        </w:tabs>
        <w:kinsoku w:val="0"/>
        <w:overflowPunct w:val="0"/>
        <w:autoSpaceDE w:val="0"/>
        <w:autoSpaceDN w:val="0"/>
        <w:adjustRightInd w:val="0"/>
        <w:outlineLvl w:val="1"/>
        <w:rPr>
          <w:rFonts w:ascii="Open Sans" w:eastAsiaTheme="minorEastAsia" w:hAnsi="Open Sans" w:cs="Open Sans"/>
          <w:b/>
          <w:bCs/>
        </w:rPr>
      </w:pPr>
    </w:p>
    <w:p w14:paraId="51236FCB" w14:textId="5F6F6463" w:rsidR="005E4BFF" w:rsidRPr="005E4BFF" w:rsidRDefault="005E4BFF" w:rsidP="00E901F7">
      <w:pPr>
        <w:pStyle w:val="Naslov8"/>
        <w:keepNext w:val="0"/>
        <w:widowControl w:val="0"/>
        <w:numPr>
          <w:ilvl w:val="1"/>
          <w:numId w:val="19"/>
        </w:numPr>
        <w:tabs>
          <w:tab w:val="clear" w:pos="1702"/>
        </w:tabs>
        <w:ind w:left="709" w:hanging="709"/>
        <w:rPr>
          <w:rFonts w:ascii="Open Sans" w:hAnsi="Open Sans" w:cs="Open Sans"/>
          <w:bCs/>
          <w:sz w:val="20"/>
        </w:rPr>
      </w:pPr>
      <w:r w:rsidRPr="005E4BFF">
        <w:rPr>
          <w:rFonts w:ascii="Open Sans" w:hAnsi="Open Sans" w:cs="Open Sans"/>
          <w:bCs/>
          <w:sz w:val="20"/>
        </w:rPr>
        <w:t>OGLED OBJEKTA</w:t>
      </w:r>
    </w:p>
    <w:p w14:paraId="5784AD57" w14:textId="77777777" w:rsidR="005E4BFF" w:rsidRPr="00EF199A" w:rsidRDefault="005E4BFF" w:rsidP="005E4BFF">
      <w:pPr>
        <w:keepLines/>
        <w:widowControl w:val="0"/>
        <w:jc w:val="both"/>
        <w:rPr>
          <w:rFonts w:ascii="Open Sans" w:hAnsi="Open Sans" w:cs="Open Sans"/>
        </w:rPr>
      </w:pPr>
    </w:p>
    <w:p w14:paraId="17FAC058" w14:textId="4184FF53" w:rsidR="005E4BFF" w:rsidRPr="00EF199A" w:rsidRDefault="005E4BFF" w:rsidP="005E4BFF">
      <w:pPr>
        <w:keepLines/>
        <w:jc w:val="both"/>
        <w:rPr>
          <w:rFonts w:ascii="Open Sans" w:hAnsi="Open Sans" w:cs="Open Sans"/>
        </w:rPr>
      </w:pPr>
      <w:r w:rsidRPr="00EF199A">
        <w:rPr>
          <w:rFonts w:ascii="Open Sans" w:hAnsi="Open Sans" w:cs="Open Sans"/>
        </w:rPr>
        <w:t xml:space="preserve">Neodvisno od podatkov, ki so vsebovani v razpisni dokumentaciji, si </w:t>
      </w:r>
      <w:r w:rsidRPr="00EF199A">
        <w:rPr>
          <w:rFonts w:ascii="Open Sans" w:hAnsi="Open Sans" w:cs="Open Sans"/>
          <w:b/>
        </w:rPr>
        <w:t>mora</w:t>
      </w:r>
      <w:r w:rsidRPr="00EF199A">
        <w:rPr>
          <w:rFonts w:ascii="Open Sans" w:hAnsi="Open Sans" w:cs="Open Sans"/>
        </w:rPr>
        <w:t xml:space="preserve"> ponudnik pred oddajo ponudbe </w:t>
      </w:r>
      <w:r w:rsidRPr="00EF199A">
        <w:rPr>
          <w:rFonts w:ascii="Open Sans" w:hAnsi="Open Sans" w:cs="Open Sans"/>
          <w:b/>
          <w:bCs/>
        </w:rPr>
        <w:t>obvezno</w:t>
      </w:r>
      <w:r w:rsidRPr="00EF199A">
        <w:rPr>
          <w:rFonts w:ascii="Open Sans" w:hAnsi="Open Sans" w:cs="Open Sans"/>
        </w:rPr>
        <w:t xml:space="preserve"> ogledati objekt naročnika, da si pridobi morebitne ostale podatke, ki se nanašajo na izvedbo storitev po tej razpisni dokumentaciji in ki lahko vplivajo na ponudnikovo ceno ali ponudnikove obveznosti in izvedbene zmogljivosti ter se seznani z </w:t>
      </w:r>
      <w:r w:rsidRPr="00EF199A">
        <w:rPr>
          <w:rFonts w:ascii="Open Sans" w:hAnsi="Open Sans" w:cs="Open Sans"/>
          <w:bCs/>
        </w:rPr>
        <w:t xml:space="preserve">razmerami in proizvodnimi objekti na lokaciji naročnika, Toplarniška ulica 19 v </w:t>
      </w:r>
      <w:r w:rsidRPr="00EF199A">
        <w:rPr>
          <w:rFonts w:ascii="Open Sans" w:hAnsi="Open Sans" w:cs="Open Sans"/>
        </w:rPr>
        <w:t xml:space="preserve">Ljubljani. </w:t>
      </w:r>
    </w:p>
    <w:p w14:paraId="09B1AC5D" w14:textId="77777777" w:rsidR="005E4BFF" w:rsidRPr="00EF199A" w:rsidRDefault="005E4BFF" w:rsidP="005E4BFF">
      <w:pPr>
        <w:keepLines/>
        <w:widowControl w:val="0"/>
        <w:tabs>
          <w:tab w:val="left" w:pos="1418"/>
          <w:tab w:val="left" w:pos="1702"/>
          <w:tab w:val="left" w:pos="4820"/>
        </w:tabs>
        <w:jc w:val="both"/>
        <w:rPr>
          <w:rFonts w:ascii="Open Sans" w:hAnsi="Open Sans" w:cs="Open Sans"/>
          <w:lang w:eastAsia="en-US"/>
        </w:rPr>
      </w:pPr>
    </w:p>
    <w:p w14:paraId="002E2EB3" w14:textId="6C611A90" w:rsidR="005E4BFF" w:rsidRPr="00EF199A" w:rsidRDefault="005E4BFF" w:rsidP="005E4BFF">
      <w:pPr>
        <w:keepLines/>
        <w:widowControl w:val="0"/>
        <w:jc w:val="both"/>
        <w:rPr>
          <w:rFonts w:ascii="Open Sans" w:hAnsi="Open Sans" w:cs="Open Sans"/>
        </w:rPr>
      </w:pPr>
      <w:r w:rsidRPr="00EF199A">
        <w:rPr>
          <w:rFonts w:ascii="Open Sans" w:hAnsi="Open Sans" w:cs="Open Sans"/>
          <w:iCs/>
        </w:rPr>
        <w:t xml:space="preserve">Ponudniki se </w:t>
      </w:r>
      <w:r w:rsidRPr="00EF199A">
        <w:rPr>
          <w:rFonts w:ascii="Open Sans" w:hAnsi="Open Sans" w:cs="Open Sans"/>
        </w:rPr>
        <w:t>predhodno dogovorijo za ogled objekt</w:t>
      </w:r>
      <w:r w:rsidR="00947501">
        <w:rPr>
          <w:rFonts w:ascii="Open Sans" w:hAnsi="Open Sans" w:cs="Open Sans"/>
        </w:rPr>
        <w:t>a</w:t>
      </w:r>
      <w:r w:rsidRPr="00EF199A">
        <w:rPr>
          <w:rFonts w:ascii="Open Sans" w:hAnsi="Open Sans" w:cs="Open Sans"/>
        </w:rPr>
        <w:t xml:space="preserve"> s kontaktno osebo naročnika, Alen Barunčić, tel. št. 041 484 093, elektronski naslov: </w:t>
      </w:r>
      <w:hyperlink r:id="rId10" w:history="1">
        <w:r w:rsidRPr="00EF199A">
          <w:rPr>
            <w:rFonts w:ascii="Open Sans" w:hAnsi="Open Sans" w:cs="Open Sans"/>
            <w:color w:val="0000FF"/>
            <w:u w:val="single"/>
          </w:rPr>
          <w:t>alen.baruncic@energetika.si</w:t>
        </w:r>
      </w:hyperlink>
      <w:r w:rsidRPr="00EF199A">
        <w:rPr>
          <w:rFonts w:ascii="Open Sans" w:hAnsi="Open Sans" w:cs="Open Sans"/>
        </w:rPr>
        <w:t xml:space="preserve">, v primeru njegove odsotnosti pa ga nadomešča </w:t>
      </w:r>
      <w:r w:rsidRPr="00402569">
        <w:rPr>
          <w:rFonts w:ascii="Open Sans" w:hAnsi="Open Sans" w:cs="Open Sans"/>
        </w:rPr>
        <w:t>Mitja Jakóp</w:t>
      </w:r>
      <w:r w:rsidRPr="00EF199A">
        <w:rPr>
          <w:rFonts w:ascii="Open Sans" w:hAnsi="Open Sans" w:cs="Open Sans"/>
        </w:rPr>
        <w:t xml:space="preserve">, tel. št.: 01 58 75 350, elektronska pošta: </w:t>
      </w:r>
      <w:hyperlink r:id="rId11" w:history="1">
        <w:r w:rsidRPr="00EF199A">
          <w:rPr>
            <w:rFonts w:ascii="Open Sans" w:hAnsi="Open Sans" w:cs="Open Sans"/>
            <w:color w:val="0000FF"/>
            <w:u w:val="single"/>
          </w:rPr>
          <w:t>mitja.jakop@energetika.si</w:t>
        </w:r>
      </w:hyperlink>
      <w:r w:rsidRPr="00EF199A">
        <w:rPr>
          <w:rFonts w:ascii="Open Sans" w:hAnsi="Open Sans" w:cs="Open Sans"/>
          <w:color w:val="0000FF"/>
          <w:u w:val="single"/>
        </w:rPr>
        <w:t>.</w:t>
      </w:r>
    </w:p>
    <w:p w14:paraId="06C24460" w14:textId="77777777" w:rsidR="005E4BFF" w:rsidRPr="00EF199A" w:rsidRDefault="005E4BFF" w:rsidP="005E4BFF">
      <w:pPr>
        <w:keepLines/>
        <w:widowControl w:val="0"/>
        <w:jc w:val="both"/>
        <w:rPr>
          <w:rFonts w:ascii="Open Sans" w:hAnsi="Open Sans" w:cs="Open Sans"/>
        </w:rPr>
      </w:pPr>
    </w:p>
    <w:p w14:paraId="65C5C4F5" w14:textId="44E2CD32" w:rsidR="005E4BFF" w:rsidRPr="00EF199A" w:rsidRDefault="005E4BFF" w:rsidP="005E4BFF">
      <w:pPr>
        <w:keepLines/>
        <w:jc w:val="both"/>
        <w:rPr>
          <w:rFonts w:ascii="Open Sans" w:hAnsi="Open Sans" w:cs="Open Sans"/>
        </w:rPr>
      </w:pPr>
      <w:r w:rsidRPr="00EF199A">
        <w:rPr>
          <w:rFonts w:ascii="Open Sans" w:hAnsi="Open Sans" w:cs="Open Sans"/>
        </w:rPr>
        <w:t xml:space="preserve">Naročnik bo v ta namen ločeno organiziral sestanke s posameznimi ponudniki na lokaciji naročnika Toplarniška ulica 19, v Ljubljani, </w:t>
      </w:r>
      <w:r w:rsidRPr="00EF199A">
        <w:rPr>
          <w:rFonts w:ascii="Open Sans" w:hAnsi="Open Sans" w:cs="Open Sans"/>
          <w:b/>
          <w:u w:val="single"/>
        </w:rPr>
        <w:t>ki so obvezni za vse ponudnike</w:t>
      </w:r>
      <w:r w:rsidRPr="00EF199A">
        <w:rPr>
          <w:rFonts w:ascii="Open Sans" w:hAnsi="Open Sans" w:cs="Open Sans"/>
        </w:rPr>
        <w:t>. Ponudnik mora kontaktirati predstavnika naročnika in se dogovoriti za sestanek. Ogled objekt</w:t>
      </w:r>
      <w:r w:rsidR="00947501">
        <w:rPr>
          <w:rFonts w:ascii="Open Sans" w:hAnsi="Open Sans" w:cs="Open Sans"/>
        </w:rPr>
        <w:t>a</w:t>
      </w:r>
      <w:r w:rsidRPr="00EF199A">
        <w:rPr>
          <w:rFonts w:ascii="Open Sans" w:hAnsi="Open Sans" w:cs="Open Sans"/>
        </w:rPr>
        <w:t xml:space="preserve"> je možen vsak delavnik, od 8. do 12. ure. Zadnji dan za ogled </w:t>
      </w:r>
      <w:r w:rsidRPr="00E2456E">
        <w:rPr>
          <w:rFonts w:ascii="Open Sans" w:hAnsi="Open Sans" w:cs="Open Sans"/>
        </w:rPr>
        <w:t xml:space="preserve">objekta je </w:t>
      </w:r>
      <w:r w:rsidR="000F51C2" w:rsidRPr="000F51C2">
        <w:rPr>
          <w:rFonts w:ascii="Open Sans" w:hAnsi="Open Sans" w:cs="Open Sans"/>
          <w:b/>
          <w:bCs/>
        </w:rPr>
        <w:t>20</w:t>
      </w:r>
      <w:r w:rsidRPr="000F51C2">
        <w:rPr>
          <w:rFonts w:ascii="Open Sans" w:hAnsi="Open Sans" w:cs="Open Sans"/>
          <w:b/>
          <w:bCs/>
        </w:rPr>
        <w:t>.</w:t>
      </w:r>
      <w:r w:rsidRPr="00E2456E">
        <w:rPr>
          <w:rFonts w:ascii="Open Sans" w:hAnsi="Open Sans" w:cs="Open Sans"/>
          <w:b/>
          <w:bCs/>
        </w:rPr>
        <w:t xml:space="preserve"> </w:t>
      </w:r>
      <w:r w:rsidR="000F51C2">
        <w:rPr>
          <w:rFonts w:ascii="Open Sans" w:hAnsi="Open Sans" w:cs="Open Sans"/>
          <w:b/>
          <w:bCs/>
        </w:rPr>
        <w:t>3</w:t>
      </w:r>
      <w:r w:rsidRPr="00E2456E">
        <w:rPr>
          <w:rFonts w:ascii="Open Sans" w:hAnsi="Open Sans" w:cs="Open Sans"/>
          <w:b/>
          <w:bCs/>
        </w:rPr>
        <w:t>. 202</w:t>
      </w:r>
      <w:r>
        <w:rPr>
          <w:rFonts w:ascii="Open Sans" w:hAnsi="Open Sans" w:cs="Open Sans"/>
          <w:b/>
          <w:bCs/>
        </w:rPr>
        <w:t>6</w:t>
      </w:r>
      <w:r w:rsidRPr="00E2456E">
        <w:rPr>
          <w:rFonts w:ascii="Open Sans" w:hAnsi="Open Sans" w:cs="Open Sans"/>
          <w:b/>
          <w:bCs/>
        </w:rPr>
        <w:t xml:space="preserve"> do 12. ure</w:t>
      </w:r>
      <w:r w:rsidRPr="00EF199A">
        <w:rPr>
          <w:rFonts w:ascii="Open Sans" w:hAnsi="Open Sans" w:cs="Open Sans"/>
        </w:rPr>
        <w:t xml:space="preserve">. </w:t>
      </w:r>
    </w:p>
    <w:p w14:paraId="6F21C80E" w14:textId="77777777" w:rsidR="005E4BFF" w:rsidRPr="00EF199A" w:rsidRDefault="005E4BFF" w:rsidP="005E4BFF">
      <w:pPr>
        <w:keepLines/>
        <w:jc w:val="both"/>
        <w:rPr>
          <w:rFonts w:ascii="Open Sans" w:hAnsi="Open Sans" w:cs="Open Sans"/>
        </w:rPr>
      </w:pPr>
    </w:p>
    <w:p w14:paraId="7E04A290" w14:textId="77777777" w:rsidR="005E4BFF" w:rsidRPr="00EF199A" w:rsidRDefault="005E4BFF" w:rsidP="005E4BFF">
      <w:pPr>
        <w:keepLines/>
        <w:jc w:val="both"/>
        <w:rPr>
          <w:rFonts w:ascii="Open Sans" w:hAnsi="Open Sans" w:cs="Open Sans"/>
          <w:b/>
        </w:rPr>
      </w:pPr>
      <w:r w:rsidRPr="00EF199A">
        <w:rPr>
          <w:rFonts w:ascii="Open Sans" w:hAnsi="Open Sans" w:cs="Open Sans"/>
          <w:b/>
        </w:rPr>
        <w:t xml:space="preserve">Ponudnik ne bo upravičen do nobenega povečanja cene, ki bi ga utemeljeval s tem, da ni bil polno obveščen o pogojih, ki se nanašajo na predmetne obveznosti. </w:t>
      </w:r>
    </w:p>
    <w:p w14:paraId="12DD7AA8" w14:textId="77777777" w:rsidR="005E4BFF" w:rsidRPr="00EF199A" w:rsidRDefault="005E4BFF" w:rsidP="005E4BFF">
      <w:pPr>
        <w:keepLines/>
        <w:widowControl w:val="0"/>
        <w:jc w:val="both"/>
        <w:rPr>
          <w:rFonts w:ascii="Open Sans" w:hAnsi="Open Sans" w:cs="Open Sans"/>
        </w:rPr>
      </w:pPr>
    </w:p>
    <w:p w14:paraId="55B73AC0" w14:textId="1CA3D253" w:rsidR="005E4BFF" w:rsidRDefault="005E4BFF" w:rsidP="005E4BFF">
      <w:pPr>
        <w:keepLines/>
        <w:widowControl w:val="0"/>
        <w:tabs>
          <w:tab w:val="left" w:pos="1418"/>
          <w:tab w:val="left" w:pos="1702"/>
          <w:tab w:val="left" w:pos="4820"/>
        </w:tabs>
        <w:jc w:val="both"/>
        <w:rPr>
          <w:rFonts w:ascii="Open Sans" w:hAnsi="Open Sans" w:cs="Open Sans"/>
        </w:rPr>
      </w:pPr>
      <w:r w:rsidRPr="00EF199A">
        <w:rPr>
          <w:rFonts w:ascii="Open Sans" w:hAnsi="Open Sans" w:cs="Open Sans"/>
        </w:rPr>
        <w:t xml:space="preserve">Obrazec o potrditvi ogleda objekta naročnika (Priloga </w:t>
      </w:r>
      <w:r>
        <w:rPr>
          <w:rFonts w:ascii="Open Sans" w:hAnsi="Open Sans" w:cs="Open Sans"/>
        </w:rPr>
        <w:t>5</w:t>
      </w:r>
      <w:r w:rsidRPr="00EF199A">
        <w:rPr>
          <w:rFonts w:ascii="Open Sans" w:hAnsi="Open Sans" w:cs="Open Sans"/>
        </w:rPr>
        <w:t xml:space="preserve">) je obvezni sestavni del ponudbe. </w:t>
      </w:r>
    </w:p>
    <w:p w14:paraId="1FDDA807" w14:textId="1583DA3B" w:rsidR="005E4BFF" w:rsidRDefault="005E4BFF" w:rsidP="006A0869">
      <w:pPr>
        <w:widowControl w:val="0"/>
        <w:tabs>
          <w:tab w:val="left" w:pos="1418"/>
          <w:tab w:val="left" w:pos="1702"/>
          <w:tab w:val="left" w:pos="4820"/>
        </w:tabs>
        <w:jc w:val="both"/>
        <w:rPr>
          <w:rFonts w:ascii="Open Sans" w:hAnsi="Open Sans" w:cs="Open Sans"/>
          <w:b/>
        </w:rPr>
      </w:pPr>
    </w:p>
    <w:p w14:paraId="6709DB0D" w14:textId="77777777" w:rsidR="003608BE" w:rsidRPr="007E1A55" w:rsidRDefault="003608BE" w:rsidP="00E901F7">
      <w:pPr>
        <w:pStyle w:val="Naslov8"/>
        <w:keepNext w:val="0"/>
        <w:widowControl w:val="0"/>
        <w:numPr>
          <w:ilvl w:val="1"/>
          <w:numId w:val="19"/>
        </w:numPr>
        <w:tabs>
          <w:tab w:val="clear" w:pos="1702"/>
        </w:tabs>
        <w:ind w:left="709" w:hanging="709"/>
        <w:rPr>
          <w:rFonts w:ascii="Open Sans" w:hAnsi="Open Sans" w:cs="Open Sans"/>
          <w:bCs/>
          <w:sz w:val="20"/>
        </w:rPr>
      </w:pPr>
      <w:r w:rsidRPr="007E1A55">
        <w:rPr>
          <w:rFonts w:ascii="Open Sans" w:hAnsi="Open Sans" w:cs="Open Sans"/>
          <w:bCs/>
          <w:sz w:val="20"/>
        </w:rPr>
        <w:t>POGOJI</w:t>
      </w:r>
    </w:p>
    <w:p w14:paraId="00257A83" w14:textId="77777777" w:rsidR="003608BE" w:rsidRPr="007E1A55" w:rsidRDefault="003608BE" w:rsidP="006A0869">
      <w:pPr>
        <w:widowControl w:val="0"/>
        <w:rPr>
          <w:rFonts w:ascii="Open Sans" w:hAnsi="Open Sans" w:cs="Open Sans"/>
          <w:b/>
        </w:rPr>
      </w:pPr>
    </w:p>
    <w:p w14:paraId="38D99F93" w14:textId="51C93FB4" w:rsidR="003608BE" w:rsidRPr="001F5B7C" w:rsidRDefault="003608BE" w:rsidP="006A0869">
      <w:pPr>
        <w:widowControl w:val="0"/>
        <w:rPr>
          <w:rFonts w:ascii="Open Sans" w:hAnsi="Open Sans" w:cs="Open Sans"/>
        </w:rPr>
      </w:pPr>
      <w:r w:rsidRPr="001F5B7C">
        <w:rPr>
          <w:rFonts w:ascii="Open Sans" w:hAnsi="Open Sans" w:cs="Open Sans"/>
          <w:b/>
        </w:rPr>
        <w:t>Pogoji</w:t>
      </w:r>
      <w:r w:rsidRPr="001F5B7C">
        <w:rPr>
          <w:rFonts w:ascii="Open Sans" w:hAnsi="Open Sans" w:cs="Open Sans"/>
        </w:rPr>
        <w:t>, ki jih mora ponudnik sprejeti, so:</w:t>
      </w:r>
    </w:p>
    <w:p w14:paraId="309DC0A5" w14:textId="2EF45521" w:rsidR="00B122E8" w:rsidRPr="001F5B7C" w:rsidRDefault="00B122E8" w:rsidP="006A0869">
      <w:pPr>
        <w:widowControl w:val="0"/>
        <w:rPr>
          <w:rFonts w:ascii="Open Sans" w:hAnsi="Open Sans" w:cs="Open Sans"/>
        </w:rPr>
      </w:pPr>
    </w:p>
    <w:p w14:paraId="40B06EF0" w14:textId="5A7DE96E" w:rsidR="00B122E8" w:rsidRPr="001F5B7C" w:rsidRDefault="00B122E8" w:rsidP="00E901F7">
      <w:pPr>
        <w:widowControl w:val="0"/>
        <w:numPr>
          <w:ilvl w:val="0"/>
          <w:numId w:val="26"/>
        </w:numPr>
        <w:shd w:val="clear" w:color="auto" w:fill="FFFFFF"/>
        <w:tabs>
          <w:tab w:val="left" w:pos="426"/>
          <w:tab w:val="left" w:pos="1702"/>
        </w:tabs>
        <w:ind w:left="426" w:hanging="426"/>
        <w:jc w:val="both"/>
        <w:rPr>
          <w:rFonts w:ascii="Open Sans" w:hAnsi="Open Sans" w:cs="Open Sans"/>
          <w:b/>
        </w:rPr>
      </w:pPr>
      <w:r w:rsidRPr="001F5B7C">
        <w:rPr>
          <w:rFonts w:ascii="Open Sans" w:hAnsi="Open Sans" w:cs="Open Sans"/>
          <w:b/>
        </w:rPr>
        <w:t>Rok plačila</w:t>
      </w:r>
      <w:r w:rsidRPr="001F5B7C">
        <w:rPr>
          <w:rFonts w:ascii="Open Sans" w:hAnsi="Open Sans" w:cs="Open Sans"/>
        </w:rPr>
        <w:t xml:space="preserve"> je 30 (trideset) koledarskih dni, </w:t>
      </w:r>
      <w:r w:rsidR="00BB77D4" w:rsidRPr="00E61038">
        <w:rPr>
          <w:rFonts w:ascii="Open Sans" w:hAnsi="Open Sans" w:cs="Open Sans"/>
        </w:rPr>
        <w:t>šteto od dneva izdaje računa.</w:t>
      </w:r>
      <w:r w:rsidR="00BB77D4" w:rsidRPr="008E2A29">
        <w:rPr>
          <w:rFonts w:ascii="Tahoma" w:hAnsi="Tahoma"/>
        </w:rPr>
        <w:t xml:space="preserve"> </w:t>
      </w:r>
    </w:p>
    <w:p w14:paraId="027B835F" w14:textId="77777777" w:rsidR="00B122E8" w:rsidRPr="001F5B7C" w:rsidRDefault="00B122E8" w:rsidP="006A0869">
      <w:pPr>
        <w:widowControl w:val="0"/>
        <w:shd w:val="clear" w:color="auto" w:fill="FFFFFF"/>
        <w:tabs>
          <w:tab w:val="left" w:pos="426"/>
          <w:tab w:val="num" w:pos="720"/>
          <w:tab w:val="left" w:pos="1702"/>
        </w:tabs>
        <w:ind w:left="360"/>
        <w:jc w:val="both"/>
        <w:rPr>
          <w:rFonts w:ascii="Open Sans" w:hAnsi="Open Sans" w:cs="Open Sans"/>
        </w:rPr>
      </w:pPr>
    </w:p>
    <w:p w14:paraId="615AA25B" w14:textId="559C0800" w:rsidR="00C5425C" w:rsidRPr="00BF76C2" w:rsidRDefault="001F5B7C" w:rsidP="00E901F7">
      <w:pPr>
        <w:widowControl w:val="0"/>
        <w:numPr>
          <w:ilvl w:val="0"/>
          <w:numId w:val="26"/>
        </w:numPr>
        <w:shd w:val="clear" w:color="auto" w:fill="FFFFFF"/>
        <w:tabs>
          <w:tab w:val="left" w:pos="426"/>
          <w:tab w:val="left" w:pos="1702"/>
        </w:tabs>
        <w:ind w:left="426" w:hanging="426"/>
        <w:jc w:val="both"/>
        <w:rPr>
          <w:rFonts w:ascii="Open Sans" w:hAnsi="Open Sans" w:cs="Open Sans"/>
          <w:bCs/>
        </w:rPr>
      </w:pPr>
      <w:r w:rsidRPr="00BF76C2">
        <w:rPr>
          <w:rFonts w:ascii="Open Sans" w:hAnsi="Open Sans" w:cs="Open Sans"/>
          <w:b/>
        </w:rPr>
        <w:t>Rok izvedbe storitev:</w:t>
      </w:r>
      <w:r w:rsidRPr="00BF76C2">
        <w:rPr>
          <w:rFonts w:ascii="Open Sans" w:hAnsi="Open Sans" w:cs="Open Sans"/>
          <w:bCs/>
        </w:rPr>
        <w:t xml:space="preserve"> Rok za izvedbo </w:t>
      </w:r>
      <w:r w:rsidR="00C5425C" w:rsidRPr="00BF76C2">
        <w:rPr>
          <w:rFonts w:ascii="Open Sans" w:hAnsi="Open Sans" w:cs="Open Sans"/>
          <w:bCs/>
        </w:rPr>
        <w:t>storitev je od 1. 6. 2026 do 31. 8. 2026 (datum končanja montažnih del). Skrajni rok za  izvedbo vseh ponudbenih storitev je do 31. 12. 202</w:t>
      </w:r>
      <w:r w:rsidR="003E1227">
        <w:rPr>
          <w:rFonts w:ascii="Open Sans" w:hAnsi="Open Sans" w:cs="Open Sans"/>
          <w:bCs/>
        </w:rPr>
        <w:t>6</w:t>
      </w:r>
      <w:r w:rsidR="00C5425C" w:rsidRPr="00BF76C2">
        <w:rPr>
          <w:rFonts w:ascii="Open Sans" w:hAnsi="Open Sans" w:cs="Open Sans"/>
          <w:bCs/>
        </w:rPr>
        <w:t>.</w:t>
      </w:r>
    </w:p>
    <w:p w14:paraId="45D7D993" w14:textId="77777777" w:rsidR="00FD44DC" w:rsidRPr="00BF76C2" w:rsidRDefault="00FD44DC" w:rsidP="00FD44DC">
      <w:pPr>
        <w:pStyle w:val="Odstavekseznama"/>
        <w:keepLines/>
        <w:widowControl w:val="0"/>
        <w:ind w:left="720"/>
        <w:rPr>
          <w:rFonts w:ascii="Open Sans" w:hAnsi="Open Sans" w:cs="Open Sans"/>
          <w:bCs/>
        </w:rPr>
      </w:pPr>
    </w:p>
    <w:p w14:paraId="7D7CE2CD" w14:textId="10B7756C" w:rsidR="00FD44DC" w:rsidRDefault="00FD44DC" w:rsidP="00FD44DC">
      <w:pPr>
        <w:pStyle w:val="Odstavekseznama"/>
        <w:keepLines/>
        <w:widowControl w:val="0"/>
        <w:ind w:left="426"/>
        <w:rPr>
          <w:rFonts w:ascii="Open Sans" w:hAnsi="Open Sans" w:cs="Open Sans"/>
        </w:rPr>
      </w:pPr>
      <w:r w:rsidRPr="007A5773">
        <w:rPr>
          <w:rFonts w:ascii="Open Sans" w:hAnsi="Open Sans" w:cs="Open Sans"/>
        </w:rPr>
        <w:t>Naročnik si pridružuje pravico o spremembi terminskega plana glede na dela na turbini.</w:t>
      </w:r>
    </w:p>
    <w:p w14:paraId="280C8811" w14:textId="4A6C8794" w:rsidR="001F5B7C" w:rsidRDefault="001F5B7C" w:rsidP="001F5B7C">
      <w:pPr>
        <w:widowControl w:val="0"/>
        <w:shd w:val="clear" w:color="auto" w:fill="FFFFFF"/>
        <w:tabs>
          <w:tab w:val="left" w:pos="426"/>
          <w:tab w:val="num" w:pos="720"/>
          <w:tab w:val="left" w:pos="1702"/>
        </w:tabs>
        <w:ind w:left="360"/>
        <w:jc w:val="both"/>
        <w:rPr>
          <w:rFonts w:ascii="Open Sans" w:hAnsi="Open Sans" w:cs="Open Sans"/>
        </w:rPr>
      </w:pPr>
    </w:p>
    <w:p w14:paraId="189378FA" w14:textId="77777777" w:rsidR="00F4630F" w:rsidRPr="00F01485" w:rsidRDefault="00F4630F" w:rsidP="00E901F7">
      <w:pPr>
        <w:widowControl w:val="0"/>
        <w:numPr>
          <w:ilvl w:val="0"/>
          <w:numId w:val="32"/>
        </w:numPr>
        <w:jc w:val="both"/>
        <w:rPr>
          <w:rFonts w:ascii="Open Sans" w:hAnsi="Open Sans" w:cs="Open Sans"/>
        </w:rPr>
      </w:pPr>
      <w:r w:rsidRPr="00F01485">
        <w:rPr>
          <w:rFonts w:ascii="Open Sans" w:hAnsi="Open Sans" w:cs="Open Sans"/>
          <w:b/>
          <w:bCs/>
          <w:iCs/>
        </w:rPr>
        <w:t xml:space="preserve">Kraj izvedbe storitve </w:t>
      </w:r>
      <w:r w:rsidRPr="00F01485">
        <w:rPr>
          <w:rFonts w:ascii="Open Sans" w:hAnsi="Open Sans" w:cs="Open Sans"/>
          <w:bCs/>
          <w:iCs/>
        </w:rPr>
        <w:t>je</w:t>
      </w:r>
      <w:r w:rsidRPr="00F01485">
        <w:rPr>
          <w:rFonts w:ascii="Open Sans" w:hAnsi="Open Sans" w:cs="Open Sans"/>
        </w:rPr>
        <w:t xml:space="preserve"> lokacija naročnika, Toplarniška ulica 19, Ljubljana.</w:t>
      </w:r>
    </w:p>
    <w:p w14:paraId="70266974" w14:textId="77777777" w:rsidR="00FD44DC" w:rsidRPr="001F5B7C" w:rsidRDefault="00FD44DC" w:rsidP="001F5B7C">
      <w:pPr>
        <w:widowControl w:val="0"/>
        <w:shd w:val="clear" w:color="auto" w:fill="FFFFFF"/>
        <w:tabs>
          <w:tab w:val="left" w:pos="426"/>
          <w:tab w:val="num" w:pos="720"/>
          <w:tab w:val="left" w:pos="1702"/>
        </w:tabs>
        <w:ind w:left="360"/>
        <w:jc w:val="both"/>
        <w:rPr>
          <w:rFonts w:ascii="Open Sans" w:hAnsi="Open Sans" w:cs="Open Sans"/>
        </w:rPr>
      </w:pPr>
    </w:p>
    <w:p w14:paraId="03CCC9AC" w14:textId="10DD6CC1" w:rsidR="001F5B7C" w:rsidRPr="00C853E1" w:rsidRDefault="001F5B7C" w:rsidP="00E901F7">
      <w:pPr>
        <w:widowControl w:val="0"/>
        <w:numPr>
          <w:ilvl w:val="0"/>
          <w:numId w:val="36"/>
        </w:numPr>
        <w:shd w:val="clear" w:color="auto" w:fill="FFFFFF"/>
        <w:tabs>
          <w:tab w:val="left" w:pos="426"/>
          <w:tab w:val="left" w:pos="1702"/>
        </w:tabs>
        <w:jc w:val="both"/>
        <w:rPr>
          <w:rFonts w:ascii="Open Sans" w:hAnsi="Open Sans" w:cs="Open Sans"/>
        </w:rPr>
      </w:pPr>
      <w:r w:rsidRPr="001F5B7C">
        <w:rPr>
          <w:rFonts w:ascii="Open Sans" w:hAnsi="Open Sans" w:cs="Open Sans"/>
          <w:b/>
        </w:rPr>
        <w:t>Veljavnost pogodbe:</w:t>
      </w:r>
      <w:r w:rsidRPr="001F5B7C">
        <w:rPr>
          <w:rFonts w:ascii="Open Sans" w:hAnsi="Open Sans" w:cs="Open Sans"/>
          <w:bCs/>
          <w:iCs/>
        </w:rPr>
        <w:t xml:space="preserve"> Z izbranim ponudnikom bo naročnik sklenil pogodbo za </w:t>
      </w:r>
      <w:r w:rsidR="00F4630F">
        <w:rPr>
          <w:rFonts w:ascii="Open Sans" w:hAnsi="Open Sans" w:cs="Open Sans"/>
          <w:bCs/>
          <w:iCs/>
        </w:rPr>
        <w:t>leto 2026.</w:t>
      </w:r>
    </w:p>
    <w:p w14:paraId="19A1D047" w14:textId="6FBFF50E" w:rsidR="00C853E1" w:rsidRDefault="00C853E1" w:rsidP="00C853E1">
      <w:pPr>
        <w:widowControl w:val="0"/>
        <w:shd w:val="clear" w:color="auto" w:fill="FFFFFF"/>
        <w:tabs>
          <w:tab w:val="left" w:pos="426"/>
          <w:tab w:val="left" w:pos="1702"/>
        </w:tabs>
        <w:jc w:val="both"/>
        <w:rPr>
          <w:rFonts w:ascii="Open Sans" w:hAnsi="Open Sans" w:cs="Open Sans"/>
        </w:rPr>
      </w:pPr>
    </w:p>
    <w:p w14:paraId="709D40BA" w14:textId="42E2C9A6" w:rsidR="00C853E1" w:rsidRPr="00C853E1" w:rsidRDefault="00C853E1" w:rsidP="00E901F7">
      <w:pPr>
        <w:widowControl w:val="0"/>
        <w:numPr>
          <w:ilvl w:val="0"/>
          <w:numId w:val="62"/>
        </w:numPr>
        <w:shd w:val="clear" w:color="auto" w:fill="FFFFFF"/>
        <w:tabs>
          <w:tab w:val="clear" w:pos="360"/>
          <w:tab w:val="left" w:pos="426"/>
          <w:tab w:val="left" w:pos="1702"/>
        </w:tabs>
        <w:jc w:val="both"/>
        <w:rPr>
          <w:rFonts w:ascii="Open Sans" w:hAnsi="Open Sans" w:cs="Open Sans"/>
        </w:rPr>
      </w:pPr>
      <w:r w:rsidRPr="00C853E1">
        <w:rPr>
          <w:rFonts w:ascii="Open Sans" w:hAnsi="Open Sans" w:cs="Open Sans"/>
          <w:b/>
        </w:rPr>
        <w:t>Garancija za izvedene storitve</w:t>
      </w:r>
      <w:r w:rsidRPr="00C853E1">
        <w:rPr>
          <w:rFonts w:ascii="Open Sans" w:hAnsi="Open Sans" w:cs="Open Sans"/>
        </w:rPr>
        <w:t xml:space="preserve"> je</w:t>
      </w:r>
      <w:r w:rsidRPr="00C853E1">
        <w:rPr>
          <w:rFonts w:ascii="Open Sans" w:hAnsi="Open Sans" w:cs="Open Sans"/>
          <w:bCs/>
          <w:iCs/>
        </w:rPr>
        <w:t xml:space="preserve"> </w:t>
      </w:r>
      <w:r>
        <w:rPr>
          <w:rFonts w:ascii="Open Sans" w:hAnsi="Open Sans" w:cs="Open Sans"/>
          <w:bCs/>
          <w:iCs/>
        </w:rPr>
        <w:t>12</w:t>
      </w:r>
      <w:r w:rsidRPr="00C853E1">
        <w:rPr>
          <w:rFonts w:ascii="Open Sans" w:hAnsi="Open Sans" w:cs="Open Sans"/>
          <w:bCs/>
          <w:iCs/>
        </w:rPr>
        <w:t xml:space="preserve"> (</w:t>
      </w:r>
      <w:r>
        <w:rPr>
          <w:rFonts w:ascii="Open Sans" w:hAnsi="Open Sans" w:cs="Open Sans"/>
          <w:bCs/>
          <w:iCs/>
        </w:rPr>
        <w:t>dvanajst</w:t>
      </w:r>
      <w:r w:rsidRPr="00C853E1">
        <w:rPr>
          <w:rFonts w:ascii="Open Sans" w:hAnsi="Open Sans" w:cs="Open Sans"/>
          <w:bCs/>
          <w:iCs/>
        </w:rPr>
        <w:t>) mesecev,</w:t>
      </w:r>
      <w:r w:rsidRPr="00C853E1">
        <w:rPr>
          <w:rFonts w:ascii="Open Sans" w:hAnsi="Open Sans" w:cs="Open Sans"/>
        </w:rPr>
        <w:t xml:space="preserve"> šteto od dneva podpisa zapisnika o izvedbi storitev s strani naročnika in izvajalca oz. njunih predstavnikov. </w:t>
      </w:r>
      <w:r w:rsidRPr="00C853E1">
        <w:rPr>
          <w:rFonts w:ascii="Open Sans" w:hAnsi="Open Sans" w:cs="Open Sans"/>
          <w:bCs/>
          <w:iCs/>
        </w:rPr>
        <w:t xml:space="preserve"> </w:t>
      </w:r>
    </w:p>
    <w:p w14:paraId="6B9AB488" w14:textId="5CBF5AC6" w:rsidR="00DA1260" w:rsidRDefault="00DA1260" w:rsidP="00DA1260">
      <w:pPr>
        <w:widowControl w:val="0"/>
        <w:shd w:val="clear" w:color="auto" w:fill="FFFFFF"/>
        <w:tabs>
          <w:tab w:val="left" w:pos="426"/>
          <w:tab w:val="left" w:pos="1702"/>
        </w:tabs>
        <w:jc w:val="both"/>
        <w:rPr>
          <w:rFonts w:ascii="Open Sans" w:hAnsi="Open Sans" w:cs="Open Sans"/>
        </w:rPr>
      </w:pPr>
    </w:p>
    <w:p w14:paraId="2772448E" w14:textId="77777777" w:rsidR="00DA1260" w:rsidRPr="00DA1260" w:rsidRDefault="00DA1260" w:rsidP="00E901F7">
      <w:pPr>
        <w:pStyle w:val="Odstavekseznama"/>
        <w:numPr>
          <w:ilvl w:val="0"/>
          <w:numId w:val="63"/>
        </w:numPr>
        <w:rPr>
          <w:rFonts w:ascii="Open Sans" w:hAnsi="Open Sans" w:cs="Open Sans"/>
        </w:rPr>
      </w:pPr>
      <w:r w:rsidRPr="00DA1260">
        <w:rPr>
          <w:rFonts w:ascii="Open Sans" w:hAnsi="Open Sans" w:cs="Open Sans"/>
          <w:b/>
        </w:rPr>
        <w:t>Reference:</w:t>
      </w:r>
      <w:r w:rsidRPr="00DA1260">
        <w:rPr>
          <w:rFonts w:ascii="Open Sans" w:hAnsi="Open Sans" w:cs="Open Sans"/>
        </w:rPr>
        <w:t xml:space="preserve"> </w:t>
      </w:r>
    </w:p>
    <w:p w14:paraId="65BCD306" w14:textId="1F9C23FA" w:rsidR="00DA1260" w:rsidRPr="00DA1260" w:rsidRDefault="00DA1260" w:rsidP="00DA1260">
      <w:pPr>
        <w:pStyle w:val="Odstavekseznama"/>
        <w:ind w:left="360"/>
        <w:jc w:val="both"/>
        <w:rPr>
          <w:rFonts w:ascii="Open Sans" w:hAnsi="Open Sans" w:cs="Open Sans"/>
        </w:rPr>
      </w:pPr>
      <w:r w:rsidRPr="00DA1260">
        <w:rPr>
          <w:rFonts w:ascii="Open Sans" w:hAnsi="Open Sans" w:cs="Open Sans"/>
        </w:rPr>
        <w:t xml:space="preserve">Gospodarski subjekt mora zagotoviti ustrezne tehnične zmogljivosti za kakovostno izvedbo javnega naročila v predvidenem roku, skladno z zahtevami iz razpisne dokumentacije, pravili stroke ter določili predpisov in standardov s področja predmeta </w:t>
      </w:r>
      <w:r w:rsidR="00644184">
        <w:rPr>
          <w:rFonts w:ascii="Open Sans" w:hAnsi="Open Sans" w:cs="Open Sans"/>
        </w:rPr>
        <w:t xml:space="preserve">javnega </w:t>
      </w:r>
      <w:r w:rsidRPr="00DA1260">
        <w:rPr>
          <w:rFonts w:ascii="Open Sans" w:hAnsi="Open Sans" w:cs="Open Sans"/>
        </w:rPr>
        <w:t>naročila (v primeru skupne ponudbe oz. v primeru ponudbe s podizvajalci</w:t>
      </w:r>
      <w:r w:rsidR="00644184" w:rsidRPr="00644184">
        <w:rPr>
          <w:rFonts w:ascii="Open Sans" w:hAnsi="Open Sans" w:cs="Open Sans"/>
        </w:rPr>
        <w:t xml:space="preserve"> </w:t>
      </w:r>
      <w:r w:rsidR="00644184" w:rsidRPr="007F67AC">
        <w:rPr>
          <w:rFonts w:ascii="Open Sans" w:hAnsi="Open Sans" w:cs="Open Sans"/>
        </w:rPr>
        <w:t>morajo pogoj izpolniti skupno</w:t>
      </w:r>
      <w:r w:rsidRPr="00DA1260">
        <w:rPr>
          <w:rFonts w:ascii="Open Sans" w:hAnsi="Open Sans" w:cs="Open Sans"/>
        </w:rPr>
        <w:t xml:space="preserve">). </w:t>
      </w:r>
    </w:p>
    <w:p w14:paraId="17F88C69" w14:textId="77777777" w:rsidR="00DA1260" w:rsidRPr="00DA1260" w:rsidRDefault="00DA1260" w:rsidP="00DA1260">
      <w:pPr>
        <w:pStyle w:val="Odstavekseznama"/>
        <w:jc w:val="both"/>
        <w:rPr>
          <w:rFonts w:ascii="Open Sans" w:hAnsi="Open Sans" w:cs="Open Sans"/>
        </w:rPr>
      </w:pPr>
    </w:p>
    <w:p w14:paraId="352F5BF5" w14:textId="77777777" w:rsidR="00DA1260" w:rsidRPr="00DA1260" w:rsidRDefault="00DA1260" w:rsidP="00DA1260">
      <w:pPr>
        <w:pStyle w:val="Odstavekseznama"/>
        <w:ind w:left="360"/>
        <w:jc w:val="both"/>
        <w:rPr>
          <w:rFonts w:ascii="Open Sans" w:hAnsi="Open Sans" w:cs="Open Sans"/>
        </w:rPr>
      </w:pPr>
      <w:r w:rsidRPr="00DA1260">
        <w:rPr>
          <w:rFonts w:ascii="Open Sans" w:hAnsi="Open Sans" w:cs="Open Sans"/>
        </w:rPr>
        <w:t xml:space="preserve">Ponudnik mora imeti od leta </w:t>
      </w:r>
      <w:r w:rsidRPr="00C33314">
        <w:rPr>
          <w:rFonts w:ascii="Open Sans" w:hAnsi="Open Sans" w:cs="Open Sans"/>
          <w:b/>
          <w:bCs/>
        </w:rPr>
        <w:t>2021</w:t>
      </w:r>
      <w:r w:rsidRPr="00DA1260">
        <w:rPr>
          <w:rFonts w:ascii="Open Sans" w:hAnsi="Open Sans" w:cs="Open Sans"/>
        </w:rPr>
        <w:t xml:space="preserve"> do datuma oddane ponudbe:</w:t>
      </w:r>
    </w:p>
    <w:p w14:paraId="74E7883D" w14:textId="2B7C158C" w:rsidR="00DA1260" w:rsidRPr="00DA1260" w:rsidRDefault="00DA1260" w:rsidP="00E901F7">
      <w:pPr>
        <w:pStyle w:val="Odstavekseznama"/>
        <w:numPr>
          <w:ilvl w:val="0"/>
          <w:numId w:val="34"/>
        </w:numPr>
        <w:ind w:left="720"/>
        <w:jc w:val="both"/>
        <w:rPr>
          <w:rFonts w:ascii="Open Sans" w:hAnsi="Open Sans" w:cs="Open Sans"/>
          <w:bCs/>
        </w:rPr>
      </w:pPr>
      <w:r w:rsidRPr="00DA1260">
        <w:rPr>
          <w:rFonts w:ascii="Open Sans" w:hAnsi="Open Sans" w:cs="Open Sans"/>
          <w:b/>
        </w:rPr>
        <w:t xml:space="preserve">najmanj 5 (pet) referenc </w:t>
      </w:r>
      <w:r w:rsidRPr="00DA1260">
        <w:rPr>
          <w:rFonts w:ascii="Open Sans" w:hAnsi="Open Sans" w:cs="Open Sans"/>
          <w:bCs/>
        </w:rPr>
        <w:t>s katerimi dokazuje, da je uspešno izvedel pregledni ali generalni remont turboagregata moči nad 32 MVA (Priloga 6</w:t>
      </w:r>
      <w:r w:rsidR="00DF4189">
        <w:rPr>
          <w:rFonts w:ascii="Open Sans" w:hAnsi="Open Sans" w:cs="Open Sans"/>
          <w:bCs/>
        </w:rPr>
        <w:t>/1</w:t>
      </w:r>
      <w:r w:rsidRPr="00DA1260">
        <w:rPr>
          <w:rFonts w:ascii="Open Sans" w:hAnsi="Open Sans" w:cs="Open Sans"/>
          <w:bCs/>
        </w:rPr>
        <w:t>)</w:t>
      </w:r>
    </w:p>
    <w:p w14:paraId="6A3739FB" w14:textId="115EC55E" w:rsidR="00DA1260" w:rsidRDefault="00DA1260" w:rsidP="00DA1260">
      <w:pPr>
        <w:pStyle w:val="Odstavekseznama"/>
        <w:ind w:left="360"/>
        <w:jc w:val="both"/>
        <w:rPr>
          <w:rFonts w:ascii="Open Sans" w:hAnsi="Open Sans" w:cs="Open Sans"/>
        </w:rPr>
      </w:pPr>
      <w:r w:rsidRPr="00DA1260">
        <w:rPr>
          <w:rFonts w:ascii="Open Sans" w:hAnsi="Open Sans" w:cs="Open Sans"/>
          <w:lang w:val="x-none"/>
        </w:rPr>
        <w:lastRenderedPageBreak/>
        <w:t>Upoštevale se bo</w:t>
      </w:r>
      <w:r w:rsidRPr="00DA1260">
        <w:rPr>
          <w:rFonts w:ascii="Open Sans" w:hAnsi="Open Sans" w:cs="Open Sans"/>
        </w:rPr>
        <w:t>do</w:t>
      </w:r>
      <w:r w:rsidRPr="00DA1260">
        <w:rPr>
          <w:rFonts w:ascii="Open Sans" w:hAnsi="Open Sans" w:cs="Open Sans"/>
          <w:lang w:val="x-none"/>
        </w:rPr>
        <w:t xml:space="preserve"> samo referenc</w:t>
      </w:r>
      <w:r w:rsidRPr="00DA1260">
        <w:rPr>
          <w:rFonts w:ascii="Open Sans" w:hAnsi="Open Sans" w:cs="Open Sans"/>
        </w:rPr>
        <w:t>e</w:t>
      </w:r>
      <w:r w:rsidRPr="00DA1260">
        <w:rPr>
          <w:rFonts w:ascii="Open Sans" w:hAnsi="Open Sans" w:cs="Open Sans"/>
          <w:lang w:val="x-none"/>
        </w:rPr>
        <w:t>, kater</w:t>
      </w:r>
      <w:r w:rsidRPr="00DA1260">
        <w:rPr>
          <w:rFonts w:ascii="Open Sans" w:hAnsi="Open Sans" w:cs="Open Sans"/>
        </w:rPr>
        <w:t>ih</w:t>
      </w:r>
      <w:r w:rsidRPr="00DA1260">
        <w:rPr>
          <w:rFonts w:ascii="Open Sans" w:hAnsi="Open Sans" w:cs="Open Sans"/>
          <w:lang w:val="x-none"/>
        </w:rPr>
        <w:t xml:space="preserve"> pogodba je zaključen</w:t>
      </w:r>
      <w:r w:rsidRPr="00DA1260">
        <w:rPr>
          <w:rFonts w:ascii="Open Sans" w:hAnsi="Open Sans" w:cs="Open Sans"/>
        </w:rPr>
        <w:t>a</w:t>
      </w:r>
      <w:r w:rsidRPr="00DA1260">
        <w:rPr>
          <w:rFonts w:ascii="Open Sans" w:hAnsi="Open Sans" w:cs="Open Sans"/>
          <w:lang w:val="x-none"/>
        </w:rPr>
        <w:t xml:space="preserve"> in je </w:t>
      </w:r>
      <w:r w:rsidRPr="00DA1260">
        <w:rPr>
          <w:rFonts w:ascii="Open Sans" w:hAnsi="Open Sans" w:cs="Open Sans"/>
        </w:rPr>
        <w:t xml:space="preserve">objekt v </w:t>
      </w:r>
      <w:r w:rsidRPr="00DA1260">
        <w:rPr>
          <w:rFonts w:ascii="Open Sans" w:hAnsi="Open Sans" w:cs="Open Sans"/>
          <w:lang w:val="x-none"/>
        </w:rPr>
        <w:t>funkcionalnem obratovanju</w:t>
      </w:r>
      <w:r w:rsidRPr="00DA1260">
        <w:rPr>
          <w:rFonts w:ascii="Open Sans" w:hAnsi="Open Sans" w:cs="Open Sans"/>
        </w:rPr>
        <w:t>.</w:t>
      </w:r>
    </w:p>
    <w:p w14:paraId="7BC65560" w14:textId="77777777" w:rsidR="00C853E1" w:rsidRPr="00DA1260" w:rsidRDefault="00C853E1" w:rsidP="00DA1260">
      <w:pPr>
        <w:pStyle w:val="Odstavekseznama"/>
        <w:ind w:left="360"/>
        <w:jc w:val="both"/>
        <w:rPr>
          <w:rFonts w:ascii="Open Sans" w:hAnsi="Open Sans" w:cs="Open Sans"/>
        </w:rPr>
      </w:pPr>
    </w:p>
    <w:p w14:paraId="301DFE92" w14:textId="5A4B7DB5" w:rsidR="00DA1260" w:rsidRPr="008E3B60" w:rsidRDefault="00DA1260" w:rsidP="00DA1260">
      <w:pPr>
        <w:pStyle w:val="Odstavekseznama"/>
        <w:ind w:left="360"/>
        <w:jc w:val="both"/>
        <w:rPr>
          <w:rFonts w:ascii="Open Sans" w:hAnsi="Open Sans" w:cs="Open Sans"/>
          <w:lang w:val="x-none"/>
        </w:rPr>
      </w:pPr>
      <w:r w:rsidRPr="008E3B60">
        <w:rPr>
          <w:rFonts w:ascii="Open Sans" w:hAnsi="Open Sans" w:cs="Open Sans"/>
          <w:lang w:val="x-none"/>
        </w:rPr>
        <w:t>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w:t>
      </w:r>
      <w:r w:rsidR="00C33314" w:rsidRPr="008E3B60">
        <w:rPr>
          <w:rFonts w:ascii="Open Sans" w:hAnsi="Open Sans" w:cs="Open Sans"/>
          <w:lang w:val="x-none"/>
        </w:rPr>
        <w:t>.</w:t>
      </w:r>
    </w:p>
    <w:p w14:paraId="09BBF68B" w14:textId="77777777" w:rsidR="00DA1260" w:rsidRPr="00DA1260" w:rsidRDefault="00DA1260" w:rsidP="00DA1260">
      <w:pPr>
        <w:pStyle w:val="Odstavekseznama"/>
        <w:ind w:left="360"/>
        <w:jc w:val="both"/>
        <w:rPr>
          <w:rFonts w:ascii="Open Sans" w:hAnsi="Open Sans" w:cs="Open Sans"/>
          <w:b/>
        </w:rPr>
      </w:pPr>
    </w:p>
    <w:p w14:paraId="0AEDDB43" w14:textId="77777777" w:rsidR="00DA1260" w:rsidRPr="00DA1260" w:rsidRDefault="00DA1260" w:rsidP="00DA1260">
      <w:pPr>
        <w:pStyle w:val="Odstavekseznama"/>
        <w:ind w:left="360"/>
        <w:jc w:val="both"/>
        <w:rPr>
          <w:rFonts w:ascii="Open Sans" w:hAnsi="Open Sans" w:cs="Open Sans"/>
          <w:b/>
        </w:rPr>
      </w:pPr>
      <w:r w:rsidRPr="00DA1260">
        <w:rPr>
          <w:rFonts w:ascii="Open Sans" w:hAnsi="Open Sans" w:cs="Open Sans"/>
          <w:b/>
        </w:rPr>
        <w:t xml:space="preserve">Ta pogoj lahko izpolni ponudnik sam ali skupina ponudnikov v okviru skupne ponudbe ali s prijavljenimi podizvajalci, vendar bo moral ta subjekt (s katerim se izkazuje reference) izvesti storitve predmetnega javnega naročila (za katera se bo priložila referenca v ponudbi). </w:t>
      </w:r>
    </w:p>
    <w:p w14:paraId="6201459F" w14:textId="77777777" w:rsidR="00DA1260" w:rsidRPr="00DA1260" w:rsidRDefault="00DA1260" w:rsidP="00DA1260">
      <w:pPr>
        <w:pStyle w:val="Odstavekseznama"/>
        <w:ind w:left="360"/>
        <w:jc w:val="both"/>
        <w:rPr>
          <w:rFonts w:ascii="Open Sans" w:hAnsi="Open Sans" w:cs="Open Sans"/>
          <w:b/>
        </w:rPr>
      </w:pPr>
    </w:p>
    <w:p w14:paraId="65D8CC03" w14:textId="77777777" w:rsidR="00DA1260" w:rsidRPr="00D15E10" w:rsidRDefault="00DA1260" w:rsidP="00DA1260">
      <w:pPr>
        <w:pStyle w:val="Odstavekseznama"/>
        <w:ind w:left="360"/>
        <w:rPr>
          <w:rFonts w:ascii="Open Sans" w:hAnsi="Open Sans" w:cs="Open Sans"/>
        </w:rPr>
      </w:pPr>
      <w:r w:rsidRPr="00D15E10">
        <w:rPr>
          <w:rFonts w:ascii="Open Sans" w:hAnsi="Open Sans" w:cs="Open Sans"/>
        </w:rPr>
        <w:t>Gospodarski subjekt izpolni zahtevo s predložitvijo:</w:t>
      </w:r>
    </w:p>
    <w:p w14:paraId="49177478" w14:textId="77777777" w:rsidR="00DA1260" w:rsidRPr="00D15E10" w:rsidRDefault="00DA1260" w:rsidP="00DA1260">
      <w:pPr>
        <w:pStyle w:val="Odstavekseznama"/>
        <w:ind w:left="360"/>
        <w:rPr>
          <w:rFonts w:ascii="Open Sans" w:hAnsi="Open Sans" w:cs="Open Sans"/>
          <w:bCs/>
        </w:rPr>
      </w:pPr>
      <w:r w:rsidRPr="00D15E10">
        <w:rPr>
          <w:rFonts w:ascii="Open Sans" w:hAnsi="Open Sans" w:cs="Open Sans"/>
        </w:rPr>
        <w:t xml:space="preserve">-izpolnjene in podpisane </w:t>
      </w:r>
      <w:r w:rsidRPr="00D15E10">
        <w:rPr>
          <w:rFonts w:ascii="Open Sans" w:hAnsi="Open Sans" w:cs="Open Sans"/>
          <w:bCs/>
        </w:rPr>
        <w:t>priloge 3,</w:t>
      </w:r>
    </w:p>
    <w:p w14:paraId="479B58E7" w14:textId="77777777" w:rsidR="00DA1260" w:rsidRPr="00D15E10" w:rsidRDefault="00DA1260" w:rsidP="00DA1260">
      <w:pPr>
        <w:pStyle w:val="Odstavekseznama"/>
        <w:ind w:left="360"/>
        <w:rPr>
          <w:rFonts w:ascii="Open Sans" w:hAnsi="Open Sans" w:cs="Open Sans"/>
          <w:bCs/>
        </w:rPr>
      </w:pPr>
      <w:r w:rsidRPr="00D15E10">
        <w:rPr>
          <w:rFonts w:ascii="Open Sans" w:hAnsi="Open Sans" w:cs="Open Sans"/>
        </w:rPr>
        <w:t xml:space="preserve">-izpolnjene in podpisane </w:t>
      </w:r>
      <w:r w:rsidRPr="00D15E10">
        <w:rPr>
          <w:rFonts w:ascii="Open Sans" w:hAnsi="Open Sans" w:cs="Open Sans"/>
          <w:bCs/>
        </w:rPr>
        <w:t xml:space="preserve">priloge </w:t>
      </w:r>
      <w:r w:rsidRPr="00DA1260">
        <w:rPr>
          <w:rFonts w:ascii="Open Sans" w:hAnsi="Open Sans" w:cs="Open Sans"/>
          <w:bCs/>
        </w:rPr>
        <w:t>6</w:t>
      </w:r>
      <w:r w:rsidRPr="00D15E10">
        <w:rPr>
          <w:rFonts w:ascii="Open Sans" w:hAnsi="Open Sans" w:cs="Open Sans"/>
          <w:bCs/>
        </w:rPr>
        <w:t>/1.</w:t>
      </w:r>
    </w:p>
    <w:p w14:paraId="5E12E5A5" w14:textId="077A110F" w:rsidR="006A0869" w:rsidRDefault="006A0869" w:rsidP="00BB6CFA">
      <w:pPr>
        <w:pStyle w:val="Odstavekseznama"/>
        <w:ind w:left="1428"/>
        <w:rPr>
          <w:rFonts w:ascii="Open Sans" w:hAnsi="Open Sans" w:cs="Open Sans"/>
        </w:rPr>
      </w:pPr>
    </w:p>
    <w:p w14:paraId="7F6D0D3E" w14:textId="307CCED5" w:rsidR="00BB6CFA" w:rsidRPr="00BB6CFA" w:rsidRDefault="00BB6CFA" w:rsidP="00E901F7">
      <w:pPr>
        <w:widowControl w:val="0"/>
        <w:numPr>
          <w:ilvl w:val="0"/>
          <w:numId w:val="63"/>
        </w:numPr>
        <w:shd w:val="clear" w:color="auto" w:fill="FFFFFF"/>
        <w:tabs>
          <w:tab w:val="left" w:pos="426"/>
          <w:tab w:val="left" w:pos="1702"/>
        </w:tabs>
        <w:jc w:val="both"/>
        <w:rPr>
          <w:rFonts w:ascii="Open Sans" w:hAnsi="Open Sans" w:cs="Open Sans"/>
          <w:b/>
        </w:rPr>
      </w:pPr>
      <w:r w:rsidRPr="00BB6CFA">
        <w:rPr>
          <w:rFonts w:ascii="Open Sans" w:hAnsi="Open Sans" w:cs="Open Sans"/>
          <w:b/>
        </w:rPr>
        <w:t xml:space="preserve">Strokovna sposobnost </w:t>
      </w:r>
    </w:p>
    <w:p w14:paraId="15A1F1AC" w14:textId="77777777" w:rsidR="00BB6CFA" w:rsidRPr="00BB6CFA" w:rsidRDefault="00BB6CFA" w:rsidP="00BB6CFA">
      <w:pPr>
        <w:pStyle w:val="Odstavekseznama"/>
        <w:jc w:val="both"/>
        <w:rPr>
          <w:rFonts w:ascii="Open Sans" w:hAnsi="Open Sans" w:cs="Open Sans"/>
          <w:b/>
          <w:bCs/>
        </w:rPr>
      </w:pPr>
    </w:p>
    <w:p w14:paraId="6143F126" w14:textId="733F7EA7" w:rsidR="00BB6CFA" w:rsidRPr="00BB6CFA" w:rsidRDefault="00BB6CFA" w:rsidP="00BB6CFA">
      <w:pPr>
        <w:pStyle w:val="Odstavekseznama"/>
        <w:ind w:left="360"/>
        <w:jc w:val="both"/>
        <w:rPr>
          <w:rFonts w:ascii="Open Sans" w:hAnsi="Open Sans" w:cs="Open Sans"/>
        </w:rPr>
      </w:pPr>
      <w:r w:rsidRPr="00BB6CFA">
        <w:rPr>
          <w:rFonts w:ascii="Open Sans" w:hAnsi="Open Sans" w:cs="Open Sans"/>
        </w:rPr>
        <w:t xml:space="preserve">Ponudnik mora v prilogi </w:t>
      </w:r>
      <w:r w:rsidR="001823B1">
        <w:rPr>
          <w:rFonts w:ascii="Open Sans" w:hAnsi="Open Sans" w:cs="Open Sans"/>
        </w:rPr>
        <w:t>7</w:t>
      </w:r>
      <w:r w:rsidRPr="00BB6CFA">
        <w:rPr>
          <w:rFonts w:ascii="Open Sans" w:hAnsi="Open Sans" w:cs="Open Sans"/>
        </w:rPr>
        <w:t xml:space="preserve"> predložiti poimenski seznam ljudi, ki bodo delali na objektu, njihovega delodajalca in njihovo zadolžitev (funkcijo) pri izvedbi </w:t>
      </w:r>
      <w:r w:rsidR="00941983">
        <w:rPr>
          <w:rFonts w:ascii="Open Sans" w:hAnsi="Open Sans" w:cs="Open Sans"/>
        </w:rPr>
        <w:t>storitev</w:t>
      </w:r>
      <w:r w:rsidRPr="00BB6CFA">
        <w:rPr>
          <w:rFonts w:ascii="Open Sans" w:hAnsi="Open Sans" w:cs="Open Sans"/>
        </w:rPr>
        <w:t xml:space="preserve">. </w:t>
      </w:r>
    </w:p>
    <w:p w14:paraId="06871B88" w14:textId="77777777" w:rsidR="00BB6CFA" w:rsidRPr="00BB6CFA" w:rsidRDefault="00BB6CFA" w:rsidP="00BB6CFA">
      <w:pPr>
        <w:pStyle w:val="Odstavekseznama"/>
        <w:ind w:left="360"/>
        <w:jc w:val="both"/>
        <w:rPr>
          <w:rFonts w:ascii="Open Sans" w:hAnsi="Open Sans" w:cs="Open Sans"/>
        </w:rPr>
      </w:pPr>
    </w:p>
    <w:p w14:paraId="15E779B0" w14:textId="77777777" w:rsidR="00BB6CFA" w:rsidRPr="00BB6CFA" w:rsidRDefault="00BB6CFA" w:rsidP="00C853E1">
      <w:pPr>
        <w:pStyle w:val="Odstavekseznama"/>
        <w:widowControl w:val="0"/>
        <w:ind w:left="360"/>
        <w:rPr>
          <w:rFonts w:ascii="Open Sans" w:hAnsi="Open Sans" w:cs="Open Sans"/>
          <w:b/>
        </w:rPr>
      </w:pPr>
      <w:r w:rsidRPr="00BB6CFA">
        <w:rPr>
          <w:rFonts w:ascii="Open Sans" w:hAnsi="Open Sans" w:cs="Open Sans"/>
          <w:b/>
        </w:rPr>
        <w:t>Ponudnik mora zagotoviti sledečo kadrovsko strukturo:</w:t>
      </w:r>
    </w:p>
    <w:p w14:paraId="23BD95F9" w14:textId="6ED05967" w:rsidR="00BB6CFA" w:rsidRPr="00BB6CFA" w:rsidRDefault="00BB6CFA" w:rsidP="00E901F7">
      <w:pPr>
        <w:pStyle w:val="Odstavekseznama"/>
        <w:widowControl w:val="0"/>
        <w:numPr>
          <w:ilvl w:val="0"/>
          <w:numId w:val="35"/>
        </w:numPr>
        <w:tabs>
          <w:tab w:val="clear" w:pos="360"/>
          <w:tab w:val="num" w:pos="717"/>
        </w:tabs>
        <w:ind w:left="714"/>
        <w:jc w:val="both"/>
        <w:rPr>
          <w:rFonts w:ascii="Open Sans" w:hAnsi="Open Sans" w:cs="Open Sans"/>
          <w:bCs/>
        </w:rPr>
      </w:pPr>
      <w:r w:rsidRPr="00BB6CFA">
        <w:rPr>
          <w:rFonts w:ascii="Open Sans" w:hAnsi="Open Sans" w:cs="Open Sans"/>
          <w:b/>
          <w:bCs/>
        </w:rPr>
        <w:t xml:space="preserve">najmanj 1 (enega) vodjo del na delovišču elektro ali strojne stroke. </w:t>
      </w:r>
      <w:r w:rsidRPr="00BB6CFA">
        <w:rPr>
          <w:rFonts w:ascii="Open Sans" w:hAnsi="Open Sans" w:cs="Open Sans"/>
        </w:rPr>
        <w:t xml:space="preserve">Vodja del mora predložiti s strani referenčnega </w:t>
      </w:r>
      <w:r w:rsidRPr="00C33314">
        <w:rPr>
          <w:rFonts w:ascii="Open Sans" w:hAnsi="Open Sans" w:cs="Open Sans"/>
        </w:rPr>
        <w:t>naročnika-investitorja</w:t>
      </w:r>
      <w:r w:rsidRPr="00BB6CFA">
        <w:rPr>
          <w:rFonts w:ascii="Open Sans" w:hAnsi="Open Sans" w:cs="Open Sans"/>
          <w:b/>
          <w:bCs/>
        </w:rPr>
        <w:t xml:space="preserve"> najmanj 5 (pet) potrjenih referenc</w:t>
      </w:r>
      <w:r w:rsidRPr="00BB6CFA">
        <w:rPr>
          <w:rFonts w:ascii="Open Sans" w:hAnsi="Open Sans" w:cs="Open Sans"/>
        </w:rPr>
        <w:t>, s katerimi dokazuje, da je v obdobju od</w:t>
      </w:r>
      <w:r w:rsidR="00591982">
        <w:rPr>
          <w:rFonts w:ascii="Open Sans" w:hAnsi="Open Sans" w:cs="Open Sans"/>
        </w:rPr>
        <w:t xml:space="preserve"> leta</w:t>
      </w:r>
      <w:r w:rsidRPr="00BB6CFA">
        <w:rPr>
          <w:rFonts w:ascii="Open Sans" w:hAnsi="Open Sans" w:cs="Open Sans"/>
        </w:rPr>
        <w:t xml:space="preserve"> </w:t>
      </w:r>
      <w:r w:rsidRPr="00C33314">
        <w:rPr>
          <w:rFonts w:ascii="Open Sans" w:hAnsi="Open Sans" w:cs="Open Sans"/>
          <w:b/>
          <w:bCs/>
        </w:rPr>
        <w:t>202</w:t>
      </w:r>
      <w:r w:rsidR="001D7A15" w:rsidRPr="00C33314">
        <w:rPr>
          <w:rFonts w:ascii="Open Sans" w:hAnsi="Open Sans" w:cs="Open Sans"/>
          <w:b/>
          <w:bCs/>
        </w:rPr>
        <w:t>1</w:t>
      </w:r>
      <w:r w:rsidRPr="00BB6CFA">
        <w:rPr>
          <w:rFonts w:ascii="Open Sans" w:hAnsi="Open Sans" w:cs="Open Sans"/>
        </w:rPr>
        <w:t xml:space="preserve"> do oddaje ponudbe kot </w:t>
      </w:r>
      <w:r w:rsidRPr="00C33314">
        <w:rPr>
          <w:rFonts w:ascii="Open Sans" w:hAnsi="Open Sans" w:cs="Open Sans"/>
          <w:b/>
          <w:bCs/>
        </w:rPr>
        <w:t>vodja del</w:t>
      </w:r>
      <w:r w:rsidRPr="00BB6CFA">
        <w:rPr>
          <w:rFonts w:ascii="Open Sans" w:hAnsi="Open Sans" w:cs="Open Sans"/>
        </w:rPr>
        <w:t xml:space="preserve"> vodil/izvedel</w:t>
      </w:r>
      <w:r w:rsidRPr="00BB6CFA">
        <w:rPr>
          <w:rFonts w:ascii="Open Sans" w:hAnsi="Open Sans" w:cs="Open Sans"/>
          <w:bCs/>
        </w:rPr>
        <w:t xml:space="preserve"> pregledni ali generalni remont turbogeneratorja moči nad </w:t>
      </w:r>
      <w:r w:rsidRPr="00BB6CFA">
        <w:rPr>
          <w:rFonts w:ascii="Open Sans" w:hAnsi="Open Sans" w:cs="Open Sans"/>
          <w:b/>
          <w:bCs/>
        </w:rPr>
        <w:t>32 MVA</w:t>
      </w:r>
      <w:r w:rsidRPr="00BB6CFA">
        <w:rPr>
          <w:rFonts w:ascii="Open Sans" w:hAnsi="Open Sans" w:cs="Open Sans"/>
        </w:rPr>
        <w:t xml:space="preserve">. (priloga </w:t>
      </w:r>
      <w:r w:rsidR="00382787">
        <w:rPr>
          <w:rFonts w:ascii="Open Sans" w:hAnsi="Open Sans" w:cs="Open Sans"/>
        </w:rPr>
        <w:t>7</w:t>
      </w:r>
      <w:r w:rsidRPr="00BB6CFA">
        <w:rPr>
          <w:rFonts w:ascii="Open Sans" w:hAnsi="Open Sans" w:cs="Open Sans"/>
        </w:rPr>
        <w:t xml:space="preserve">/1), </w:t>
      </w:r>
    </w:p>
    <w:p w14:paraId="3B2F4501" w14:textId="76A4C25F" w:rsidR="00BB6CFA" w:rsidRDefault="00BB6CFA" w:rsidP="00E901F7">
      <w:pPr>
        <w:pStyle w:val="Odstavekseznama"/>
        <w:widowControl w:val="0"/>
        <w:numPr>
          <w:ilvl w:val="0"/>
          <w:numId w:val="35"/>
        </w:numPr>
        <w:tabs>
          <w:tab w:val="clear" w:pos="360"/>
          <w:tab w:val="num" w:pos="717"/>
        </w:tabs>
        <w:ind w:left="714"/>
        <w:jc w:val="both"/>
        <w:rPr>
          <w:rFonts w:ascii="Open Sans" w:hAnsi="Open Sans" w:cs="Open Sans"/>
        </w:rPr>
      </w:pPr>
      <w:r w:rsidRPr="00BB6CFA">
        <w:rPr>
          <w:rFonts w:ascii="Open Sans" w:hAnsi="Open Sans" w:cs="Open Sans"/>
          <w:b/>
        </w:rPr>
        <w:t>najmanj 4 (štiri) monterje</w:t>
      </w:r>
      <w:r w:rsidR="00F969C6">
        <w:rPr>
          <w:rFonts w:ascii="Open Sans" w:hAnsi="Open Sans" w:cs="Open Sans"/>
          <w:b/>
        </w:rPr>
        <w:t>,</w:t>
      </w:r>
      <w:r w:rsidRPr="00BB6CFA">
        <w:rPr>
          <w:rFonts w:ascii="Open Sans" w:hAnsi="Open Sans" w:cs="Open Sans"/>
        </w:rPr>
        <w:t xml:space="preserve"> od tega mora imeti najmanj 1 (en) delavec veljavni izpit za upravljanje mostnega dvigala.</w:t>
      </w:r>
    </w:p>
    <w:p w14:paraId="62B31566" w14:textId="77777777" w:rsidR="001D7A15" w:rsidRPr="00BB6CFA" w:rsidRDefault="001D7A15" w:rsidP="00C853E1">
      <w:pPr>
        <w:pStyle w:val="Odstavekseznama"/>
        <w:widowControl w:val="0"/>
        <w:ind w:left="357"/>
        <w:rPr>
          <w:rFonts w:ascii="Open Sans" w:hAnsi="Open Sans" w:cs="Open Sans"/>
        </w:rPr>
      </w:pPr>
    </w:p>
    <w:p w14:paraId="1F76FF26" w14:textId="4C95457D" w:rsidR="00BB6CFA" w:rsidRPr="00BB6CFA" w:rsidRDefault="00BB6CFA" w:rsidP="00C853E1">
      <w:pPr>
        <w:pStyle w:val="Odstavekseznama"/>
        <w:widowControl w:val="0"/>
        <w:ind w:left="357"/>
        <w:jc w:val="both"/>
        <w:rPr>
          <w:rFonts w:ascii="Open Sans" w:hAnsi="Open Sans" w:cs="Open Sans"/>
        </w:rPr>
      </w:pPr>
      <w:r w:rsidRPr="00BB6CFA">
        <w:rPr>
          <w:rFonts w:ascii="Open Sans" w:hAnsi="Open Sans" w:cs="Open Sans"/>
        </w:rPr>
        <w:t>Ponudnik se z oddajo ponudbe zavezuje, da bo vodja del, s katerimi referencami se prijavlja na predmetni razpis, tudi neposredno zadolžen za vodenje izvedbe na predmetnem razpisu. Vodja del mora biti v času izvajanja del dnevno prisoten na delovišču.</w:t>
      </w:r>
    </w:p>
    <w:p w14:paraId="332708BB" w14:textId="77777777" w:rsidR="00BB6CFA" w:rsidRPr="00BB6CFA" w:rsidRDefault="00BB6CFA" w:rsidP="00C853E1">
      <w:pPr>
        <w:pStyle w:val="Odstavekseznama"/>
        <w:widowControl w:val="0"/>
        <w:ind w:left="357"/>
        <w:jc w:val="both"/>
        <w:rPr>
          <w:rFonts w:ascii="Open Sans" w:hAnsi="Open Sans" w:cs="Open Sans"/>
        </w:rPr>
      </w:pPr>
    </w:p>
    <w:p w14:paraId="7B86C30C" w14:textId="7AAE652C" w:rsidR="00BB6CFA" w:rsidRPr="00BB6CFA" w:rsidRDefault="00BB6CFA" w:rsidP="00C853E1">
      <w:pPr>
        <w:pStyle w:val="Odstavekseznama"/>
        <w:widowControl w:val="0"/>
        <w:ind w:left="357"/>
        <w:jc w:val="both"/>
        <w:rPr>
          <w:rFonts w:ascii="Open Sans" w:hAnsi="Open Sans" w:cs="Open Sans"/>
        </w:rPr>
      </w:pPr>
      <w:r w:rsidRPr="00BB6CFA">
        <w:rPr>
          <w:rFonts w:ascii="Open Sans" w:hAnsi="Open Sans" w:cs="Open Sans"/>
        </w:rPr>
        <w:t xml:space="preserve">Ponudnik se z oddajo ponudbe zavezuje, da bodo v prilogi </w:t>
      </w:r>
      <w:r w:rsidR="001823B1">
        <w:rPr>
          <w:rFonts w:ascii="Open Sans" w:hAnsi="Open Sans" w:cs="Open Sans"/>
        </w:rPr>
        <w:t>7</w:t>
      </w:r>
      <w:r w:rsidRPr="00BB6CFA">
        <w:rPr>
          <w:rFonts w:ascii="Open Sans" w:hAnsi="Open Sans" w:cs="Open Sans"/>
        </w:rPr>
        <w:t xml:space="preserve"> navedeni delavci tudi dejansko prisotni pri izvedbi storitev na predmetnem razpisu. Naročnik dopušča možnost menjave delavca v času izvedbe storitev na predmetnem razpisu samo v primeru višje sile (npr. bolezen ali smrt delavca). V tem primeru mora ponudnik za novega delavca priložiti ustrezna dokazila, ki so po vsebini enaka kot jih naročnik zahteva za delavca.</w:t>
      </w:r>
    </w:p>
    <w:p w14:paraId="7BF5B0BF" w14:textId="77777777" w:rsidR="00BB6CFA" w:rsidRPr="00BB6CFA" w:rsidRDefault="00BB6CFA" w:rsidP="00C853E1">
      <w:pPr>
        <w:pStyle w:val="Odstavekseznama"/>
        <w:widowControl w:val="0"/>
        <w:ind w:left="357"/>
        <w:jc w:val="both"/>
        <w:rPr>
          <w:rFonts w:ascii="Open Sans" w:hAnsi="Open Sans" w:cs="Open Sans"/>
        </w:rPr>
      </w:pPr>
    </w:p>
    <w:p w14:paraId="1B8A864D" w14:textId="77777777" w:rsidR="00BB6CFA" w:rsidRPr="00BB6CFA" w:rsidRDefault="00BB6CFA" w:rsidP="00C853E1">
      <w:pPr>
        <w:pStyle w:val="Odstavekseznama"/>
        <w:widowControl w:val="0"/>
        <w:ind w:left="357"/>
        <w:jc w:val="both"/>
        <w:rPr>
          <w:rFonts w:ascii="Open Sans" w:hAnsi="Open Sans" w:cs="Open Sans"/>
        </w:rPr>
      </w:pPr>
      <w:r w:rsidRPr="00BB6CFA">
        <w:rPr>
          <w:rFonts w:ascii="Open Sans" w:hAnsi="Open Sans" w:cs="Open Sans"/>
        </w:rPr>
        <w:t>Ponudnik mora v ponudbi predložiti:</w:t>
      </w:r>
    </w:p>
    <w:p w14:paraId="2C4EF5A4" w14:textId="4546CA88" w:rsidR="00BB6CFA" w:rsidRPr="00BB6CFA" w:rsidRDefault="00BB6CFA" w:rsidP="00E901F7">
      <w:pPr>
        <w:pStyle w:val="Odstavekseznama"/>
        <w:widowControl w:val="0"/>
        <w:numPr>
          <w:ilvl w:val="0"/>
          <w:numId w:val="35"/>
        </w:numPr>
        <w:tabs>
          <w:tab w:val="clear" w:pos="360"/>
          <w:tab w:val="num" w:pos="9"/>
        </w:tabs>
        <w:ind w:left="6" w:firstLine="352"/>
        <w:jc w:val="both"/>
        <w:rPr>
          <w:rFonts w:ascii="Open Sans" w:hAnsi="Open Sans" w:cs="Open Sans"/>
        </w:rPr>
      </w:pPr>
      <w:r w:rsidRPr="00BB6CFA">
        <w:rPr>
          <w:rFonts w:ascii="Open Sans" w:hAnsi="Open Sans" w:cs="Open Sans"/>
        </w:rPr>
        <w:t xml:space="preserve">izpolnjen obrazec strokovna sposobnost (priloga </w:t>
      </w:r>
      <w:r w:rsidR="001823B1">
        <w:rPr>
          <w:rFonts w:ascii="Open Sans" w:hAnsi="Open Sans" w:cs="Open Sans"/>
        </w:rPr>
        <w:t>7</w:t>
      </w:r>
      <w:r w:rsidRPr="00BB6CFA">
        <w:rPr>
          <w:rFonts w:ascii="Open Sans" w:hAnsi="Open Sans" w:cs="Open Sans"/>
        </w:rPr>
        <w:t>),</w:t>
      </w:r>
    </w:p>
    <w:p w14:paraId="6C325ADC" w14:textId="4195F796" w:rsidR="00BB6CFA" w:rsidRPr="00BB6CFA" w:rsidRDefault="00BB6CFA" w:rsidP="00E901F7">
      <w:pPr>
        <w:pStyle w:val="Odstavekseznama"/>
        <w:widowControl w:val="0"/>
        <w:numPr>
          <w:ilvl w:val="0"/>
          <w:numId w:val="35"/>
        </w:numPr>
        <w:tabs>
          <w:tab w:val="clear" w:pos="360"/>
          <w:tab w:val="num" w:pos="9"/>
        </w:tabs>
        <w:ind w:left="6" w:firstLine="352"/>
        <w:jc w:val="both"/>
        <w:rPr>
          <w:rFonts w:ascii="Open Sans" w:hAnsi="Open Sans" w:cs="Open Sans"/>
        </w:rPr>
      </w:pPr>
      <w:r w:rsidRPr="00BB6CFA">
        <w:rPr>
          <w:rFonts w:ascii="Open Sans" w:hAnsi="Open Sans" w:cs="Open Sans"/>
        </w:rPr>
        <w:t xml:space="preserve">5 (pet) referenc investitorja referenčnega objekta za vodjo del (priloga </w:t>
      </w:r>
      <w:r w:rsidR="001823B1">
        <w:rPr>
          <w:rFonts w:ascii="Open Sans" w:hAnsi="Open Sans" w:cs="Open Sans"/>
        </w:rPr>
        <w:t>7</w:t>
      </w:r>
      <w:r w:rsidRPr="00BB6CFA">
        <w:rPr>
          <w:rFonts w:ascii="Open Sans" w:hAnsi="Open Sans" w:cs="Open Sans"/>
        </w:rPr>
        <w:t xml:space="preserve">/1), </w:t>
      </w:r>
    </w:p>
    <w:p w14:paraId="729636E1" w14:textId="7D68CF6C" w:rsidR="00614279" w:rsidRPr="00EB6068" w:rsidRDefault="00BB6CFA" w:rsidP="00E901F7">
      <w:pPr>
        <w:pStyle w:val="Odstavekseznama"/>
        <w:widowControl w:val="0"/>
        <w:numPr>
          <w:ilvl w:val="0"/>
          <w:numId w:val="35"/>
        </w:numPr>
        <w:tabs>
          <w:tab w:val="clear" w:pos="360"/>
          <w:tab w:val="num" w:pos="717"/>
        </w:tabs>
        <w:ind w:left="714"/>
        <w:jc w:val="both"/>
        <w:rPr>
          <w:rFonts w:ascii="Open Sans" w:hAnsi="Open Sans" w:cs="Open Sans"/>
          <w:bCs/>
        </w:rPr>
      </w:pPr>
      <w:r w:rsidRPr="00EB6068">
        <w:rPr>
          <w:rFonts w:ascii="Open Sans" w:hAnsi="Open Sans" w:cs="Open Sans"/>
          <w:bCs/>
        </w:rPr>
        <w:t xml:space="preserve">za enega (1) delavca monterja kopijo </w:t>
      </w:r>
      <w:r w:rsidR="00F969C6" w:rsidRPr="00EB6068">
        <w:rPr>
          <w:rFonts w:ascii="Open Sans" w:hAnsi="Open Sans" w:cs="Open Sans"/>
          <w:bCs/>
        </w:rPr>
        <w:t xml:space="preserve">veljavnega </w:t>
      </w:r>
      <w:r w:rsidRPr="00EB6068">
        <w:rPr>
          <w:rFonts w:ascii="Open Sans" w:hAnsi="Open Sans" w:cs="Open Sans"/>
          <w:bCs/>
        </w:rPr>
        <w:t>potrdila o usposobljenosti za upravljanje</w:t>
      </w:r>
      <w:r w:rsidR="00DA1260" w:rsidRPr="00EB6068">
        <w:rPr>
          <w:rFonts w:ascii="Open Sans" w:hAnsi="Open Sans" w:cs="Open Sans"/>
          <w:bCs/>
        </w:rPr>
        <w:t xml:space="preserve"> </w:t>
      </w:r>
      <w:r w:rsidRPr="00EB6068">
        <w:rPr>
          <w:rFonts w:ascii="Open Sans" w:hAnsi="Open Sans" w:cs="Open Sans"/>
          <w:bCs/>
        </w:rPr>
        <w:t>mostnega</w:t>
      </w:r>
      <w:r w:rsidR="00EB6068" w:rsidRPr="00EB6068">
        <w:rPr>
          <w:rFonts w:ascii="Open Sans" w:hAnsi="Open Sans" w:cs="Open Sans"/>
          <w:bCs/>
        </w:rPr>
        <w:t xml:space="preserve"> </w:t>
      </w:r>
      <w:r w:rsidR="00EB6068">
        <w:rPr>
          <w:rFonts w:ascii="Open Sans" w:hAnsi="Open Sans" w:cs="Open Sans"/>
          <w:bCs/>
        </w:rPr>
        <w:t>dvigala.</w:t>
      </w:r>
    </w:p>
    <w:p w14:paraId="0FFD4880" w14:textId="77777777" w:rsidR="00BB6CFA" w:rsidRPr="00BB6CFA" w:rsidRDefault="00BB6CFA" w:rsidP="00C853E1">
      <w:pPr>
        <w:pStyle w:val="Odstavekseznama"/>
        <w:widowControl w:val="0"/>
        <w:ind w:left="357"/>
        <w:jc w:val="both"/>
        <w:rPr>
          <w:rFonts w:ascii="Open Sans" w:hAnsi="Open Sans" w:cs="Open Sans"/>
        </w:rPr>
      </w:pPr>
    </w:p>
    <w:p w14:paraId="02D316A5" w14:textId="7B4D48FF" w:rsidR="00BB6CFA" w:rsidRDefault="00BB6CFA" w:rsidP="00C853E1">
      <w:pPr>
        <w:pStyle w:val="Odstavekseznama"/>
        <w:widowControl w:val="0"/>
        <w:ind w:left="358"/>
        <w:jc w:val="both"/>
        <w:rPr>
          <w:rFonts w:ascii="Open Sans" w:hAnsi="Open Sans" w:cs="Open Sans"/>
        </w:rPr>
      </w:pPr>
      <w:r w:rsidRPr="00BB6CFA">
        <w:rPr>
          <w:rFonts w:ascii="Open Sans" w:hAnsi="Open Sans" w:cs="Open Sans"/>
        </w:rPr>
        <w:t>Naročnik je upravičen pred sprejemom odločitve o izbiri opraviti poizvedbe o navedenih referencah za vodjo del. Če navedene reference ne izkazujejo resničnega stanja jih naročnik ne bo upošteval.</w:t>
      </w:r>
    </w:p>
    <w:p w14:paraId="5EF64B6E" w14:textId="6969D237" w:rsidR="004C2116" w:rsidRDefault="004C2116" w:rsidP="00C853E1">
      <w:pPr>
        <w:pStyle w:val="Odstavekseznama"/>
        <w:widowControl w:val="0"/>
        <w:ind w:left="358"/>
        <w:jc w:val="both"/>
        <w:rPr>
          <w:rFonts w:ascii="Open Sans" w:hAnsi="Open Sans" w:cs="Open Sans"/>
        </w:rPr>
      </w:pPr>
    </w:p>
    <w:p w14:paraId="1BB27E85" w14:textId="77777777" w:rsidR="006656D4" w:rsidRPr="00BB6CFA" w:rsidRDefault="006656D4" w:rsidP="00C853E1">
      <w:pPr>
        <w:pStyle w:val="Odstavekseznama"/>
        <w:widowControl w:val="0"/>
        <w:ind w:left="358"/>
        <w:jc w:val="both"/>
        <w:rPr>
          <w:rFonts w:ascii="Open Sans" w:hAnsi="Open Sans" w:cs="Open Sans"/>
        </w:rPr>
      </w:pPr>
    </w:p>
    <w:p w14:paraId="7BE6DBAF" w14:textId="0EC72BFF" w:rsidR="00BB6CFA" w:rsidRDefault="00BB6CFA" w:rsidP="00C853E1">
      <w:pPr>
        <w:pStyle w:val="Odstavekseznama"/>
        <w:widowControl w:val="0"/>
        <w:ind w:left="358"/>
        <w:jc w:val="both"/>
        <w:rPr>
          <w:rFonts w:ascii="Open Sans" w:hAnsi="Open Sans" w:cs="Open Sans"/>
          <w:b/>
          <w:bCs/>
        </w:rPr>
      </w:pPr>
      <w:r w:rsidRPr="00BB6CFA">
        <w:rPr>
          <w:rFonts w:ascii="Open Sans" w:hAnsi="Open Sans" w:cs="Open Sans"/>
          <w:b/>
          <w:bCs/>
        </w:rPr>
        <w:lastRenderedPageBreak/>
        <w:t>Ta pogoj lahko izpolni ponudnik sam ali skupina ponudnikov v okviru skupne ponudbe ali s prijavljenimi podizvajalci</w:t>
      </w:r>
      <w:r w:rsidR="00F800A6">
        <w:rPr>
          <w:rFonts w:ascii="Open Sans" w:hAnsi="Open Sans" w:cs="Open Sans"/>
          <w:b/>
          <w:bCs/>
        </w:rPr>
        <w:t>.</w:t>
      </w:r>
      <w:r w:rsidRPr="00BB6CFA">
        <w:rPr>
          <w:rFonts w:ascii="Open Sans" w:hAnsi="Open Sans" w:cs="Open Sans"/>
          <w:b/>
          <w:bCs/>
        </w:rPr>
        <w:t xml:space="preserve"> </w:t>
      </w:r>
    </w:p>
    <w:p w14:paraId="09EF9D46" w14:textId="77777777" w:rsidR="00C853E1" w:rsidRPr="00BB6CFA" w:rsidRDefault="00C853E1" w:rsidP="00C853E1">
      <w:pPr>
        <w:pStyle w:val="Odstavekseznama"/>
        <w:widowControl w:val="0"/>
        <w:ind w:left="358"/>
        <w:jc w:val="both"/>
        <w:rPr>
          <w:rFonts w:ascii="Open Sans" w:hAnsi="Open Sans" w:cs="Open Sans"/>
          <w:b/>
          <w:bCs/>
        </w:rPr>
      </w:pPr>
    </w:p>
    <w:p w14:paraId="28989F8B" w14:textId="77777777" w:rsidR="00C31ADE" w:rsidRPr="00382787" w:rsidRDefault="00C31ADE" w:rsidP="00E901F7">
      <w:pPr>
        <w:widowControl w:val="0"/>
        <w:numPr>
          <w:ilvl w:val="0"/>
          <w:numId w:val="63"/>
        </w:numPr>
        <w:shd w:val="clear" w:color="auto" w:fill="FFFFFF"/>
        <w:tabs>
          <w:tab w:val="left" w:pos="426"/>
          <w:tab w:val="left" w:pos="1702"/>
        </w:tabs>
        <w:jc w:val="both"/>
        <w:rPr>
          <w:rFonts w:ascii="Open Sans" w:hAnsi="Open Sans" w:cs="Open Sans"/>
          <w:b/>
        </w:rPr>
      </w:pPr>
      <w:r w:rsidRPr="00382787">
        <w:rPr>
          <w:rFonts w:ascii="Open Sans" w:hAnsi="Open Sans" w:cs="Open Sans"/>
          <w:b/>
        </w:rPr>
        <w:t xml:space="preserve">Zavarovanje odgovornosti </w:t>
      </w:r>
    </w:p>
    <w:p w14:paraId="022D644D" w14:textId="77777777" w:rsidR="00C31ADE" w:rsidRPr="00EF199A" w:rsidRDefault="00C31ADE" w:rsidP="00C853E1">
      <w:pPr>
        <w:widowControl w:val="0"/>
        <w:shd w:val="clear" w:color="auto" w:fill="FFFFFF"/>
        <w:ind w:left="195"/>
        <w:jc w:val="both"/>
        <w:rPr>
          <w:rFonts w:ascii="Open Sans" w:hAnsi="Open Sans" w:cs="Open Sans"/>
        </w:rPr>
      </w:pPr>
    </w:p>
    <w:p w14:paraId="226D986B" w14:textId="77777777" w:rsidR="00C31ADE" w:rsidRPr="00EF199A" w:rsidRDefault="00C31ADE" w:rsidP="00C853E1">
      <w:pPr>
        <w:widowControl w:val="0"/>
        <w:shd w:val="clear" w:color="auto" w:fill="FFFFFF"/>
        <w:ind w:left="195"/>
        <w:jc w:val="both"/>
        <w:rPr>
          <w:rFonts w:ascii="Open Sans" w:hAnsi="Open Sans" w:cs="Open Sans"/>
        </w:rPr>
      </w:pPr>
      <w:r w:rsidRPr="00EF199A">
        <w:rPr>
          <w:rFonts w:ascii="Open Sans" w:hAnsi="Open Sans" w:cs="Open Sans"/>
        </w:rPr>
        <w:t xml:space="preserve">Ponudnik mora imeti zavarovano odgovornost za škodo, ki bi utegnila nastati naročniku in tretjim osebam v zvezi z opravljanjem svoje dejavnosti, ki je predmet razpisne dokumentacije, v skladu z določili </w:t>
      </w:r>
      <w:r w:rsidRPr="00EF199A">
        <w:rPr>
          <w:rFonts w:ascii="Open Sans" w:hAnsi="Open Sans" w:cs="Open Sans"/>
          <w:bCs/>
          <w:iCs/>
        </w:rPr>
        <w:t>16. člena GZ-1</w:t>
      </w:r>
      <w:r w:rsidRPr="00EF199A">
        <w:rPr>
          <w:rFonts w:ascii="Open Sans" w:hAnsi="Open Sans" w:cs="Open Sans"/>
        </w:rPr>
        <w:t xml:space="preserve">. Kot dokazilo za izpolnjevanje pogoja mora ponudnik v ponudbi predložiti veljavno zavarovalno pogodbo in/ali polico oz. potrdilo zavarovanca o sklenjenem zavarovanju skladno s 16. členom GZ-1. </w:t>
      </w:r>
    </w:p>
    <w:p w14:paraId="617D0E6C" w14:textId="77777777" w:rsidR="00C31ADE" w:rsidRPr="00EF199A" w:rsidRDefault="00C31ADE" w:rsidP="00C853E1">
      <w:pPr>
        <w:widowControl w:val="0"/>
        <w:ind w:left="195"/>
        <w:jc w:val="both"/>
        <w:rPr>
          <w:rFonts w:ascii="Open Sans" w:hAnsi="Open Sans" w:cs="Open Sans"/>
        </w:rPr>
      </w:pPr>
    </w:p>
    <w:p w14:paraId="159F3601" w14:textId="77777777" w:rsidR="00C31ADE" w:rsidRPr="00EF199A" w:rsidRDefault="00C31ADE" w:rsidP="00C853E1">
      <w:pPr>
        <w:widowControl w:val="0"/>
        <w:ind w:left="195"/>
        <w:jc w:val="both"/>
        <w:rPr>
          <w:rFonts w:ascii="Open Sans" w:hAnsi="Open Sans" w:cs="Open Sans"/>
        </w:rPr>
      </w:pPr>
      <w:r w:rsidRPr="00EF199A">
        <w:rPr>
          <w:rFonts w:ascii="Open Sans" w:hAnsi="Open Sans" w:cs="Open Sans"/>
        </w:rPr>
        <w:t xml:space="preserve">Ponudnik izpolni zahtevo s predložitvijo </w:t>
      </w:r>
      <w:r>
        <w:rPr>
          <w:rFonts w:ascii="Open Sans" w:hAnsi="Open Sans" w:cs="Open Sans"/>
        </w:rPr>
        <w:t>PDF</w:t>
      </w:r>
      <w:r w:rsidRPr="00EF199A">
        <w:rPr>
          <w:rFonts w:ascii="Open Sans" w:hAnsi="Open Sans" w:cs="Open Sans"/>
        </w:rPr>
        <w:t xml:space="preserve"> datoteke:</w:t>
      </w:r>
    </w:p>
    <w:p w14:paraId="17E78601" w14:textId="77777777" w:rsidR="00C31ADE" w:rsidRPr="00EF199A" w:rsidRDefault="00C31ADE" w:rsidP="00E901F7">
      <w:pPr>
        <w:widowControl w:val="0"/>
        <w:numPr>
          <w:ilvl w:val="0"/>
          <w:numId w:val="58"/>
        </w:numPr>
        <w:jc w:val="both"/>
        <w:rPr>
          <w:rFonts w:ascii="Open Sans" w:hAnsi="Open Sans" w:cs="Open Sans"/>
          <w:kern w:val="16"/>
        </w:rPr>
      </w:pPr>
      <w:r w:rsidRPr="00EF199A">
        <w:rPr>
          <w:rFonts w:ascii="Open Sans" w:hAnsi="Open Sans" w:cs="Open Sans"/>
          <w:kern w:val="16"/>
        </w:rPr>
        <w:t xml:space="preserve">izpolnjene in podpisane </w:t>
      </w:r>
      <w:r w:rsidRPr="00EF199A">
        <w:rPr>
          <w:rFonts w:ascii="Open Sans" w:hAnsi="Open Sans" w:cs="Open Sans"/>
          <w:b/>
          <w:kern w:val="16"/>
        </w:rPr>
        <w:t>priloge 3</w:t>
      </w:r>
      <w:r w:rsidRPr="00EF199A">
        <w:rPr>
          <w:rFonts w:ascii="Open Sans" w:hAnsi="Open Sans" w:cs="Open Sans"/>
          <w:kern w:val="16"/>
        </w:rPr>
        <w:t>,</w:t>
      </w:r>
    </w:p>
    <w:p w14:paraId="280C8C56" w14:textId="4C46EF10" w:rsidR="00C31ADE" w:rsidRPr="00E56008" w:rsidRDefault="00C31ADE" w:rsidP="00E901F7">
      <w:pPr>
        <w:widowControl w:val="0"/>
        <w:numPr>
          <w:ilvl w:val="0"/>
          <w:numId w:val="58"/>
        </w:numPr>
        <w:jc w:val="both"/>
        <w:rPr>
          <w:rFonts w:ascii="Open Sans" w:hAnsi="Open Sans" w:cs="Open Sans"/>
          <w:kern w:val="16"/>
        </w:rPr>
      </w:pPr>
      <w:r w:rsidRPr="00EF199A">
        <w:rPr>
          <w:rFonts w:ascii="Open Sans" w:hAnsi="Open Sans" w:cs="Open Sans"/>
        </w:rPr>
        <w:t xml:space="preserve">veljavne zavarovalne pogodbe in/ali police oz. potrdila zavarovanca o sklenjenem zavarovanju </w:t>
      </w:r>
      <w:r w:rsidRPr="00E56008">
        <w:rPr>
          <w:rFonts w:ascii="Open Sans" w:hAnsi="Open Sans" w:cs="Open Sans"/>
        </w:rPr>
        <w:t>skladno s 16. členom GZ-1</w:t>
      </w:r>
      <w:r w:rsidRPr="00E56008">
        <w:rPr>
          <w:rFonts w:ascii="Open Sans" w:hAnsi="Open Sans" w:cs="Open Sans"/>
          <w:kern w:val="16"/>
        </w:rPr>
        <w:t>.</w:t>
      </w:r>
    </w:p>
    <w:p w14:paraId="584E090F" w14:textId="44BE72E5" w:rsidR="00AF49F4" w:rsidRPr="00E56008" w:rsidRDefault="00AF49F4" w:rsidP="00AF49F4">
      <w:pPr>
        <w:widowControl w:val="0"/>
        <w:jc w:val="both"/>
        <w:rPr>
          <w:rFonts w:ascii="Open Sans" w:hAnsi="Open Sans" w:cs="Open Sans"/>
          <w:kern w:val="16"/>
        </w:rPr>
      </w:pPr>
    </w:p>
    <w:p w14:paraId="3B151925" w14:textId="77777777" w:rsidR="00AF49F4" w:rsidRPr="00AF49F4" w:rsidRDefault="00AF49F4" w:rsidP="00E901F7">
      <w:pPr>
        <w:widowControl w:val="0"/>
        <w:numPr>
          <w:ilvl w:val="0"/>
          <w:numId w:val="65"/>
        </w:numPr>
        <w:jc w:val="both"/>
        <w:rPr>
          <w:rFonts w:ascii="Open Sans" w:hAnsi="Open Sans" w:cs="Open Sans"/>
          <w:b/>
          <w:kern w:val="16"/>
        </w:rPr>
      </w:pPr>
      <w:r w:rsidRPr="00AF49F4">
        <w:rPr>
          <w:rFonts w:ascii="Open Sans" w:hAnsi="Open Sans" w:cs="Open Sans"/>
          <w:b/>
        </w:rPr>
        <w:t xml:space="preserve">Finančno zavarovanje za zavarovanje dobre izvedbe pogodbenih obveznosti: </w:t>
      </w:r>
      <w:r w:rsidRPr="00AF49F4">
        <w:rPr>
          <w:rFonts w:ascii="Open Sans" w:hAnsi="Open Sans" w:cs="Open Sans"/>
          <w:bCs/>
        </w:rPr>
        <w:t>Izbrani</w:t>
      </w:r>
      <w:r w:rsidRPr="00AF49F4">
        <w:rPr>
          <w:rFonts w:ascii="Open Sans" w:hAnsi="Open Sans" w:cs="Open Sans"/>
          <w:bCs/>
          <w:kern w:val="16"/>
        </w:rPr>
        <w:t xml:space="preserve"> </w:t>
      </w:r>
      <w:r w:rsidRPr="00AF49F4">
        <w:rPr>
          <w:rFonts w:ascii="Open Sans" w:hAnsi="Open Sans" w:cs="Open Sans"/>
          <w:kern w:val="16"/>
        </w:rPr>
        <w:t>ponudnik bo moral ob sklenitvi pogodbe predložiti naročniku podpisano in žigosano bianko menico z izpolnjeno, podpisano in žigosano menično izjavo za zavarovanje dobre izvedbe pogodbenih obveznosti v višini 10% (deset odstotkov) pogodbene vrednosti v EUR z DDV z dobo veljavnosti še najmanj 60 dni po preteku veljavnosti pogodbe.</w:t>
      </w:r>
    </w:p>
    <w:p w14:paraId="33727DF4" w14:textId="77777777" w:rsidR="00AF49F4" w:rsidRPr="00AF49F4" w:rsidRDefault="00AF49F4" w:rsidP="00AF49F4">
      <w:pPr>
        <w:widowControl w:val="0"/>
        <w:jc w:val="both"/>
        <w:rPr>
          <w:rFonts w:ascii="Open Sans" w:hAnsi="Open Sans" w:cs="Open Sans"/>
          <w:kern w:val="16"/>
        </w:rPr>
      </w:pPr>
    </w:p>
    <w:p w14:paraId="4A56C77E" w14:textId="77777777" w:rsidR="00AF49F4" w:rsidRPr="00AF49F4" w:rsidRDefault="00AF49F4" w:rsidP="00E901F7">
      <w:pPr>
        <w:widowControl w:val="0"/>
        <w:ind w:left="360"/>
        <w:jc w:val="both"/>
        <w:rPr>
          <w:rFonts w:ascii="Open Sans" w:hAnsi="Open Sans" w:cs="Open Sans"/>
          <w:kern w:val="16"/>
        </w:rPr>
      </w:pPr>
      <w:r w:rsidRPr="00AF49F4">
        <w:rPr>
          <w:rFonts w:ascii="Open Sans" w:hAnsi="Open Sans" w:cs="Open Sans"/>
          <w:kern w:val="16"/>
        </w:rPr>
        <w:t>V kolikor izbrani ponudnik ne bo izpolnjeval svojih pogodbenih obveznosti, bo naročnik unovčil finančno zavarovanje za zavarovanje dobre izvedbe pogodbenih obveznosti in odstopil od pogodbe, brez kakršnekoli obveznosti do izbranega izvajalca.</w:t>
      </w:r>
    </w:p>
    <w:p w14:paraId="7E2FFC0B" w14:textId="77777777" w:rsidR="00AF49F4" w:rsidRPr="00AF49F4" w:rsidRDefault="00AF49F4" w:rsidP="00E901F7">
      <w:pPr>
        <w:widowControl w:val="0"/>
        <w:ind w:left="360"/>
        <w:jc w:val="both"/>
        <w:rPr>
          <w:rFonts w:ascii="Open Sans" w:hAnsi="Open Sans" w:cs="Open Sans"/>
          <w:kern w:val="16"/>
        </w:rPr>
      </w:pPr>
    </w:p>
    <w:p w14:paraId="11E538F2" w14:textId="77777777" w:rsidR="00AF49F4" w:rsidRPr="00AF49F4" w:rsidRDefault="00AF49F4" w:rsidP="00E901F7">
      <w:pPr>
        <w:widowControl w:val="0"/>
        <w:ind w:left="360"/>
        <w:jc w:val="both"/>
        <w:rPr>
          <w:rFonts w:ascii="Open Sans" w:hAnsi="Open Sans" w:cs="Open Sans"/>
          <w:kern w:val="16"/>
        </w:rPr>
      </w:pPr>
      <w:r w:rsidRPr="00AF49F4">
        <w:rPr>
          <w:rFonts w:ascii="Open Sans" w:hAnsi="Open Sans" w:cs="Open Sans"/>
          <w:kern w:val="16"/>
        </w:rPr>
        <w:t>Vzorec finančnega zavarovanja za zavarovanje dobre izvedbe pogodbenih obveznosti je priložen tej razpisni dokumentaciji.</w:t>
      </w:r>
    </w:p>
    <w:p w14:paraId="7A6E2B8B" w14:textId="77777777" w:rsidR="000240DB" w:rsidRPr="00E56008" w:rsidRDefault="000240DB" w:rsidP="00C853E1">
      <w:pPr>
        <w:pStyle w:val="Odstavekseznama"/>
        <w:widowControl w:val="0"/>
        <w:rPr>
          <w:rFonts w:ascii="Open Sans" w:hAnsi="Open Sans" w:cs="Open Sans"/>
          <w:b/>
        </w:rPr>
      </w:pPr>
    </w:p>
    <w:p w14:paraId="1600CE86" w14:textId="77777777" w:rsidR="006A0869" w:rsidRPr="001F7848" w:rsidRDefault="006A0869" w:rsidP="00E901F7">
      <w:pPr>
        <w:widowControl w:val="0"/>
        <w:numPr>
          <w:ilvl w:val="0"/>
          <w:numId w:val="66"/>
        </w:numPr>
        <w:shd w:val="clear" w:color="auto" w:fill="FFFFFF"/>
        <w:tabs>
          <w:tab w:val="left" w:pos="426"/>
          <w:tab w:val="left" w:pos="1702"/>
        </w:tabs>
        <w:jc w:val="both"/>
        <w:rPr>
          <w:rFonts w:ascii="Open Sans" w:hAnsi="Open Sans" w:cs="Open Sans"/>
          <w:b/>
        </w:rPr>
      </w:pPr>
      <w:r w:rsidRPr="001F5B7C">
        <w:rPr>
          <w:rFonts w:ascii="Open Sans" w:hAnsi="Open Sans" w:cs="Open Sans"/>
          <w:b/>
        </w:rPr>
        <w:t>Ponudbeni predračun:</w:t>
      </w:r>
      <w:r w:rsidRPr="001F5B7C">
        <w:rPr>
          <w:rFonts w:ascii="Open Sans" w:hAnsi="Open Sans" w:cs="Open Sans"/>
        </w:rPr>
        <w:t xml:space="preserve"> Ponudbene cene morajo biti podane na do 2 (dve) decimalni mesti. Ponudnik mora v nezaščitene celice v stolpcih »Cena na enoto mere v EUR brez DDV«, vnesti cene na enoto mere za vse postavke</w:t>
      </w:r>
      <w:r w:rsidRPr="00055268">
        <w:rPr>
          <w:rFonts w:ascii="Open Sans" w:hAnsi="Open Sans" w:cs="Open Sans"/>
        </w:rPr>
        <w:t xml:space="preserve"> ponudbenega predračuna. Zmnožek predvidenih količin in cen na enoto ter vsoto postavk izvrši računalniški</w:t>
      </w:r>
      <w:r w:rsidRPr="001F7848">
        <w:rPr>
          <w:rFonts w:ascii="Open Sans" w:hAnsi="Open Sans" w:cs="Open Sans"/>
        </w:rPr>
        <w:t xml:space="preserve"> program. Ponudnik v ponudbeni predračun v stolpec »Cena na enoto mere v EUR brez DDV«, ki je označen z modro barvo, ne sme vpisati cene 0,00.</w:t>
      </w:r>
    </w:p>
    <w:p w14:paraId="0D94A27C" w14:textId="77777777" w:rsidR="00781F47" w:rsidRDefault="00781F47" w:rsidP="00C853E1">
      <w:pPr>
        <w:widowControl w:val="0"/>
        <w:ind w:left="426"/>
        <w:jc w:val="both"/>
        <w:rPr>
          <w:rFonts w:ascii="Open Sans" w:hAnsi="Open Sans" w:cs="Open Sans"/>
        </w:rPr>
      </w:pPr>
    </w:p>
    <w:p w14:paraId="66B07BB0" w14:textId="5EFEEA9E" w:rsidR="006A0869" w:rsidRPr="00903BF2" w:rsidRDefault="006A0869" w:rsidP="00C853E1">
      <w:pPr>
        <w:widowControl w:val="0"/>
        <w:ind w:left="426"/>
        <w:jc w:val="both"/>
        <w:rPr>
          <w:rFonts w:ascii="Open Sans" w:hAnsi="Open Sans" w:cs="Open Sans"/>
        </w:rPr>
      </w:pPr>
      <w:r w:rsidRPr="00903BF2">
        <w:rPr>
          <w:rFonts w:ascii="Open Sans" w:hAnsi="Open Sans" w:cs="Open Sans"/>
        </w:rPr>
        <w:t>Ponudnik mora ponudbi priložiti izpolnjen ponudbeni predračun za vse postavke, ki so določene v obrazcu ponudbenega predračuna. V primeru, da ponudnik v ponudbenem predračunu (Priloga 2/1) za posamezno postavko ne vnese vrednosti, bo izključen iz nadaljnjega postopka.</w:t>
      </w:r>
    </w:p>
    <w:p w14:paraId="1B860DDE" w14:textId="77777777" w:rsidR="006A0869" w:rsidRPr="00903BF2" w:rsidRDefault="006A0869" w:rsidP="00C853E1">
      <w:pPr>
        <w:widowControl w:val="0"/>
        <w:ind w:left="426"/>
        <w:jc w:val="both"/>
        <w:rPr>
          <w:rFonts w:ascii="Open Sans" w:hAnsi="Open Sans" w:cs="Open Sans"/>
        </w:rPr>
      </w:pPr>
    </w:p>
    <w:p w14:paraId="00CECBF4" w14:textId="77777777" w:rsidR="006A0869" w:rsidRPr="00903BF2" w:rsidRDefault="006A0869" w:rsidP="00C853E1">
      <w:pPr>
        <w:widowControl w:val="0"/>
        <w:tabs>
          <w:tab w:val="num" w:pos="502"/>
        </w:tabs>
        <w:ind w:left="426"/>
        <w:jc w:val="both"/>
        <w:rPr>
          <w:rFonts w:ascii="Open Sans" w:hAnsi="Open Sans" w:cs="Open Sans"/>
          <w:b/>
        </w:rPr>
      </w:pPr>
      <w:r w:rsidRPr="00903BF2">
        <w:rPr>
          <w:rFonts w:ascii="Open Sans" w:hAnsi="Open Sans" w:cs="Open Sans"/>
        </w:rPr>
        <w:t xml:space="preserve">Ponudbeni predračun v </w:t>
      </w:r>
      <w:r w:rsidRPr="009D12C2">
        <w:rPr>
          <w:rFonts w:ascii="Open Sans" w:hAnsi="Open Sans" w:cs="Open Sans"/>
          <w:b/>
          <w:bCs/>
        </w:rPr>
        <w:t xml:space="preserve">PDF </w:t>
      </w:r>
      <w:r w:rsidRPr="00903BF2">
        <w:rPr>
          <w:rFonts w:ascii="Open Sans" w:hAnsi="Open Sans" w:cs="Open Sans"/>
        </w:rPr>
        <w:t xml:space="preserve">formatu mora biti podpisan s strani odgovorne osebe ponudnika, ponudbeni predračun v </w:t>
      </w:r>
      <w:r w:rsidRPr="009D12C2">
        <w:rPr>
          <w:rFonts w:ascii="Open Sans" w:hAnsi="Open Sans" w:cs="Open Sans"/>
          <w:b/>
          <w:bCs/>
        </w:rPr>
        <w:t xml:space="preserve">Excel </w:t>
      </w:r>
      <w:r w:rsidRPr="00903BF2">
        <w:rPr>
          <w:rFonts w:ascii="Open Sans" w:hAnsi="Open Sans" w:cs="Open Sans"/>
        </w:rPr>
        <w:t>formatu pa označen z nazivom ponudnika.</w:t>
      </w:r>
      <w:r w:rsidRPr="00903BF2">
        <w:rPr>
          <w:rFonts w:ascii="Open Sans" w:hAnsi="Open Sans" w:cs="Open Sans"/>
          <w:b/>
        </w:rPr>
        <w:t xml:space="preserve"> </w:t>
      </w:r>
      <w:r w:rsidRPr="00903BF2">
        <w:rPr>
          <w:rFonts w:ascii="Open Sans" w:hAnsi="Open Sans" w:cs="Open Sans"/>
        </w:rPr>
        <w:t>Ponudbena predračuna morata biti vsebinsko identična.</w:t>
      </w:r>
    </w:p>
    <w:p w14:paraId="1872FC00" w14:textId="77777777" w:rsidR="006A0869" w:rsidRPr="00903BF2" w:rsidRDefault="006A0869" w:rsidP="00C853E1">
      <w:pPr>
        <w:widowControl w:val="0"/>
        <w:shd w:val="clear" w:color="auto" w:fill="FFFFFF"/>
        <w:tabs>
          <w:tab w:val="left" w:pos="426"/>
          <w:tab w:val="left" w:pos="1702"/>
        </w:tabs>
        <w:ind w:left="66"/>
        <w:jc w:val="both"/>
        <w:rPr>
          <w:rFonts w:ascii="Open Sans" w:hAnsi="Open Sans" w:cs="Open Sans"/>
          <w:b/>
        </w:rPr>
      </w:pPr>
    </w:p>
    <w:p w14:paraId="0E3A53DC" w14:textId="713355D3" w:rsidR="006A0869" w:rsidRPr="00903BF2" w:rsidRDefault="006A0869" w:rsidP="00C853E1">
      <w:pPr>
        <w:widowControl w:val="0"/>
        <w:shd w:val="clear" w:color="auto" w:fill="FFFFFF"/>
        <w:tabs>
          <w:tab w:val="left" w:pos="426"/>
          <w:tab w:val="left" w:pos="1702"/>
        </w:tabs>
        <w:ind w:left="426"/>
        <w:jc w:val="both"/>
        <w:rPr>
          <w:rFonts w:ascii="Open Sans" w:hAnsi="Open Sans" w:cs="Open Sans"/>
        </w:rPr>
      </w:pPr>
      <w:r w:rsidRPr="00903BF2">
        <w:rPr>
          <w:rFonts w:ascii="Open Sans" w:hAnsi="Open Sans" w:cs="Open Sans"/>
        </w:rPr>
        <w:t>V ponudbenih cenah na enoto mere morajo biti upoštevani vsi materialni in nematerialni</w:t>
      </w:r>
      <w:r w:rsidRPr="00903BF2">
        <w:rPr>
          <w:rFonts w:ascii="Open Sans" w:hAnsi="Open Sans" w:cs="Open Sans"/>
          <w:szCs w:val="22"/>
        </w:rPr>
        <w:t xml:space="preserve"> </w:t>
      </w:r>
      <w:r w:rsidRPr="00903BF2">
        <w:rPr>
          <w:rFonts w:ascii="Open Sans" w:hAnsi="Open Sans" w:cs="Open Sans"/>
        </w:rPr>
        <w:t xml:space="preserve">stroški, ki bodo potrebni za kakovostno in pravočasno izvedbo </w:t>
      </w:r>
      <w:r w:rsidR="006C7501">
        <w:rPr>
          <w:rFonts w:ascii="Open Sans" w:hAnsi="Open Sans" w:cs="Open Sans"/>
        </w:rPr>
        <w:t>del</w:t>
      </w:r>
      <w:r w:rsidRPr="00903BF2">
        <w:rPr>
          <w:rFonts w:ascii="Open Sans" w:hAnsi="Open Sans" w:cs="Open Sans"/>
        </w:rPr>
        <w:t>, vključno s stroški prevoza, stroški izdelave ponudbe, popusti in vsemi ostalimi stroški, ki so povezani s predmetom javnega naročila.</w:t>
      </w:r>
    </w:p>
    <w:p w14:paraId="6EAFE551" w14:textId="77777777" w:rsidR="006A0869" w:rsidRPr="00903BF2" w:rsidRDefault="006A0869" w:rsidP="00C853E1">
      <w:pPr>
        <w:widowControl w:val="0"/>
        <w:shd w:val="clear" w:color="auto" w:fill="FFFFFF"/>
        <w:tabs>
          <w:tab w:val="left" w:pos="426"/>
          <w:tab w:val="left" w:pos="1702"/>
        </w:tabs>
        <w:ind w:left="492"/>
        <w:jc w:val="both"/>
        <w:rPr>
          <w:rFonts w:ascii="Open Sans" w:hAnsi="Open Sans" w:cs="Open Sans"/>
          <w:b/>
        </w:rPr>
      </w:pPr>
    </w:p>
    <w:p w14:paraId="6CFD3412" w14:textId="20E02D0A" w:rsidR="006A0869" w:rsidRDefault="006A0869" w:rsidP="00C853E1">
      <w:pPr>
        <w:widowControl w:val="0"/>
        <w:tabs>
          <w:tab w:val="num" w:pos="502"/>
        </w:tabs>
        <w:ind w:left="426"/>
        <w:jc w:val="both"/>
        <w:rPr>
          <w:rFonts w:ascii="Open Sans" w:hAnsi="Open Sans" w:cs="Open Sans"/>
          <w:lang w:val="x-none"/>
        </w:rPr>
      </w:pPr>
      <w:r w:rsidRPr="00903BF2">
        <w:rPr>
          <w:rFonts w:ascii="Open Sans" w:hAnsi="Open Sans" w:cs="Open Sans"/>
          <w:lang w:val="x-none"/>
        </w:rPr>
        <w:t xml:space="preserve">Ponudbena cena, navedena v posamezni postavki </w:t>
      </w:r>
      <w:r w:rsidRPr="00903BF2">
        <w:rPr>
          <w:rFonts w:ascii="Open Sans" w:hAnsi="Open Sans" w:cs="Open Sans"/>
        </w:rPr>
        <w:t xml:space="preserve">ponudbenega </w:t>
      </w:r>
      <w:r w:rsidRPr="00903BF2">
        <w:rPr>
          <w:rFonts w:ascii="Open Sans" w:hAnsi="Open Sans" w:cs="Open Sans"/>
          <w:lang w:val="x-none"/>
        </w:rPr>
        <w:t xml:space="preserve">predračuna, mora biti </w:t>
      </w:r>
      <w:r w:rsidRPr="00903BF2">
        <w:rPr>
          <w:rFonts w:ascii="Open Sans" w:hAnsi="Open Sans" w:cs="Open Sans"/>
        </w:rPr>
        <w:t xml:space="preserve">za ves čas veljavnosti </w:t>
      </w:r>
      <w:r w:rsidR="007F4871">
        <w:rPr>
          <w:rFonts w:ascii="Open Sans" w:hAnsi="Open Sans" w:cs="Open Sans"/>
        </w:rPr>
        <w:t>pogodbe</w:t>
      </w:r>
      <w:r w:rsidRPr="00903BF2">
        <w:rPr>
          <w:rFonts w:ascii="Open Sans" w:hAnsi="Open Sans" w:cs="Open Sans"/>
        </w:rPr>
        <w:t xml:space="preserve"> nespremenjena, razen v primeru znižanja cen</w:t>
      </w:r>
      <w:r w:rsidRPr="00903BF2">
        <w:rPr>
          <w:rFonts w:ascii="Open Sans" w:hAnsi="Open Sans" w:cs="Open Sans"/>
          <w:lang w:val="x-none"/>
        </w:rPr>
        <w:t>.</w:t>
      </w:r>
    </w:p>
    <w:p w14:paraId="532CA2BC" w14:textId="726BF8C9" w:rsidR="00970D1E" w:rsidRDefault="00970D1E" w:rsidP="00C853E1">
      <w:pPr>
        <w:widowControl w:val="0"/>
        <w:tabs>
          <w:tab w:val="num" w:pos="502"/>
        </w:tabs>
        <w:ind w:left="426"/>
        <w:jc w:val="both"/>
        <w:rPr>
          <w:rFonts w:ascii="Open Sans" w:hAnsi="Open Sans" w:cs="Open Sans"/>
          <w:lang w:val="x-none"/>
        </w:rPr>
      </w:pPr>
    </w:p>
    <w:p w14:paraId="333425D7" w14:textId="77777777" w:rsidR="00970D1E" w:rsidRPr="00903BF2" w:rsidRDefault="00970D1E" w:rsidP="00C853E1">
      <w:pPr>
        <w:widowControl w:val="0"/>
        <w:tabs>
          <w:tab w:val="num" w:pos="502"/>
        </w:tabs>
        <w:ind w:left="426"/>
        <w:jc w:val="both"/>
        <w:rPr>
          <w:rFonts w:ascii="Open Sans" w:hAnsi="Open Sans" w:cs="Open Sans"/>
          <w:lang w:val="x-none"/>
        </w:rPr>
      </w:pPr>
    </w:p>
    <w:p w14:paraId="0711CA26" w14:textId="29A41434" w:rsidR="008C5C4E" w:rsidRDefault="006A0869" w:rsidP="00C853E1">
      <w:pPr>
        <w:widowControl w:val="0"/>
        <w:shd w:val="clear" w:color="auto" w:fill="FFFFFF"/>
        <w:tabs>
          <w:tab w:val="left" w:pos="426"/>
          <w:tab w:val="left" w:pos="1702"/>
        </w:tabs>
        <w:ind w:left="426"/>
        <w:jc w:val="both"/>
        <w:rPr>
          <w:rFonts w:ascii="Open Sans" w:hAnsi="Open Sans" w:cs="Open Sans"/>
          <w:b/>
          <w:u w:val="single"/>
        </w:rPr>
      </w:pPr>
      <w:r w:rsidRPr="00903BF2">
        <w:rPr>
          <w:rFonts w:ascii="Open Sans" w:hAnsi="Open Sans" w:cs="Open Sans"/>
          <w:b/>
          <w:u w:val="single"/>
        </w:rPr>
        <w:lastRenderedPageBreak/>
        <w:t>Obrazec predračuna je zaščiten proti spreminjanju oziroma vnosu dodatnih parametrov. V primeru da bo ponudnik umaknil zaščito predračuna in spreminjal predračun, bo ponudba izključena iz nadaljnjega postopka oddaje predmetnega naročila.</w:t>
      </w:r>
    </w:p>
    <w:p w14:paraId="16A7E18A" w14:textId="77777777" w:rsidR="008A79A6" w:rsidRPr="00903BF2" w:rsidRDefault="008A79A6" w:rsidP="00E21C91">
      <w:pPr>
        <w:widowControl w:val="0"/>
        <w:shd w:val="clear" w:color="auto" w:fill="FFFFFF"/>
        <w:tabs>
          <w:tab w:val="left" w:pos="426"/>
          <w:tab w:val="left" w:pos="1702"/>
        </w:tabs>
        <w:ind w:left="426"/>
        <w:jc w:val="both"/>
        <w:rPr>
          <w:rFonts w:ascii="Open Sans" w:hAnsi="Open Sans" w:cs="Open Sans"/>
          <w:b/>
          <w:u w:val="single"/>
        </w:rPr>
      </w:pPr>
    </w:p>
    <w:p w14:paraId="34B77536" w14:textId="77777777" w:rsidR="003608BE" w:rsidRPr="007E1A55" w:rsidRDefault="003608BE" w:rsidP="00E901F7">
      <w:pPr>
        <w:pStyle w:val="Naslov8"/>
        <w:keepNext w:val="0"/>
        <w:widowControl w:val="0"/>
        <w:numPr>
          <w:ilvl w:val="1"/>
          <w:numId w:val="19"/>
        </w:numPr>
        <w:tabs>
          <w:tab w:val="clear" w:pos="1702"/>
        </w:tabs>
        <w:ind w:left="709" w:hanging="709"/>
        <w:rPr>
          <w:rFonts w:ascii="Open Sans" w:hAnsi="Open Sans" w:cs="Open Sans"/>
          <w:bCs/>
          <w:sz w:val="20"/>
        </w:rPr>
      </w:pPr>
      <w:r w:rsidRPr="007E1A55">
        <w:rPr>
          <w:rFonts w:ascii="Open Sans" w:hAnsi="Open Sans" w:cs="Open Sans"/>
          <w:bCs/>
          <w:sz w:val="20"/>
        </w:rPr>
        <w:t>UGOTAVLJANJE SPOSOBNOSTI</w:t>
      </w:r>
    </w:p>
    <w:p w14:paraId="7D1875D3" w14:textId="77777777" w:rsidR="003608BE" w:rsidRPr="007E1A55" w:rsidRDefault="003608BE" w:rsidP="006A0869">
      <w:pPr>
        <w:widowControl w:val="0"/>
        <w:jc w:val="both"/>
        <w:rPr>
          <w:rFonts w:ascii="Open Sans" w:hAnsi="Open Sans" w:cs="Open Sans"/>
          <w:b/>
        </w:rPr>
      </w:pPr>
    </w:p>
    <w:p w14:paraId="2E6D1E5C" w14:textId="77777777" w:rsidR="003608BE" w:rsidRPr="007E1A55" w:rsidRDefault="003608BE" w:rsidP="00E901F7">
      <w:pPr>
        <w:widowControl w:val="0"/>
        <w:numPr>
          <w:ilvl w:val="0"/>
          <w:numId w:val="31"/>
        </w:numPr>
        <w:jc w:val="both"/>
        <w:rPr>
          <w:rFonts w:ascii="Open Sans" w:hAnsi="Open Sans" w:cs="Open Sans"/>
          <w:bCs/>
        </w:rPr>
      </w:pPr>
      <w:r w:rsidRPr="007E1A55">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2B3268E5" w14:textId="1DA6EB27" w:rsidR="003608BE" w:rsidRDefault="003608BE" w:rsidP="006A0869">
      <w:pPr>
        <w:widowControl w:val="0"/>
        <w:ind w:left="709"/>
        <w:jc w:val="both"/>
        <w:rPr>
          <w:rFonts w:ascii="Open Sans" w:hAnsi="Open Sans" w:cs="Open Sans"/>
          <w:bCs/>
        </w:rPr>
      </w:pPr>
    </w:p>
    <w:p w14:paraId="2797FB94" w14:textId="77777777" w:rsidR="009C55B4" w:rsidRPr="007E1A55" w:rsidRDefault="009C55B4" w:rsidP="006A0869">
      <w:pPr>
        <w:widowControl w:val="0"/>
        <w:ind w:left="709"/>
        <w:jc w:val="both"/>
        <w:rPr>
          <w:rFonts w:ascii="Open Sans" w:hAnsi="Open Sans" w:cs="Open Sans"/>
          <w:bCs/>
        </w:rPr>
      </w:pPr>
    </w:p>
    <w:p w14:paraId="47EED8E1" w14:textId="77777777" w:rsidR="003608BE" w:rsidRPr="007E1A55" w:rsidRDefault="003608BE" w:rsidP="006A0869">
      <w:pPr>
        <w:widowControl w:val="0"/>
        <w:ind w:left="709"/>
        <w:jc w:val="both"/>
        <w:rPr>
          <w:rFonts w:ascii="Open Sans" w:hAnsi="Open Sans" w:cs="Open Sans"/>
          <w:bCs/>
        </w:rPr>
      </w:pPr>
      <w:r w:rsidRPr="007E1A55">
        <w:rPr>
          <w:rFonts w:ascii="Open Sans" w:hAnsi="Open Sans" w:cs="Open Sans"/>
          <w:bCs/>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10318B7" w14:textId="77777777" w:rsidR="003608BE" w:rsidRPr="007E1A55" w:rsidRDefault="003608BE" w:rsidP="006A0869">
      <w:pPr>
        <w:widowControl w:val="0"/>
        <w:ind w:left="709"/>
        <w:jc w:val="both"/>
        <w:rPr>
          <w:rFonts w:ascii="Open Sans" w:hAnsi="Open Sans" w:cs="Open Sans"/>
          <w:bCs/>
        </w:rPr>
      </w:pPr>
    </w:p>
    <w:p w14:paraId="5ED7EA50" w14:textId="77777777" w:rsidR="003608BE" w:rsidRPr="007E1A55" w:rsidRDefault="003608BE" w:rsidP="006A0869">
      <w:pPr>
        <w:widowControl w:val="0"/>
        <w:ind w:left="709"/>
        <w:jc w:val="both"/>
        <w:rPr>
          <w:rFonts w:ascii="Open Sans" w:hAnsi="Open Sans" w:cs="Open Sans"/>
          <w:bCs/>
        </w:rPr>
      </w:pPr>
      <w:r w:rsidRPr="007E1A55">
        <w:rPr>
          <w:rFonts w:ascii="Open Sans" w:hAnsi="Open Sans" w:cs="Open Sans"/>
          <w:bCs/>
        </w:rPr>
        <w:t>Če ni v teh navodilih za posamezne dokumente drugače določeno, zadošča predložitev kopij zahtevanih dokumentov. Naročnik si pridržuje pravico do vpogleda v originalne dokumente.</w:t>
      </w:r>
    </w:p>
    <w:p w14:paraId="1C44E3FE" w14:textId="77777777" w:rsidR="003608BE" w:rsidRPr="007E1A55" w:rsidRDefault="003608BE" w:rsidP="006A0869">
      <w:pPr>
        <w:widowControl w:val="0"/>
        <w:ind w:left="709"/>
        <w:jc w:val="both"/>
        <w:rPr>
          <w:rFonts w:ascii="Open Sans" w:hAnsi="Open Sans" w:cs="Open Sans"/>
          <w:bCs/>
        </w:rPr>
      </w:pPr>
    </w:p>
    <w:p w14:paraId="19EB5474" w14:textId="77777777" w:rsidR="003608BE" w:rsidRPr="007E1A55" w:rsidRDefault="003608BE" w:rsidP="006A0869">
      <w:pPr>
        <w:widowControl w:val="0"/>
        <w:ind w:left="709"/>
        <w:jc w:val="both"/>
        <w:rPr>
          <w:rFonts w:ascii="Open Sans" w:hAnsi="Open Sans" w:cs="Open Sans"/>
          <w:bCs/>
        </w:rPr>
      </w:pPr>
      <w:r w:rsidRPr="007E1A55">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74139D0F" w14:textId="77777777" w:rsidR="003608BE" w:rsidRPr="007E1A55" w:rsidRDefault="003608BE" w:rsidP="006A0869">
      <w:pPr>
        <w:widowControl w:val="0"/>
        <w:ind w:left="709"/>
        <w:jc w:val="both"/>
        <w:rPr>
          <w:rFonts w:ascii="Open Sans" w:hAnsi="Open Sans" w:cs="Open Sans"/>
          <w:bCs/>
        </w:rPr>
      </w:pPr>
    </w:p>
    <w:p w14:paraId="2F7D4E1F" w14:textId="77777777" w:rsidR="003608BE" w:rsidRPr="007E1A55" w:rsidRDefault="003608BE" w:rsidP="006A0869">
      <w:pPr>
        <w:widowControl w:val="0"/>
        <w:ind w:left="709"/>
        <w:jc w:val="both"/>
        <w:rPr>
          <w:rFonts w:ascii="Open Sans" w:hAnsi="Open Sans" w:cs="Open Sans"/>
          <w:bCs/>
        </w:rPr>
      </w:pPr>
      <w:r w:rsidRPr="007E1A55">
        <w:rPr>
          <w:rFonts w:ascii="Open Sans" w:hAnsi="Open Sans" w:cs="Open Sans"/>
          <w:bCs/>
        </w:rPr>
        <w:t>Naročnik ima od ponudnika pravico zahtevati dokazila ali soglasja, ki bodo izkazovala, da je obstoj in vsebina navedb v ponudbi ponudnika resnična.</w:t>
      </w:r>
    </w:p>
    <w:p w14:paraId="752AD6E5" w14:textId="77777777" w:rsidR="003608BE" w:rsidRPr="007E1A55" w:rsidRDefault="003608BE" w:rsidP="006A0869">
      <w:pPr>
        <w:widowControl w:val="0"/>
        <w:ind w:left="709"/>
        <w:jc w:val="both"/>
        <w:rPr>
          <w:rFonts w:ascii="Open Sans" w:hAnsi="Open Sans" w:cs="Open Sans"/>
          <w:bCs/>
        </w:rPr>
      </w:pPr>
    </w:p>
    <w:p w14:paraId="07831504" w14:textId="77777777" w:rsidR="003608BE" w:rsidRPr="007E1A55" w:rsidRDefault="003608BE" w:rsidP="006A0869">
      <w:pPr>
        <w:widowControl w:val="0"/>
        <w:ind w:left="709"/>
        <w:jc w:val="both"/>
        <w:rPr>
          <w:rFonts w:ascii="Open Sans" w:hAnsi="Open Sans" w:cs="Open Sans"/>
          <w:b/>
          <w:bCs/>
        </w:rPr>
      </w:pPr>
      <w:r w:rsidRPr="007E1A55">
        <w:rPr>
          <w:rFonts w:ascii="Open Sans" w:hAnsi="Open Sans" w:cs="Open Sans"/>
          <w:b/>
          <w:bCs/>
        </w:rPr>
        <w:t>Razlogi za izključitev</w:t>
      </w:r>
    </w:p>
    <w:p w14:paraId="4AC9FDD0" w14:textId="7FC3B42E" w:rsidR="003608BE" w:rsidRDefault="003608BE" w:rsidP="006A0869">
      <w:pPr>
        <w:widowControl w:val="0"/>
        <w:ind w:left="709"/>
        <w:jc w:val="both"/>
        <w:rPr>
          <w:rFonts w:ascii="Open Sans" w:hAnsi="Open Sans" w:cs="Open Sans"/>
          <w:bCs/>
          <w:i/>
        </w:rPr>
      </w:pPr>
      <w:r w:rsidRPr="007E1A55">
        <w:rPr>
          <w:rFonts w:ascii="Open Sans" w:hAnsi="Open Sans" w:cs="Open Sans"/>
          <w:bCs/>
          <w:i/>
          <w:lang w:val="x-none"/>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w:t>
      </w:r>
      <w:r w:rsidRPr="007E1A55">
        <w:rPr>
          <w:rFonts w:ascii="Open Sans" w:hAnsi="Open Sans" w:cs="Open Sans"/>
          <w:bCs/>
          <w:i/>
        </w:rPr>
        <w:t>ponudnik</w:t>
      </w:r>
      <w:r w:rsidRPr="007E1A55">
        <w:rPr>
          <w:rFonts w:ascii="Open Sans" w:hAnsi="Open Sans" w:cs="Open Sans"/>
          <w:bCs/>
          <w:i/>
          <w:lang w:val="x-none"/>
        </w:rPr>
        <w:t xml:space="preserve">, mora zahtevane pogoje izpolnjevati tudi vsak izmed podizvajalcev, ki jih ponudnik v ponudbi navede, ter tudi vsak subjekt, katerih zmogljivosti uporablja </w:t>
      </w:r>
      <w:r w:rsidRPr="007E1A55">
        <w:rPr>
          <w:rFonts w:ascii="Open Sans" w:hAnsi="Open Sans" w:cs="Open Sans"/>
          <w:bCs/>
          <w:i/>
        </w:rPr>
        <w:t>ponudnik</w:t>
      </w:r>
      <w:r w:rsidRPr="007E1A55">
        <w:rPr>
          <w:rFonts w:ascii="Open Sans" w:hAnsi="Open Sans" w:cs="Open Sans"/>
          <w:bCs/>
          <w:i/>
          <w:lang w:val="x-none"/>
        </w:rPr>
        <w:t>.</w:t>
      </w:r>
      <w:r w:rsidRPr="007E1A55">
        <w:rPr>
          <w:rFonts w:ascii="Open Sans" w:hAnsi="Open Sans" w:cs="Open Sans"/>
          <w:bCs/>
          <w:i/>
        </w:rPr>
        <w:t xml:space="preserve"> </w:t>
      </w:r>
    </w:p>
    <w:p w14:paraId="11E43A9B" w14:textId="77777777" w:rsidR="004B6964" w:rsidRPr="007E1A55" w:rsidRDefault="004B6964" w:rsidP="006A0869">
      <w:pPr>
        <w:widowControl w:val="0"/>
        <w:ind w:left="709"/>
        <w:jc w:val="both"/>
        <w:rPr>
          <w:rFonts w:ascii="Open Sans" w:hAnsi="Open Sans" w:cs="Open Sans"/>
          <w:bCs/>
          <w:i/>
        </w:rPr>
      </w:pPr>
    </w:p>
    <w:p w14:paraId="421AF9B7" w14:textId="77777777" w:rsidR="003608BE" w:rsidRPr="007E1A55" w:rsidRDefault="003608BE" w:rsidP="006A0869">
      <w:pPr>
        <w:widowControl w:val="0"/>
        <w:ind w:left="709"/>
        <w:jc w:val="both"/>
        <w:rPr>
          <w:rFonts w:ascii="Open Sans" w:hAnsi="Open Sans" w:cs="Open Sans"/>
          <w:b/>
          <w:bCs/>
        </w:rPr>
      </w:pPr>
      <w:r w:rsidRPr="007E1A55">
        <w:rPr>
          <w:rFonts w:ascii="Open Sans" w:hAnsi="Open Sans" w:cs="Open Sans"/>
          <w:b/>
          <w:bCs/>
        </w:rPr>
        <w:t>Razlogi, povezani s kazenskimi obsodbami</w:t>
      </w:r>
    </w:p>
    <w:p w14:paraId="1FEAC390" w14:textId="77777777" w:rsidR="003608BE" w:rsidRPr="007E1A55" w:rsidRDefault="003608BE" w:rsidP="006A0869">
      <w:pPr>
        <w:widowControl w:val="0"/>
        <w:ind w:left="709"/>
        <w:jc w:val="both"/>
        <w:rPr>
          <w:rFonts w:ascii="Open Sans" w:hAnsi="Open Sans" w:cs="Open Sans"/>
          <w:bCs/>
        </w:rPr>
      </w:pPr>
      <w:r w:rsidRPr="007E1A55">
        <w:rPr>
          <w:rFonts w:ascii="Open Sans" w:hAnsi="Open Sans" w:cs="Open Sans"/>
          <w:bC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s spremembami, v nadaljnjem besedilu: KZ-1) in so našteta v prvem odstavku 75. člena ZJN-3, ali za primerljiva kazniva dejanja, ki so jih izrekla tuja sodišča.</w:t>
      </w:r>
    </w:p>
    <w:p w14:paraId="0C5D3C3D" w14:textId="77777777" w:rsidR="003608BE" w:rsidRPr="007E1A55" w:rsidRDefault="003608BE" w:rsidP="006A0869">
      <w:pPr>
        <w:widowControl w:val="0"/>
        <w:ind w:left="709"/>
        <w:jc w:val="both"/>
        <w:rPr>
          <w:rFonts w:ascii="Open Sans" w:hAnsi="Open Sans" w:cs="Open Sans"/>
          <w:b/>
          <w:bCs/>
        </w:rPr>
      </w:pPr>
    </w:p>
    <w:p w14:paraId="6FDCAA3A" w14:textId="77777777" w:rsidR="003608BE" w:rsidRPr="007E1A55" w:rsidRDefault="003608BE" w:rsidP="006A0869">
      <w:pPr>
        <w:widowControl w:val="0"/>
        <w:ind w:left="709"/>
        <w:jc w:val="both"/>
        <w:rPr>
          <w:rFonts w:ascii="Open Sans" w:hAnsi="Open Sans" w:cs="Open Sans"/>
          <w:b/>
          <w:bCs/>
        </w:rPr>
      </w:pPr>
      <w:r w:rsidRPr="007E1A55">
        <w:rPr>
          <w:rFonts w:ascii="Open Sans" w:hAnsi="Open Sans" w:cs="Open Sans"/>
          <w:b/>
          <w:bCs/>
        </w:rPr>
        <w:t>Razlogi, povezani s plačilom davkov ali prispevkov za socialno varnost</w:t>
      </w:r>
    </w:p>
    <w:p w14:paraId="7F7B6A81" w14:textId="77777777" w:rsidR="003608BE" w:rsidRPr="007E1A55" w:rsidRDefault="003608BE" w:rsidP="006A0869">
      <w:pPr>
        <w:widowControl w:val="0"/>
        <w:ind w:left="709"/>
        <w:jc w:val="both"/>
        <w:rPr>
          <w:rFonts w:ascii="Open Sans" w:hAnsi="Open Sans" w:cs="Open Sans"/>
          <w:bCs/>
        </w:rPr>
      </w:pPr>
      <w:r w:rsidRPr="007E1A55">
        <w:rPr>
          <w:rFonts w:ascii="Open Sans" w:hAnsi="Open Sans" w:cs="Open Sans"/>
          <w:bCs/>
        </w:rPr>
        <w:t xml:space="preserve">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w:t>
      </w:r>
      <w:r w:rsidRPr="007E1A55">
        <w:rPr>
          <w:rFonts w:ascii="Open Sans" w:hAnsi="Open Sans" w:cs="Open Sans"/>
          <w:bCs/>
        </w:rPr>
        <w:lastRenderedPageBreak/>
        <w:t>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CB1C562" w14:textId="77777777" w:rsidR="003608BE" w:rsidRPr="007E1A55" w:rsidRDefault="003608BE" w:rsidP="006A0869">
      <w:pPr>
        <w:widowControl w:val="0"/>
        <w:ind w:left="709"/>
        <w:jc w:val="both"/>
        <w:rPr>
          <w:rFonts w:ascii="Open Sans" w:hAnsi="Open Sans" w:cs="Open Sans"/>
          <w:bCs/>
        </w:rPr>
      </w:pPr>
    </w:p>
    <w:p w14:paraId="0AEE1772" w14:textId="77777777" w:rsidR="003608BE" w:rsidRPr="007E1A55" w:rsidRDefault="003608BE" w:rsidP="006A0869">
      <w:pPr>
        <w:widowControl w:val="0"/>
        <w:ind w:left="709"/>
        <w:jc w:val="both"/>
        <w:rPr>
          <w:rFonts w:ascii="Open Sans" w:hAnsi="Open Sans" w:cs="Open Sans"/>
          <w:b/>
          <w:bCs/>
        </w:rPr>
      </w:pPr>
      <w:r w:rsidRPr="007E1A55">
        <w:rPr>
          <w:rFonts w:ascii="Open Sans" w:hAnsi="Open Sans" w:cs="Open Sans"/>
          <w:b/>
          <w:bCs/>
        </w:rPr>
        <w:t>Nacionalni razlogi za izključitev</w:t>
      </w:r>
    </w:p>
    <w:p w14:paraId="6B0637E5" w14:textId="77777777" w:rsidR="003608BE" w:rsidRPr="007E1A55" w:rsidRDefault="003608BE" w:rsidP="006A0869">
      <w:pPr>
        <w:widowControl w:val="0"/>
        <w:ind w:left="709"/>
        <w:jc w:val="both"/>
        <w:rPr>
          <w:rFonts w:ascii="Open Sans" w:hAnsi="Open Sans" w:cs="Open Sans"/>
          <w:bCs/>
        </w:rPr>
      </w:pPr>
      <w:r w:rsidRPr="007E1A55">
        <w:rPr>
          <w:rFonts w:ascii="Open Sans" w:hAnsi="Open Sans" w:cs="Open Sans"/>
          <w:bCs/>
        </w:rPr>
        <w:t>Naročnik mora iz posameznega postopka javnega naročanja izključiti gospodarski subjekt:</w:t>
      </w:r>
    </w:p>
    <w:p w14:paraId="689B30F8" w14:textId="77777777" w:rsidR="003608BE" w:rsidRPr="007E1A55" w:rsidRDefault="003608BE" w:rsidP="00E901F7">
      <w:pPr>
        <w:widowControl w:val="0"/>
        <w:numPr>
          <w:ilvl w:val="0"/>
          <w:numId w:val="28"/>
        </w:numPr>
        <w:ind w:left="993" w:hanging="284"/>
        <w:jc w:val="both"/>
        <w:rPr>
          <w:rFonts w:ascii="Open Sans" w:hAnsi="Open Sans" w:cs="Open Sans"/>
          <w:bCs/>
        </w:rPr>
      </w:pPr>
      <w:r w:rsidRPr="007E1A55">
        <w:rPr>
          <w:rFonts w:ascii="Open Sans" w:hAnsi="Open Sans" w:cs="Open Sans"/>
          <w:bCs/>
        </w:rPr>
        <w:t>če je ta na dan, ko poteče rok za oddajo ponudb, izločen iz postopkov oddaje javnih naročil zaradi uvrstitve v evidenco gospodarskih subjektov z izrečenimi stranskimi sankcijami izločitve iz postopkov javnega naročanja,</w:t>
      </w:r>
    </w:p>
    <w:p w14:paraId="24B27FC6" w14:textId="77777777" w:rsidR="003608BE" w:rsidRPr="007E1A55" w:rsidRDefault="003608BE" w:rsidP="00E901F7">
      <w:pPr>
        <w:widowControl w:val="0"/>
        <w:numPr>
          <w:ilvl w:val="0"/>
          <w:numId w:val="28"/>
        </w:numPr>
        <w:ind w:left="993" w:hanging="284"/>
        <w:jc w:val="both"/>
        <w:rPr>
          <w:rFonts w:ascii="Open Sans" w:hAnsi="Open Sans" w:cs="Open Sans"/>
          <w:bCs/>
        </w:rPr>
      </w:pPr>
      <w:r w:rsidRPr="007E1A55">
        <w:rPr>
          <w:rFonts w:ascii="Open Sans" w:hAnsi="Open Sans" w:cs="Open Sans"/>
          <w:bCs/>
        </w:rPr>
        <w:t>če je v zadnjih 3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DC950F" w14:textId="77777777" w:rsidR="003608BE" w:rsidRPr="007E1A55" w:rsidRDefault="003608BE" w:rsidP="006A0869">
      <w:pPr>
        <w:widowControl w:val="0"/>
        <w:ind w:left="426"/>
        <w:jc w:val="both"/>
        <w:rPr>
          <w:rFonts w:ascii="Open Sans" w:hAnsi="Open Sans" w:cs="Open Sans"/>
        </w:rPr>
      </w:pPr>
    </w:p>
    <w:p w14:paraId="1F4F6141" w14:textId="77777777" w:rsidR="003608BE" w:rsidRPr="007E1A55" w:rsidRDefault="003608BE" w:rsidP="006A0869">
      <w:pPr>
        <w:widowControl w:val="0"/>
        <w:ind w:left="426"/>
        <w:jc w:val="both"/>
        <w:rPr>
          <w:rFonts w:ascii="Open Sans" w:hAnsi="Open Sans" w:cs="Open Sans"/>
        </w:rPr>
      </w:pPr>
      <w:r w:rsidRPr="007E1A55">
        <w:rPr>
          <w:rFonts w:ascii="Open Sans" w:hAnsi="Open Sans" w:cs="Open Sans"/>
        </w:rPr>
        <w:t xml:space="preserve">Gospodarski subjekt kot dokazilo o izpolnjevanju tega pogoja predloži podpisano in žigosano prilogo 3. </w:t>
      </w:r>
    </w:p>
    <w:p w14:paraId="4352B761" w14:textId="70B93054" w:rsidR="003608BE" w:rsidRDefault="003608BE" w:rsidP="006A0869">
      <w:pPr>
        <w:widowControl w:val="0"/>
        <w:ind w:left="426"/>
        <w:jc w:val="both"/>
        <w:rPr>
          <w:rFonts w:ascii="Open Sans" w:hAnsi="Open Sans" w:cs="Open Sans"/>
        </w:rPr>
      </w:pPr>
    </w:p>
    <w:p w14:paraId="5751E9FD" w14:textId="1692CA2A" w:rsidR="003608BE" w:rsidRDefault="003608BE" w:rsidP="006A0869">
      <w:pPr>
        <w:widowControl w:val="0"/>
        <w:ind w:left="284"/>
        <w:jc w:val="both"/>
        <w:rPr>
          <w:rFonts w:ascii="Open Sans" w:hAnsi="Open Sans" w:cs="Open Sans"/>
          <w:b/>
          <w:bCs/>
        </w:rPr>
      </w:pPr>
      <w:r w:rsidRPr="007E1A55">
        <w:rPr>
          <w:rFonts w:ascii="Open Sans"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8626E60" w14:textId="77777777" w:rsidR="00A16AF2" w:rsidRPr="007E1A55" w:rsidRDefault="00A16AF2" w:rsidP="006A0869">
      <w:pPr>
        <w:widowControl w:val="0"/>
        <w:ind w:left="284"/>
        <w:jc w:val="both"/>
        <w:rPr>
          <w:rFonts w:ascii="Open Sans" w:hAnsi="Open Sans" w:cs="Open Sans"/>
          <w:b/>
          <w:bCs/>
        </w:rPr>
      </w:pPr>
    </w:p>
    <w:p w14:paraId="7C8A825F" w14:textId="77777777" w:rsidR="003608BE" w:rsidRPr="007E1A55" w:rsidRDefault="003608BE" w:rsidP="006A0869">
      <w:pPr>
        <w:widowControl w:val="0"/>
        <w:ind w:left="568"/>
        <w:jc w:val="both"/>
        <w:rPr>
          <w:rFonts w:ascii="Open Sans" w:hAnsi="Open Sans" w:cs="Open Sans"/>
          <w:b/>
          <w:bCs/>
        </w:rPr>
      </w:pPr>
      <w:r w:rsidRPr="007E1A55">
        <w:rPr>
          <w:rFonts w:ascii="Open Sans" w:hAnsi="Open Sans" w:cs="Open San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68B87331" w14:textId="77777777" w:rsidR="003608BE" w:rsidRPr="007E1A55" w:rsidRDefault="003608BE" w:rsidP="00E901F7">
      <w:pPr>
        <w:widowControl w:val="0"/>
        <w:numPr>
          <w:ilvl w:val="1"/>
          <w:numId w:val="27"/>
        </w:numPr>
        <w:tabs>
          <w:tab w:val="num" w:pos="1364"/>
        </w:tabs>
        <w:ind w:left="1364"/>
        <w:jc w:val="both"/>
        <w:rPr>
          <w:rFonts w:ascii="Open Sans" w:hAnsi="Open Sans" w:cs="Open Sans"/>
          <w:b/>
          <w:bCs/>
        </w:rPr>
      </w:pPr>
      <w:r w:rsidRPr="007E1A55">
        <w:rPr>
          <w:rFonts w:ascii="Open Sans" w:hAnsi="Open Sans" w:cs="Open Sans"/>
          <w:bCs/>
        </w:rPr>
        <w:t>ruski državljan ali fizična ali pravna oseba, subjekt ali organ s sedežem v Rusiji,</w:t>
      </w:r>
    </w:p>
    <w:p w14:paraId="0728023C" w14:textId="77777777" w:rsidR="003608BE" w:rsidRPr="007E1A55" w:rsidRDefault="003608BE" w:rsidP="00E901F7">
      <w:pPr>
        <w:widowControl w:val="0"/>
        <w:numPr>
          <w:ilvl w:val="1"/>
          <w:numId w:val="27"/>
        </w:numPr>
        <w:tabs>
          <w:tab w:val="num" w:pos="1364"/>
        </w:tabs>
        <w:ind w:left="1364"/>
        <w:jc w:val="both"/>
        <w:rPr>
          <w:rFonts w:ascii="Open Sans" w:hAnsi="Open Sans" w:cs="Open Sans"/>
          <w:b/>
          <w:bCs/>
        </w:rPr>
      </w:pPr>
      <w:r w:rsidRPr="007E1A55">
        <w:rPr>
          <w:rFonts w:ascii="Open Sans" w:hAnsi="Open Sans" w:cs="Open Sans"/>
          <w:bCs/>
        </w:rPr>
        <w:t xml:space="preserve">pravna oseba, subjekt ali organ, katerih več kot 50-odstotni delež je v neposredni ali posredni lasti subjekta iz prejšnje alineje, ali </w:t>
      </w:r>
    </w:p>
    <w:p w14:paraId="24EA6CB3" w14:textId="77777777" w:rsidR="003608BE" w:rsidRPr="007E1A55" w:rsidRDefault="003608BE" w:rsidP="00E901F7">
      <w:pPr>
        <w:widowControl w:val="0"/>
        <w:numPr>
          <w:ilvl w:val="1"/>
          <w:numId w:val="27"/>
        </w:numPr>
        <w:tabs>
          <w:tab w:val="num" w:pos="1364"/>
        </w:tabs>
        <w:ind w:left="1364"/>
        <w:jc w:val="both"/>
        <w:rPr>
          <w:rFonts w:ascii="Open Sans" w:hAnsi="Open Sans" w:cs="Open Sans"/>
          <w:b/>
          <w:bCs/>
        </w:rPr>
      </w:pPr>
      <w:r w:rsidRPr="007E1A55">
        <w:rPr>
          <w:rFonts w:ascii="Open Sans" w:hAnsi="Open Sans" w:cs="Open Sans"/>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058CBA5" w14:textId="77777777" w:rsidR="003608BE" w:rsidRPr="006A1D5B" w:rsidRDefault="003608BE" w:rsidP="006A1D5B">
      <w:pPr>
        <w:widowControl w:val="0"/>
        <w:jc w:val="both"/>
        <w:rPr>
          <w:rFonts w:ascii="Open Sans" w:hAnsi="Open Sans" w:cs="Open Sans"/>
          <w:bCs/>
          <w:kern w:val="16"/>
        </w:rPr>
      </w:pPr>
    </w:p>
    <w:p w14:paraId="798950C1" w14:textId="77777777" w:rsidR="003608BE" w:rsidRPr="006A1D5B" w:rsidRDefault="003608BE" w:rsidP="006A1D5B">
      <w:pPr>
        <w:widowControl w:val="0"/>
        <w:ind w:left="425"/>
        <w:rPr>
          <w:rFonts w:ascii="Open Sans" w:hAnsi="Open Sans" w:cs="Open Sans"/>
          <w:bCs/>
        </w:rPr>
      </w:pPr>
      <w:r w:rsidRPr="006A1D5B">
        <w:rPr>
          <w:rFonts w:ascii="Open Sans" w:hAnsi="Open Sans" w:cs="Open Sans"/>
          <w:bCs/>
        </w:rPr>
        <w:t>Izpolnjevanje pogojev gospodarski subjekt izkaže s priloženo izpolnjeno in podpisano Prilogo 3.</w:t>
      </w:r>
    </w:p>
    <w:p w14:paraId="23EBF7D2" w14:textId="77777777" w:rsidR="003608BE" w:rsidRPr="007E1A55" w:rsidRDefault="003608BE" w:rsidP="006A0869">
      <w:pPr>
        <w:widowControl w:val="0"/>
        <w:ind w:left="426"/>
        <w:jc w:val="both"/>
        <w:rPr>
          <w:rFonts w:ascii="Open Sans" w:hAnsi="Open Sans" w:cs="Open Sans"/>
        </w:rPr>
      </w:pPr>
    </w:p>
    <w:p w14:paraId="2E8F08EF" w14:textId="77777777" w:rsidR="003608BE" w:rsidRPr="007E1A55" w:rsidRDefault="003608BE" w:rsidP="006A0869">
      <w:pPr>
        <w:widowControl w:val="0"/>
        <w:ind w:left="426"/>
        <w:jc w:val="both"/>
        <w:rPr>
          <w:rFonts w:ascii="Open Sans" w:hAnsi="Open Sans" w:cs="Open Sans"/>
          <w:b/>
        </w:rPr>
      </w:pPr>
      <w:r w:rsidRPr="007E1A55">
        <w:rPr>
          <w:rFonts w:ascii="Open Sans" w:hAnsi="Open Sans" w:cs="Open Sans"/>
          <w:b/>
        </w:rPr>
        <w:t>OPOMBA:</w:t>
      </w:r>
    </w:p>
    <w:p w14:paraId="405683E7" w14:textId="77777777" w:rsidR="003608BE" w:rsidRPr="007E1A55" w:rsidRDefault="003608BE" w:rsidP="006A0869">
      <w:pPr>
        <w:widowControl w:val="0"/>
        <w:ind w:left="426"/>
        <w:jc w:val="both"/>
        <w:rPr>
          <w:rFonts w:ascii="Open Sans" w:hAnsi="Open Sans" w:cs="Open Sans"/>
        </w:rPr>
      </w:pPr>
      <w:r w:rsidRPr="007E1A55">
        <w:rPr>
          <w:rFonts w:ascii="Open Sans" w:hAnsi="Open Sans" w:cs="Open Sans"/>
        </w:rPr>
        <w:t xml:space="preserve">Na podlagi devetega odstavka 75. člena ZJN-3 lahko gospodarski subjekt, ki je v enem od položajev iz prvega ali b) točke četrtega odstavka 75. člena ZJN-3, najkasneje do roka za oddajo prijav ali ponudb naročniku predloži dokaze, da je sprejel zadostne ukrepe, s katerimi lahko dokaže svojo zanesljivost kljub obstoju razlogov za izključitev. </w:t>
      </w:r>
    </w:p>
    <w:p w14:paraId="520F0EE8" w14:textId="77777777" w:rsidR="003608BE" w:rsidRPr="007E1A55" w:rsidRDefault="003608BE" w:rsidP="006A0869">
      <w:pPr>
        <w:widowControl w:val="0"/>
        <w:ind w:left="426"/>
        <w:jc w:val="both"/>
        <w:rPr>
          <w:rFonts w:ascii="Open Sans" w:hAnsi="Open Sans" w:cs="Open Sans"/>
        </w:rPr>
      </w:pPr>
    </w:p>
    <w:p w14:paraId="26BBB9E4" w14:textId="46787075" w:rsidR="003608BE" w:rsidRDefault="003608BE" w:rsidP="00140146">
      <w:pPr>
        <w:widowControl w:val="0"/>
        <w:ind w:left="360"/>
        <w:jc w:val="both"/>
        <w:rPr>
          <w:rFonts w:ascii="Open Sans" w:hAnsi="Open Sans" w:cs="Open Sans"/>
        </w:rPr>
      </w:pPr>
      <w:r w:rsidRPr="007E1A55">
        <w:rPr>
          <w:rFonts w:ascii="Open Sans" w:hAnsi="Open Sans" w:cs="Open Sans"/>
        </w:rPr>
        <w:t xml:space="preserve">V kolikor je tem primeru pri izpolnjevanju priloge 3 (Ugotavljanje sposobnosti in izjava o sprejemanju pogojev razpisne dokumentacije) odgovor, da gospodarski subjekt posameznega </w:t>
      </w:r>
      <w:r w:rsidRPr="007E1A55">
        <w:rPr>
          <w:rFonts w:ascii="Open Sans" w:hAnsi="Open Sans" w:cs="Open Sans"/>
        </w:rPr>
        <w:lastRenderedPageBreak/>
        <w:t>zgoraj navedenega pogoja ne izpolnjuje in v skladu s prejšnjim odstavkom uveljavlja popravni mehanizem, besedilo v tem delu priloge</w:t>
      </w:r>
      <w:r w:rsidRPr="007E1A55">
        <w:rPr>
          <w:rFonts w:ascii="Open Sans" w:hAnsi="Open Sans" w:cs="Open Sans"/>
          <w:bCs/>
        </w:rPr>
        <w:t xml:space="preserve"> </w:t>
      </w:r>
      <w:r w:rsidRPr="007E1A55">
        <w:rPr>
          <w:rFonts w:ascii="Open Sans" w:hAnsi="Open Sans" w:cs="Open Sans"/>
        </w:rPr>
        <w:t xml:space="preserve">3 (Ugotavljanje sposobnosti in izjava o sprejemanju pogojev razpisne dokumentacije) </w:t>
      </w:r>
      <w:r w:rsidRPr="007E1A55">
        <w:rPr>
          <w:rFonts w:ascii="Open Sans" w:hAnsi="Open Sans" w:cs="Open Sans"/>
          <w:bCs/>
        </w:rPr>
        <w:t>prečrta in k Prilogi 3</w:t>
      </w:r>
      <w:r w:rsidRPr="007E1A55">
        <w:rPr>
          <w:rFonts w:ascii="Open Sans" w:hAnsi="Open Sans" w:cs="Open Sans"/>
        </w:rPr>
        <w:t xml:space="preserve"> predloži opis kršitev in sprejetih ukrepov ter dokazila, s katerimi lahko dokaže svojo zanesljivost kljub obstoju razlogov za izključitev.</w:t>
      </w:r>
    </w:p>
    <w:p w14:paraId="157F241B" w14:textId="77777777" w:rsidR="006A1D5B" w:rsidRPr="007E1A55" w:rsidRDefault="006A1D5B" w:rsidP="006A0869">
      <w:pPr>
        <w:widowControl w:val="0"/>
        <w:ind w:left="360"/>
        <w:jc w:val="both"/>
        <w:rPr>
          <w:rFonts w:ascii="Open Sans" w:hAnsi="Open Sans" w:cs="Open Sans"/>
        </w:rPr>
      </w:pPr>
    </w:p>
    <w:p w14:paraId="7C7EB5CB" w14:textId="77777777" w:rsidR="003608BE" w:rsidRPr="007E1A55" w:rsidRDefault="003608BE" w:rsidP="00E901F7">
      <w:pPr>
        <w:widowControl w:val="0"/>
        <w:numPr>
          <w:ilvl w:val="0"/>
          <w:numId w:val="29"/>
        </w:numPr>
        <w:jc w:val="both"/>
        <w:rPr>
          <w:rFonts w:ascii="Open Sans" w:hAnsi="Open Sans" w:cs="Open Sans"/>
        </w:rPr>
      </w:pPr>
      <w:r w:rsidRPr="007E1A55">
        <w:rPr>
          <w:rFonts w:ascii="Open Sans" w:hAnsi="Open Sans" w:cs="Open Sans"/>
          <w:b/>
        </w:rPr>
        <w:t>Sposobnost za opravljanje poklicne dejavnosti:</w:t>
      </w:r>
      <w:r w:rsidRPr="007E1A55">
        <w:rPr>
          <w:rFonts w:ascii="Open Sans" w:hAnsi="Open Sans" w:cs="Open Sans"/>
        </w:rPr>
        <w:t xml:space="preserve"> </w:t>
      </w:r>
    </w:p>
    <w:p w14:paraId="241117D2" w14:textId="77777777" w:rsidR="003608BE" w:rsidRPr="007E1A55" w:rsidRDefault="003608BE" w:rsidP="006A0869">
      <w:pPr>
        <w:widowControl w:val="0"/>
        <w:ind w:left="426"/>
        <w:jc w:val="both"/>
        <w:rPr>
          <w:rFonts w:ascii="Open Sans" w:hAnsi="Open Sans" w:cs="Open Sans"/>
        </w:rPr>
      </w:pPr>
      <w:r w:rsidRPr="007E1A55">
        <w:rPr>
          <w:rFonts w:ascii="Open Sans"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3ECB9C7F" w14:textId="77777777" w:rsidR="003608BE" w:rsidRPr="007E1A55" w:rsidRDefault="003608BE" w:rsidP="006A0869">
      <w:pPr>
        <w:widowControl w:val="0"/>
        <w:ind w:left="426"/>
        <w:jc w:val="both"/>
        <w:rPr>
          <w:rFonts w:ascii="Open Sans" w:hAnsi="Open Sans" w:cs="Open Sans"/>
        </w:rPr>
      </w:pPr>
    </w:p>
    <w:p w14:paraId="243F795F" w14:textId="77777777" w:rsidR="003608BE" w:rsidRPr="007E1A55" w:rsidRDefault="003608BE" w:rsidP="006A0869">
      <w:pPr>
        <w:widowControl w:val="0"/>
        <w:ind w:left="426"/>
        <w:jc w:val="both"/>
        <w:rPr>
          <w:rFonts w:ascii="Open Sans" w:hAnsi="Open Sans" w:cs="Open Sans"/>
        </w:rPr>
      </w:pPr>
      <w:r w:rsidRPr="007E1A55">
        <w:rPr>
          <w:rFonts w:ascii="Open Sans" w:hAnsi="Open Sans" w:cs="Open Sans"/>
        </w:rPr>
        <w:t>Če mora imeti gospodarski subjekt določeno dovoljenje ali biti član določene organizacije, da lahko v svoji matični državi opravlja določeno dejavnost, lahko naročnik v postopku za oddajo javnega naročila od njega zahteva, da predloži dokazilo o tem dovoljenju ali članstvu.</w:t>
      </w:r>
    </w:p>
    <w:p w14:paraId="3220050F" w14:textId="77777777" w:rsidR="003608BE" w:rsidRPr="007E1A55" w:rsidRDefault="003608BE" w:rsidP="006A0869">
      <w:pPr>
        <w:widowControl w:val="0"/>
        <w:ind w:left="426"/>
        <w:jc w:val="both"/>
        <w:rPr>
          <w:rFonts w:ascii="Open Sans" w:hAnsi="Open Sans" w:cs="Open Sans"/>
        </w:rPr>
      </w:pPr>
    </w:p>
    <w:p w14:paraId="116ED83C" w14:textId="77777777" w:rsidR="003608BE" w:rsidRPr="007E1A55" w:rsidRDefault="003608BE" w:rsidP="006A0869">
      <w:pPr>
        <w:widowControl w:val="0"/>
        <w:ind w:left="426"/>
        <w:jc w:val="both"/>
        <w:rPr>
          <w:rFonts w:ascii="Open Sans" w:hAnsi="Open Sans" w:cs="Open Sans"/>
        </w:rPr>
      </w:pPr>
      <w:r w:rsidRPr="007E1A55">
        <w:rPr>
          <w:rFonts w:ascii="Open Sans" w:hAnsi="Open Sans" w:cs="Open Sans"/>
        </w:rPr>
        <w:t>S predpisi določena dovoljenja za opravljanje vseh dejavnosti, ki so predmet tega razpisa, lahko izpolnjuje ponudnik sam, s partnerji v skupni ponudbi ali s prijavljenimi podizvajalci.</w:t>
      </w:r>
    </w:p>
    <w:p w14:paraId="646A29B8" w14:textId="77777777" w:rsidR="003608BE" w:rsidRPr="007E1A55" w:rsidRDefault="003608BE" w:rsidP="006A0869">
      <w:pPr>
        <w:widowControl w:val="0"/>
        <w:ind w:left="426"/>
        <w:jc w:val="both"/>
        <w:rPr>
          <w:rFonts w:ascii="Open Sans" w:hAnsi="Open Sans" w:cs="Open Sans"/>
        </w:rPr>
      </w:pPr>
    </w:p>
    <w:p w14:paraId="57CF7353" w14:textId="77777777" w:rsidR="003608BE" w:rsidRPr="007E1A55" w:rsidRDefault="003608BE" w:rsidP="006A0869">
      <w:pPr>
        <w:widowControl w:val="0"/>
        <w:ind w:left="426"/>
        <w:jc w:val="both"/>
        <w:rPr>
          <w:rFonts w:ascii="Open Sans" w:hAnsi="Open Sans" w:cs="Open Sans"/>
        </w:rPr>
      </w:pPr>
      <w:r w:rsidRPr="007E1A55">
        <w:rPr>
          <w:rFonts w:ascii="Open Sans" w:hAnsi="Open Sans" w:cs="Open Sans"/>
        </w:rPr>
        <w:t xml:space="preserve">Gospodarski subjekt kot dokazilo o izpolnjevanju tega pogoja predloži izpolnjeno in podpisano prilogo 3. </w:t>
      </w:r>
    </w:p>
    <w:p w14:paraId="4C881E2E" w14:textId="44D1892B" w:rsidR="003608BE" w:rsidRDefault="003608BE" w:rsidP="006A0869">
      <w:pPr>
        <w:widowControl w:val="0"/>
        <w:ind w:left="426"/>
        <w:jc w:val="both"/>
        <w:rPr>
          <w:rFonts w:ascii="Open Sans" w:hAnsi="Open Sans" w:cs="Open Sans"/>
        </w:rPr>
      </w:pPr>
    </w:p>
    <w:p w14:paraId="1CFA9B30" w14:textId="77777777" w:rsidR="003608BE" w:rsidRPr="007E1A55" w:rsidRDefault="003608BE" w:rsidP="00E901F7">
      <w:pPr>
        <w:widowControl w:val="0"/>
        <w:numPr>
          <w:ilvl w:val="0"/>
          <w:numId w:val="30"/>
        </w:numPr>
        <w:jc w:val="both"/>
        <w:rPr>
          <w:rFonts w:ascii="Open Sans" w:hAnsi="Open Sans" w:cs="Open Sans"/>
        </w:rPr>
      </w:pPr>
      <w:r w:rsidRPr="007E1A55">
        <w:rPr>
          <w:rFonts w:ascii="Open Sans" w:hAnsi="Open Sans" w:cs="Open Sans"/>
          <w:b/>
        </w:rPr>
        <w:t>Tehnična in kadrovska opremljenost:</w:t>
      </w:r>
      <w:r w:rsidRPr="007E1A55">
        <w:rPr>
          <w:rFonts w:ascii="Open Sans" w:hAnsi="Open Sans" w:cs="Open Sans"/>
        </w:rPr>
        <w:t xml:space="preserve"> Gospodarski subjekt mora zagotoviti ustrezne tehnične in kadrovske zmogljivosti za kakovostno izvedbo javnega naročila v predvidenem roku, skladno z zahtevami iz razpisne dokumentacije, pravili stroke ter določili predpisov in standardov s področja predmeta naročila (v primeru skupne ponudbe oz. v primeru ponudbe s podizvajalci morajo partnerji oz. podizvajalci pogoj izpolniti skupno). </w:t>
      </w:r>
    </w:p>
    <w:p w14:paraId="5520370F" w14:textId="77777777" w:rsidR="003608BE" w:rsidRPr="007E1A55" w:rsidRDefault="003608BE" w:rsidP="006A0869">
      <w:pPr>
        <w:widowControl w:val="0"/>
        <w:tabs>
          <w:tab w:val="num" w:pos="720"/>
        </w:tabs>
        <w:ind w:left="360"/>
        <w:jc w:val="both"/>
        <w:rPr>
          <w:rFonts w:ascii="Open Sans" w:hAnsi="Open Sans" w:cs="Open Sans"/>
        </w:rPr>
      </w:pPr>
    </w:p>
    <w:p w14:paraId="4FED243F" w14:textId="77777777" w:rsidR="003608BE" w:rsidRPr="007E1A55" w:rsidRDefault="003608BE" w:rsidP="006A0869">
      <w:pPr>
        <w:widowControl w:val="0"/>
        <w:ind w:left="357"/>
        <w:jc w:val="both"/>
        <w:rPr>
          <w:rFonts w:ascii="Open Sans" w:hAnsi="Open Sans" w:cs="Open Sans"/>
        </w:rPr>
      </w:pPr>
      <w:r w:rsidRPr="007E1A55">
        <w:rPr>
          <w:rFonts w:ascii="Open Sans" w:hAnsi="Open Sans" w:cs="Open Sans"/>
        </w:rPr>
        <w:t xml:space="preserve">Gospodarski subjekt kot dokazilo o izpolnjevanju tega pogoja predloži izpolnjeno in podpisano prilogo 3. </w:t>
      </w:r>
    </w:p>
    <w:p w14:paraId="57947102" w14:textId="77777777" w:rsidR="003608BE" w:rsidRPr="007E1A55" w:rsidRDefault="003608BE" w:rsidP="006A0869">
      <w:pPr>
        <w:widowControl w:val="0"/>
        <w:ind w:left="357"/>
        <w:jc w:val="both"/>
        <w:rPr>
          <w:rFonts w:ascii="Open Sans" w:hAnsi="Open Sans" w:cs="Open Sans"/>
        </w:rPr>
      </w:pPr>
    </w:p>
    <w:p w14:paraId="74C037AF" w14:textId="77777777" w:rsidR="003608BE" w:rsidRPr="007E1A55" w:rsidRDefault="003608BE" w:rsidP="00E901F7">
      <w:pPr>
        <w:widowControl w:val="0"/>
        <w:numPr>
          <w:ilvl w:val="0"/>
          <w:numId w:val="30"/>
        </w:numPr>
        <w:jc w:val="both"/>
        <w:rPr>
          <w:rFonts w:ascii="Open Sans" w:hAnsi="Open Sans" w:cs="Open Sans"/>
        </w:rPr>
      </w:pPr>
      <w:r w:rsidRPr="007E1A55">
        <w:rPr>
          <w:rFonts w:ascii="Open Sans" w:hAnsi="Open Sans" w:cs="Open Sans"/>
          <w:b/>
        </w:rPr>
        <w:t xml:space="preserve">Ekonomski in finančni položaj: </w:t>
      </w:r>
      <w:r w:rsidRPr="007E1A55">
        <w:rPr>
          <w:rFonts w:ascii="Open Sans" w:hAnsi="Open Sans" w:cs="Open Sans"/>
        </w:rPr>
        <w:t>Gospodarski subjekt mora biti ekonomsko in finančno sposoben izvesti predmet javnega naročila.</w:t>
      </w:r>
    </w:p>
    <w:p w14:paraId="0D252C3D" w14:textId="77777777" w:rsidR="003608BE" w:rsidRPr="007E1A55" w:rsidRDefault="003608BE" w:rsidP="006A0869">
      <w:pPr>
        <w:widowControl w:val="0"/>
        <w:ind w:left="360"/>
        <w:jc w:val="both"/>
        <w:rPr>
          <w:rFonts w:ascii="Open Sans" w:hAnsi="Open Sans" w:cs="Open Sans"/>
        </w:rPr>
      </w:pPr>
    </w:p>
    <w:p w14:paraId="661ED6C8" w14:textId="77777777" w:rsidR="003608BE" w:rsidRPr="007E1A55" w:rsidRDefault="003608BE" w:rsidP="006A0869">
      <w:pPr>
        <w:widowControl w:val="0"/>
        <w:ind w:left="360"/>
        <w:jc w:val="both"/>
        <w:rPr>
          <w:rFonts w:ascii="Open Sans" w:hAnsi="Open Sans" w:cs="Open Sans"/>
        </w:rPr>
      </w:pPr>
      <w:r w:rsidRPr="007E1A55">
        <w:rPr>
          <w:rFonts w:ascii="Open Sans" w:hAnsi="Open Sans" w:cs="Open Sans"/>
        </w:rPr>
        <w:t xml:space="preserve">Gospodarski subjekt na dan oddaje ponudbe ne sme imeti blokiranega poslovnega računa pri katerikoli banki, ki vodi njegov transakcijski račun. </w:t>
      </w:r>
    </w:p>
    <w:p w14:paraId="4822A074" w14:textId="77777777" w:rsidR="003608BE" w:rsidRPr="007E1A55" w:rsidRDefault="003608BE" w:rsidP="006A0869">
      <w:pPr>
        <w:widowControl w:val="0"/>
        <w:jc w:val="both"/>
        <w:rPr>
          <w:rFonts w:ascii="Open Sans" w:hAnsi="Open Sans" w:cs="Open Sans"/>
        </w:rPr>
      </w:pPr>
    </w:p>
    <w:p w14:paraId="73726E42" w14:textId="77777777" w:rsidR="003608BE" w:rsidRPr="007E1A55" w:rsidRDefault="003608BE" w:rsidP="006A0869">
      <w:pPr>
        <w:widowControl w:val="0"/>
        <w:ind w:left="360"/>
        <w:jc w:val="both"/>
        <w:rPr>
          <w:rFonts w:ascii="Open Sans" w:hAnsi="Open Sans" w:cs="Open Sans"/>
        </w:rPr>
      </w:pPr>
      <w:r w:rsidRPr="007E1A55">
        <w:rPr>
          <w:rFonts w:ascii="Open Sans" w:hAnsi="Open Sans" w:cs="Open Sans"/>
          <w:bCs/>
        </w:rPr>
        <w:t xml:space="preserve">Pogoj mora izpolniti ponudnik. V </w:t>
      </w:r>
      <w:r w:rsidRPr="007E1A55">
        <w:rPr>
          <w:rFonts w:ascii="Open Sans" w:hAnsi="Open Sans" w:cs="Open Sans"/>
          <w:bCs/>
          <w:lang w:val="x-none"/>
        </w:rPr>
        <w:t xml:space="preserve">primeru </w:t>
      </w:r>
      <w:r w:rsidRPr="007E1A55">
        <w:rPr>
          <w:rFonts w:ascii="Open Sans" w:hAnsi="Open Sans" w:cs="Open Sans"/>
          <w:bCs/>
        </w:rPr>
        <w:t>skupne</w:t>
      </w:r>
      <w:r w:rsidRPr="007E1A55">
        <w:rPr>
          <w:rFonts w:ascii="Open Sans" w:hAnsi="Open Sans" w:cs="Open Sans"/>
          <w:bCs/>
          <w:lang w:val="x-none"/>
        </w:rPr>
        <w:t xml:space="preserve"> ponudbe mora pogoj izpolniti vsak izmed</w:t>
      </w:r>
      <w:r w:rsidRPr="007E1A55">
        <w:rPr>
          <w:rFonts w:ascii="Open Sans" w:hAnsi="Open Sans" w:cs="Open Sans"/>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r w:rsidRPr="007E1A55">
        <w:rPr>
          <w:rFonts w:ascii="Open Sans" w:hAnsi="Open Sans" w:cs="Open Sans"/>
        </w:rPr>
        <w:t xml:space="preserve">. </w:t>
      </w:r>
    </w:p>
    <w:p w14:paraId="07FCDE4E" w14:textId="77777777" w:rsidR="003608BE" w:rsidRPr="007E1A55" w:rsidRDefault="003608BE" w:rsidP="006A0869">
      <w:pPr>
        <w:widowControl w:val="0"/>
        <w:ind w:left="357"/>
        <w:jc w:val="both"/>
        <w:rPr>
          <w:rFonts w:ascii="Open Sans" w:hAnsi="Open Sans" w:cs="Open Sans"/>
        </w:rPr>
      </w:pPr>
      <w:r w:rsidRPr="007E1A55">
        <w:rPr>
          <w:rFonts w:ascii="Open Sans" w:hAnsi="Open Sans" w:cs="Open Sans"/>
        </w:rPr>
        <w:t xml:space="preserve">Gospodarski subjekt kot dokazilo o izpolnjevanju tega pogoja predloži izpolnjeno in podpisano prilogo 3. </w:t>
      </w:r>
    </w:p>
    <w:p w14:paraId="0AE9016C" w14:textId="77777777" w:rsidR="003608BE" w:rsidRPr="007E1A55" w:rsidRDefault="003608BE" w:rsidP="006A0869">
      <w:pPr>
        <w:widowControl w:val="0"/>
        <w:jc w:val="both"/>
        <w:rPr>
          <w:rFonts w:ascii="Open Sans" w:hAnsi="Open Sans" w:cs="Open Sans"/>
        </w:rPr>
      </w:pPr>
    </w:p>
    <w:p w14:paraId="27E850B8" w14:textId="77777777" w:rsidR="003608BE" w:rsidRPr="007E1A55" w:rsidRDefault="003608BE" w:rsidP="00E901F7">
      <w:pPr>
        <w:widowControl w:val="0"/>
        <w:numPr>
          <w:ilvl w:val="0"/>
          <w:numId w:val="29"/>
        </w:numPr>
        <w:ind w:left="426" w:hanging="426"/>
        <w:jc w:val="both"/>
        <w:rPr>
          <w:rFonts w:ascii="Open Sans" w:hAnsi="Open Sans" w:cs="Open Sans"/>
          <w:bCs/>
          <w:iCs/>
        </w:rPr>
      </w:pPr>
      <w:r w:rsidRPr="007E1A55">
        <w:rPr>
          <w:rFonts w:ascii="Open Sans" w:hAnsi="Open Sans" w:cs="Open Sans"/>
          <w:b/>
        </w:rPr>
        <w:t xml:space="preserve">Skupna ponudba: </w:t>
      </w:r>
      <w:r w:rsidRPr="007E1A55">
        <w:rPr>
          <w:rFonts w:ascii="Open Sans" w:hAnsi="Open Sans" w:cs="Open Sans"/>
          <w:bCs/>
          <w:iCs/>
        </w:rPr>
        <w:t>Ponudbo na predmetni razpis lahko predloži skupina pravnih ali/in fizičnih oseb oziroma gospodarskih subjektov. V tem primeru mora dokumentacijo (ponudbo) podpisati in žigosati na zahtevanih mestih vsak od članov take skupine. V primeru skupne ponudbe mora skupina pravnih ali/in fizičnih oseb predložiti pravni akt o skupni izvedbi naročila, ki mora natančno opredeliti:</w:t>
      </w:r>
    </w:p>
    <w:p w14:paraId="166D7D6F" w14:textId="77777777" w:rsidR="003608BE" w:rsidRPr="007E1A55" w:rsidRDefault="003608BE" w:rsidP="00E901F7">
      <w:pPr>
        <w:widowControl w:val="0"/>
        <w:numPr>
          <w:ilvl w:val="1"/>
          <w:numId w:val="25"/>
        </w:numPr>
        <w:ind w:left="851" w:hanging="426"/>
        <w:contextualSpacing/>
        <w:jc w:val="both"/>
        <w:rPr>
          <w:rFonts w:ascii="Open Sans" w:hAnsi="Open Sans" w:cs="Open Sans"/>
          <w:bCs/>
          <w:iCs/>
        </w:rPr>
      </w:pPr>
      <w:r w:rsidRPr="007E1A55">
        <w:rPr>
          <w:rFonts w:ascii="Open Sans" w:hAnsi="Open Sans" w:cs="Open Sans"/>
          <w:bCs/>
          <w:iCs/>
        </w:rPr>
        <w:t>medsebojno odgovornost posameznih članov skupine za izvedbo naročila znotraj skupine,</w:t>
      </w:r>
    </w:p>
    <w:p w14:paraId="0171D5F5" w14:textId="77777777" w:rsidR="003608BE" w:rsidRPr="007E1A55" w:rsidRDefault="003608BE" w:rsidP="00E901F7">
      <w:pPr>
        <w:widowControl w:val="0"/>
        <w:numPr>
          <w:ilvl w:val="1"/>
          <w:numId w:val="25"/>
        </w:numPr>
        <w:ind w:left="851" w:hanging="426"/>
        <w:contextualSpacing/>
        <w:jc w:val="both"/>
        <w:rPr>
          <w:rFonts w:ascii="Open Sans" w:hAnsi="Open Sans" w:cs="Open Sans"/>
          <w:bCs/>
          <w:iCs/>
        </w:rPr>
      </w:pPr>
      <w:r w:rsidRPr="007E1A55">
        <w:rPr>
          <w:rFonts w:ascii="Open Sans" w:hAnsi="Open Sans" w:cs="Open Sans"/>
          <w:bCs/>
          <w:iCs/>
        </w:rPr>
        <w:t>neomejeno solidarno odgovornost članov skupine do naročnika glede vseh obveznosti,</w:t>
      </w:r>
    </w:p>
    <w:p w14:paraId="0729C830" w14:textId="77777777" w:rsidR="003608BE" w:rsidRPr="007E1A55" w:rsidRDefault="003608BE" w:rsidP="00E901F7">
      <w:pPr>
        <w:widowControl w:val="0"/>
        <w:numPr>
          <w:ilvl w:val="1"/>
          <w:numId w:val="25"/>
        </w:numPr>
        <w:ind w:left="851" w:hanging="426"/>
        <w:contextualSpacing/>
        <w:jc w:val="both"/>
        <w:rPr>
          <w:rFonts w:ascii="Open Sans" w:hAnsi="Open Sans" w:cs="Open Sans"/>
          <w:bCs/>
          <w:iCs/>
        </w:rPr>
      </w:pPr>
      <w:r w:rsidRPr="007E1A55">
        <w:rPr>
          <w:rFonts w:ascii="Open Sans" w:hAnsi="Open Sans" w:cs="Open Sans"/>
          <w:bCs/>
          <w:iCs/>
        </w:rPr>
        <w:t xml:space="preserve">glavnega nosilca izvedbe obveznosti, s katerim bo naročnik komuniciral in bo tudi nosilec </w:t>
      </w:r>
      <w:r w:rsidRPr="007E1A55">
        <w:rPr>
          <w:rFonts w:ascii="Open Sans" w:hAnsi="Open Sans" w:cs="Open Sans"/>
          <w:bCs/>
          <w:iCs/>
        </w:rPr>
        <w:lastRenderedPageBreak/>
        <w:t>finančnih obračunov in transakcij z navedbo transakcijskega računa, preko katerega se bo izvajalo plačevanje izvedenih obveznosti.</w:t>
      </w:r>
    </w:p>
    <w:p w14:paraId="68F1850B" w14:textId="77777777" w:rsidR="003608BE" w:rsidRDefault="003608BE" w:rsidP="006A0869">
      <w:pPr>
        <w:widowControl w:val="0"/>
        <w:ind w:left="426"/>
        <w:jc w:val="both"/>
        <w:rPr>
          <w:rFonts w:ascii="Open Sans" w:hAnsi="Open Sans" w:cs="Open Sans"/>
        </w:rPr>
      </w:pPr>
    </w:p>
    <w:p w14:paraId="426F6944" w14:textId="39D34330" w:rsidR="00340030" w:rsidRPr="00340030" w:rsidRDefault="00340030" w:rsidP="006A0869">
      <w:pPr>
        <w:widowControl w:val="0"/>
        <w:ind w:left="426"/>
        <w:jc w:val="both"/>
        <w:rPr>
          <w:rFonts w:ascii="Open Sans" w:hAnsi="Open Sans" w:cs="Open Sans"/>
        </w:rPr>
      </w:pPr>
      <w:r w:rsidRPr="00340030">
        <w:rPr>
          <w:rFonts w:ascii="Open Sans" w:hAnsi="Open Sans" w:cs="Open Sans"/>
        </w:rPr>
        <w:t>V primeru skupne ponudbe pogodbo podpišejo vsi partnerji v skupni ponudbi. Pravni akt o skupni izvedbi naročila se priloži k prilogi 1.</w:t>
      </w:r>
    </w:p>
    <w:p w14:paraId="7AC6D507" w14:textId="77777777" w:rsidR="003608BE" w:rsidRPr="007E1A55" w:rsidRDefault="003608BE" w:rsidP="006A0869">
      <w:pPr>
        <w:widowControl w:val="0"/>
        <w:ind w:left="709"/>
        <w:jc w:val="both"/>
        <w:rPr>
          <w:rFonts w:ascii="Open Sans" w:hAnsi="Open Sans" w:cs="Open Sans"/>
        </w:rPr>
      </w:pPr>
    </w:p>
    <w:p w14:paraId="38E77610" w14:textId="47A14E05" w:rsidR="003608BE" w:rsidRDefault="003608BE" w:rsidP="006A0869">
      <w:pPr>
        <w:widowControl w:val="0"/>
        <w:ind w:left="426"/>
        <w:jc w:val="both"/>
        <w:rPr>
          <w:rFonts w:ascii="Open Sans" w:hAnsi="Open Sans" w:cs="Open Sans"/>
        </w:rPr>
      </w:pPr>
      <w:r w:rsidRPr="007E1A55">
        <w:rPr>
          <w:rFonts w:ascii="Open Sans" w:hAnsi="Open Sans" w:cs="Open Sans"/>
        </w:rPr>
        <w:t>Vsak član skupine pravnih ali/in fizičnih oseb v okviru skupne ponudbe odgovarja naročniku neomejeno solidarno.</w:t>
      </w:r>
    </w:p>
    <w:p w14:paraId="123AE22C" w14:textId="5672A74A" w:rsidR="007A7500" w:rsidRDefault="007A7500" w:rsidP="006A0869">
      <w:pPr>
        <w:widowControl w:val="0"/>
        <w:ind w:left="426"/>
        <w:jc w:val="both"/>
        <w:rPr>
          <w:rFonts w:ascii="Open Sans" w:hAnsi="Open Sans" w:cs="Open Sans"/>
        </w:rPr>
      </w:pPr>
    </w:p>
    <w:p w14:paraId="4C9E6471" w14:textId="5B705BAC" w:rsidR="003608BE" w:rsidRPr="007E1A55" w:rsidRDefault="003608BE" w:rsidP="00140146">
      <w:pPr>
        <w:widowControl w:val="0"/>
        <w:ind w:left="426"/>
        <w:jc w:val="both"/>
        <w:rPr>
          <w:rFonts w:ascii="Open Sans" w:hAnsi="Open Sans" w:cs="Open Sans"/>
          <w:b/>
        </w:rPr>
      </w:pPr>
      <w:r w:rsidRPr="007E1A55">
        <w:rPr>
          <w:rFonts w:ascii="Open Sans" w:hAnsi="Open Sans" w:cs="Open Sans"/>
          <w:b/>
        </w:rPr>
        <w:t xml:space="preserve">V primeru skupne ponudbe mora glavni nosilec izvedbe </w:t>
      </w:r>
      <w:r w:rsidR="00340030">
        <w:rPr>
          <w:rFonts w:ascii="Open Sans" w:hAnsi="Open Sans" w:cs="Open Sans"/>
          <w:b/>
        </w:rPr>
        <w:t xml:space="preserve">pogodbenih </w:t>
      </w:r>
      <w:r w:rsidRPr="007E1A55">
        <w:rPr>
          <w:rFonts w:ascii="Open Sans" w:hAnsi="Open Sans" w:cs="Open Sans"/>
          <w:b/>
        </w:rPr>
        <w:t>obveznosti za vse partnerje v skupni ponudbi k ponudbi priložiti:</w:t>
      </w:r>
    </w:p>
    <w:p w14:paraId="7380329E" w14:textId="1D4CA693" w:rsidR="003608BE" w:rsidRDefault="003608BE" w:rsidP="00E901F7">
      <w:pPr>
        <w:widowControl w:val="0"/>
        <w:numPr>
          <w:ilvl w:val="1"/>
          <w:numId w:val="25"/>
        </w:numPr>
        <w:ind w:left="993" w:hanging="284"/>
        <w:contextualSpacing/>
        <w:jc w:val="both"/>
        <w:rPr>
          <w:rFonts w:ascii="Open Sans" w:hAnsi="Open Sans" w:cs="Open Sans"/>
          <w:kern w:val="16"/>
        </w:rPr>
      </w:pPr>
      <w:r w:rsidRPr="007E1A55">
        <w:rPr>
          <w:rFonts w:ascii="Open Sans" w:hAnsi="Open Sans" w:cs="Open Sans"/>
          <w:kern w:val="16"/>
        </w:rPr>
        <w:t>izpolnjeno in podpisano prilogo 1,</w:t>
      </w:r>
    </w:p>
    <w:p w14:paraId="209F16AB" w14:textId="77777777" w:rsidR="009C55B4" w:rsidRPr="007E1A55" w:rsidRDefault="009C55B4" w:rsidP="009C55B4">
      <w:pPr>
        <w:widowControl w:val="0"/>
        <w:ind w:left="993"/>
        <w:contextualSpacing/>
        <w:jc w:val="both"/>
        <w:rPr>
          <w:rFonts w:ascii="Open Sans" w:hAnsi="Open Sans" w:cs="Open Sans"/>
          <w:kern w:val="16"/>
        </w:rPr>
      </w:pPr>
    </w:p>
    <w:p w14:paraId="1822C300" w14:textId="77777777" w:rsidR="003608BE" w:rsidRPr="007E1A55" w:rsidRDefault="003608BE" w:rsidP="00E901F7">
      <w:pPr>
        <w:widowControl w:val="0"/>
        <w:numPr>
          <w:ilvl w:val="1"/>
          <w:numId w:val="25"/>
        </w:numPr>
        <w:ind w:left="993" w:hanging="284"/>
        <w:contextualSpacing/>
        <w:jc w:val="both"/>
        <w:rPr>
          <w:rFonts w:ascii="Open Sans" w:hAnsi="Open Sans" w:cs="Open Sans"/>
          <w:kern w:val="16"/>
        </w:rPr>
      </w:pPr>
      <w:r w:rsidRPr="007E1A55">
        <w:rPr>
          <w:rFonts w:ascii="Open Sans" w:hAnsi="Open Sans" w:cs="Open Sans"/>
          <w:kern w:val="16"/>
        </w:rPr>
        <w:t>izpolnjeno in podpisano prilogo 3,</w:t>
      </w:r>
    </w:p>
    <w:p w14:paraId="089F842F" w14:textId="4998CCFD" w:rsidR="003608BE" w:rsidRPr="006A1D5B" w:rsidRDefault="003608BE" w:rsidP="00E901F7">
      <w:pPr>
        <w:widowControl w:val="0"/>
        <w:numPr>
          <w:ilvl w:val="1"/>
          <w:numId w:val="25"/>
        </w:numPr>
        <w:ind w:left="993" w:hanging="284"/>
        <w:contextualSpacing/>
        <w:jc w:val="both"/>
        <w:rPr>
          <w:rFonts w:ascii="Open Sans" w:hAnsi="Open Sans" w:cs="Open Sans"/>
        </w:rPr>
      </w:pPr>
      <w:r w:rsidRPr="007E1A55">
        <w:rPr>
          <w:rFonts w:ascii="Open Sans" w:hAnsi="Open Sans" w:cs="Open Sans"/>
        </w:rPr>
        <w:t xml:space="preserve">izpolnjeno in podpisano </w:t>
      </w:r>
      <w:r w:rsidRPr="007E1A55">
        <w:rPr>
          <w:rFonts w:ascii="Open Sans" w:hAnsi="Open Sans" w:cs="Open Sans"/>
          <w:kern w:val="16"/>
        </w:rPr>
        <w:t>prilogo 3/1.</w:t>
      </w:r>
    </w:p>
    <w:p w14:paraId="05FCF40F" w14:textId="77777777" w:rsidR="006A1D5B" w:rsidRPr="007E1A55" w:rsidRDefault="006A1D5B" w:rsidP="009C55B4">
      <w:pPr>
        <w:widowControl w:val="0"/>
        <w:ind w:left="993"/>
        <w:contextualSpacing/>
        <w:jc w:val="both"/>
        <w:rPr>
          <w:rFonts w:ascii="Open Sans" w:hAnsi="Open Sans" w:cs="Open Sans"/>
        </w:rPr>
      </w:pPr>
    </w:p>
    <w:p w14:paraId="683F99D8" w14:textId="77777777" w:rsidR="003608BE" w:rsidRPr="007E1A55" w:rsidRDefault="003608BE" w:rsidP="00E901F7">
      <w:pPr>
        <w:widowControl w:val="0"/>
        <w:numPr>
          <w:ilvl w:val="0"/>
          <w:numId w:val="29"/>
        </w:numPr>
        <w:ind w:left="426"/>
        <w:jc w:val="both"/>
        <w:rPr>
          <w:rFonts w:ascii="Open Sans" w:hAnsi="Open Sans" w:cs="Open Sans"/>
          <w:bCs/>
          <w:iCs/>
        </w:rPr>
      </w:pPr>
      <w:r w:rsidRPr="007E1A55">
        <w:rPr>
          <w:rFonts w:ascii="Open Sans" w:hAnsi="Open Sans" w:cs="Open Sans"/>
          <w:b/>
        </w:rPr>
        <w:t xml:space="preserve">Ponudba s podizvajalcem: </w:t>
      </w:r>
      <w:r w:rsidRPr="007E1A55">
        <w:rPr>
          <w:rFonts w:ascii="Open Sans" w:hAnsi="Open Sans" w:cs="Open Sans"/>
        </w:rPr>
        <w:t xml:space="preserve">V kolikor ponudnik nastopa s podizvajalcem, mora za vsakega navedenega podizvajalca k ponudbi priložiti: </w:t>
      </w:r>
    </w:p>
    <w:p w14:paraId="6AFDEEF3" w14:textId="77777777" w:rsidR="003608BE" w:rsidRPr="007E1A55" w:rsidRDefault="003608BE" w:rsidP="00E901F7">
      <w:pPr>
        <w:widowControl w:val="0"/>
        <w:numPr>
          <w:ilvl w:val="1"/>
          <w:numId w:val="25"/>
        </w:numPr>
        <w:ind w:left="993" w:hanging="284"/>
        <w:contextualSpacing/>
        <w:jc w:val="both"/>
        <w:rPr>
          <w:rFonts w:ascii="Open Sans" w:hAnsi="Open Sans" w:cs="Open Sans"/>
          <w:bCs/>
          <w:iCs/>
        </w:rPr>
      </w:pPr>
      <w:r w:rsidRPr="007E1A55">
        <w:rPr>
          <w:rFonts w:ascii="Open Sans" w:hAnsi="Open Sans" w:cs="Open Sans"/>
          <w:bCs/>
          <w:iCs/>
        </w:rPr>
        <w:t>izpolnjeno in podpisano prilogo 3,</w:t>
      </w:r>
    </w:p>
    <w:p w14:paraId="2AC4C74E" w14:textId="77777777" w:rsidR="003608BE" w:rsidRPr="007E1A55" w:rsidRDefault="003608BE" w:rsidP="00E901F7">
      <w:pPr>
        <w:widowControl w:val="0"/>
        <w:numPr>
          <w:ilvl w:val="1"/>
          <w:numId w:val="25"/>
        </w:numPr>
        <w:ind w:left="993" w:hanging="284"/>
        <w:contextualSpacing/>
        <w:jc w:val="both"/>
        <w:rPr>
          <w:rFonts w:ascii="Open Sans" w:hAnsi="Open Sans" w:cs="Open Sans"/>
          <w:bCs/>
          <w:iCs/>
        </w:rPr>
      </w:pPr>
      <w:r w:rsidRPr="007E1A55">
        <w:rPr>
          <w:rFonts w:ascii="Open Sans" w:hAnsi="Open Sans" w:cs="Open Sans"/>
          <w:bCs/>
          <w:iCs/>
        </w:rPr>
        <w:t>izpolnjeno in podpisano prilogo 3/1,</w:t>
      </w:r>
    </w:p>
    <w:p w14:paraId="5A1ECBE2" w14:textId="77777777" w:rsidR="003608BE" w:rsidRPr="007E1A55" w:rsidRDefault="003608BE" w:rsidP="00E901F7">
      <w:pPr>
        <w:widowControl w:val="0"/>
        <w:numPr>
          <w:ilvl w:val="1"/>
          <w:numId w:val="25"/>
        </w:numPr>
        <w:ind w:left="993" w:hanging="284"/>
        <w:contextualSpacing/>
        <w:jc w:val="both"/>
        <w:rPr>
          <w:rFonts w:ascii="Open Sans" w:hAnsi="Open Sans" w:cs="Open Sans"/>
          <w:bCs/>
          <w:iCs/>
        </w:rPr>
      </w:pPr>
      <w:r w:rsidRPr="007E1A55">
        <w:rPr>
          <w:rFonts w:ascii="Open Sans" w:hAnsi="Open Sans" w:cs="Open Sans"/>
          <w:bCs/>
          <w:iCs/>
        </w:rPr>
        <w:t>v prilogi 4 priložiti izpolnjen in podpisan obrazec izjave o sodelovanju s podizvajalcem in pooblastilo ponudnika,</w:t>
      </w:r>
    </w:p>
    <w:p w14:paraId="6A80810E" w14:textId="77777777" w:rsidR="003608BE" w:rsidRPr="007E1A55" w:rsidRDefault="003608BE" w:rsidP="00E901F7">
      <w:pPr>
        <w:widowControl w:val="0"/>
        <w:numPr>
          <w:ilvl w:val="0"/>
          <w:numId w:val="25"/>
        </w:numPr>
        <w:ind w:left="993" w:hanging="284"/>
        <w:jc w:val="both"/>
        <w:rPr>
          <w:rFonts w:ascii="Open Sans" w:hAnsi="Open Sans" w:cs="Open Sans"/>
        </w:rPr>
      </w:pPr>
      <w:r w:rsidRPr="007E1A55">
        <w:rPr>
          <w:rFonts w:ascii="Open Sans" w:hAnsi="Open Sans" w:cs="Open Sans"/>
        </w:rPr>
        <w:t xml:space="preserve">v prilogi 4/1 priložiti </w:t>
      </w:r>
      <w:r w:rsidRPr="007E1A55">
        <w:rPr>
          <w:rFonts w:ascii="Open Sans" w:hAnsi="Open Sans" w:cs="Open Sans"/>
          <w:bCs/>
          <w:iCs/>
        </w:rPr>
        <w:t>izpolnjen in podpisan obrazec podatki</w:t>
      </w:r>
      <w:r w:rsidRPr="007E1A55">
        <w:rPr>
          <w:rFonts w:ascii="Open Sans" w:hAnsi="Open Sans" w:cs="Open Sans"/>
        </w:rPr>
        <w:t xml:space="preserve"> podizvajalca.</w:t>
      </w:r>
    </w:p>
    <w:p w14:paraId="5EE3DBC3" w14:textId="77777777" w:rsidR="003608BE" w:rsidRPr="007E1A55" w:rsidRDefault="003608BE" w:rsidP="006A0869">
      <w:pPr>
        <w:widowControl w:val="0"/>
        <w:jc w:val="both"/>
        <w:rPr>
          <w:rFonts w:ascii="Open Sans" w:hAnsi="Open Sans" w:cs="Open Sans"/>
        </w:rPr>
      </w:pPr>
    </w:p>
    <w:p w14:paraId="6672B456" w14:textId="77777777" w:rsidR="003608BE" w:rsidRPr="007E1A55" w:rsidRDefault="003608BE" w:rsidP="006A0869">
      <w:pPr>
        <w:widowControl w:val="0"/>
        <w:tabs>
          <w:tab w:val="left" w:pos="426"/>
          <w:tab w:val="left" w:pos="567"/>
        </w:tabs>
        <w:contextualSpacing/>
        <w:jc w:val="both"/>
        <w:rPr>
          <w:rFonts w:ascii="Open Sans" w:hAnsi="Open Sans" w:cs="Open Sans"/>
        </w:rPr>
      </w:pPr>
      <w:r w:rsidRPr="007E1A55">
        <w:rPr>
          <w:rFonts w:ascii="Open Sans" w:hAnsi="Open Sans" w:cs="Open Sans"/>
        </w:rPr>
        <w:t>Če neposredno plačilo podizvajalcu ni obvezno v skladu s 94. členom ZJN-3, naročnik od glavnega izvajalca zahteva, da mu najpozneje v 60 (šestdesetih) dneh od plačila končnega računa oziroma situacije pošlje svojo pisno izjavo in pisno izjavo podizvajalca, da je podizvajalec prejel plačilo za izvedeno dobavo/storitev/gradnjo, neposredno povezano s predmetom javnega naročila.</w:t>
      </w:r>
    </w:p>
    <w:p w14:paraId="597D21AE" w14:textId="77777777" w:rsidR="003608BE" w:rsidRPr="007E1A55" w:rsidRDefault="003608BE" w:rsidP="006A0869">
      <w:pPr>
        <w:widowControl w:val="0"/>
        <w:tabs>
          <w:tab w:val="left" w:pos="426"/>
          <w:tab w:val="left" w:pos="567"/>
        </w:tabs>
        <w:contextualSpacing/>
        <w:jc w:val="both"/>
        <w:rPr>
          <w:rFonts w:ascii="Open Sans" w:hAnsi="Open Sans" w:cs="Open Sans"/>
          <w:b/>
        </w:rPr>
      </w:pPr>
    </w:p>
    <w:p w14:paraId="3081F344" w14:textId="77777777" w:rsidR="003608BE" w:rsidRPr="007E1A55" w:rsidRDefault="003608BE" w:rsidP="00E901F7">
      <w:pPr>
        <w:pStyle w:val="Naslov8"/>
        <w:keepNext w:val="0"/>
        <w:widowControl w:val="0"/>
        <w:numPr>
          <w:ilvl w:val="1"/>
          <w:numId w:val="19"/>
        </w:numPr>
        <w:tabs>
          <w:tab w:val="clear" w:pos="1702"/>
        </w:tabs>
        <w:ind w:left="709" w:hanging="709"/>
        <w:rPr>
          <w:rFonts w:ascii="Open Sans" w:hAnsi="Open Sans" w:cs="Open Sans"/>
          <w:bCs/>
          <w:sz w:val="20"/>
        </w:rPr>
      </w:pPr>
      <w:r w:rsidRPr="007E1A55">
        <w:rPr>
          <w:rFonts w:ascii="Open Sans" w:hAnsi="Open Sans" w:cs="Open Sans"/>
          <w:bCs/>
          <w:sz w:val="20"/>
        </w:rPr>
        <w:t>PONUDBENA DOKUMENTACIJA</w:t>
      </w:r>
    </w:p>
    <w:p w14:paraId="045E567E" w14:textId="77777777" w:rsidR="003608BE" w:rsidRPr="007E1A55" w:rsidRDefault="003608BE" w:rsidP="006A0869">
      <w:pPr>
        <w:widowControl w:val="0"/>
        <w:jc w:val="both"/>
        <w:rPr>
          <w:rFonts w:ascii="Open Sans" w:hAnsi="Open Sans" w:cs="Open Sans"/>
        </w:rPr>
      </w:pPr>
    </w:p>
    <w:p w14:paraId="61F27ECB" w14:textId="4C659589" w:rsidR="003608BE" w:rsidRPr="007E1A55" w:rsidRDefault="003608BE" w:rsidP="006A0869">
      <w:pPr>
        <w:widowControl w:val="0"/>
        <w:jc w:val="both"/>
        <w:rPr>
          <w:rFonts w:ascii="Open Sans" w:hAnsi="Open Sans" w:cs="Open Sans"/>
        </w:rPr>
      </w:pPr>
      <w:r w:rsidRPr="007E1A55">
        <w:rPr>
          <w:rFonts w:ascii="Open Sans" w:hAnsi="Open Sans" w:cs="Open Sans"/>
        </w:rPr>
        <w:t>Ponudbena dokumentacija mora biti pripravljena skladno z navodili in obrazci iz razpisne dokumentacije. Ponudnik s svojo ponudbo ne sme spreminjati vsebine te razpisne dokumentacije.</w:t>
      </w:r>
      <w:r w:rsidR="00B21AB5">
        <w:rPr>
          <w:rFonts w:ascii="Open Sans" w:hAnsi="Open Sans" w:cs="Open Sans"/>
        </w:rPr>
        <w:t xml:space="preserve"> </w:t>
      </w:r>
      <w:r w:rsidRPr="007E1A55">
        <w:rPr>
          <w:rFonts w:ascii="Open Sans" w:hAnsi="Open Sans" w:cs="Open Sans"/>
        </w:rPr>
        <w:t>V primeru, da bo ponudnik spreminjal vsebino te razpisne dokumentacije, bo njegova ponudba izključena iz nadaljnjega postopka oddaje predmetnega javnega naročila.</w:t>
      </w:r>
    </w:p>
    <w:p w14:paraId="018B2473" w14:textId="77777777" w:rsidR="007E7F4C" w:rsidRPr="007E1A55" w:rsidRDefault="007E7F4C" w:rsidP="006A0869">
      <w:pPr>
        <w:widowControl w:val="0"/>
        <w:rPr>
          <w:rFonts w:ascii="Open Sans" w:hAnsi="Open Sans" w:cs="Open Sans"/>
          <w:b/>
        </w:rPr>
      </w:pPr>
    </w:p>
    <w:p w14:paraId="587B5488" w14:textId="6ACE6772" w:rsidR="003608BE" w:rsidRDefault="003608BE" w:rsidP="006A0869">
      <w:pPr>
        <w:widowControl w:val="0"/>
        <w:rPr>
          <w:rFonts w:ascii="Open Sans" w:hAnsi="Open Sans" w:cs="Open Sans"/>
          <w:b/>
        </w:rPr>
      </w:pPr>
      <w:r w:rsidRPr="007E1A55">
        <w:rPr>
          <w:rFonts w:ascii="Open Sans" w:hAnsi="Open Sans" w:cs="Open Sans"/>
          <w:b/>
        </w:rPr>
        <w:t>Ponudbena dokumentacija mora vsebovati:</w:t>
      </w:r>
    </w:p>
    <w:p w14:paraId="0B6366C5" w14:textId="77777777" w:rsidR="00A20AEE" w:rsidRPr="007E1A55" w:rsidRDefault="00A20AEE" w:rsidP="006A0869">
      <w:pPr>
        <w:widowControl w:val="0"/>
        <w:rPr>
          <w:rFonts w:ascii="Open Sans" w:hAnsi="Open Sans" w:cs="Open Sans"/>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276"/>
      </w:tblGrid>
      <w:tr w:rsidR="003608BE" w:rsidRPr="007E1A55" w14:paraId="336157BC" w14:textId="77777777" w:rsidTr="003A792B">
        <w:tc>
          <w:tcPr>
            <w:tcW w:w="8080" w:type="dxa"/>
          </w:tcPr>
          <w:p w14:paraId="0E66C684" w14:textId="7EFCFDA6" w:rsidR="003608BE" w:rsidRPr="007E1A55" w:rsidRDefault="00BB02B8" w:rsidP="006A0869">
            <w:pPr>
              <w:widowControl w:val="0"/>
              <w:jc w:val="both"/>
              <w:rPr>
                <w:rFonts w:ascii="Open Sans" w:hAnsi="Open Sans" w:cs="Open Sans"/>
              </w:rPr>
            </w:pPr>
            <w:r w:rsidRPr="007E1A55">
              <w:rPr>
                <w:rFonts w:ascii="Open Sans" w:hAnsi="Open Sans" w:cs="Open Sans"/>
              </w:rPr>
              <w:t>PODATKE O PONUDNIKU</w:t>
            </w:r>
          </w:p>
        </w:tc>
        <w:tc>
          <w:tcPr>
            <w:tcW w:w="1276" w:type="dxa"/>
          </w:tcPr>
          <w:p w14:paraId="17DA7904" w14:textId="77777777" w:rsidR="003608BE" w:rsidRPr="00BB02B8" w:rsidRDefault="003608BE" w:rsidP="006A0869">
            <w:pPr>
              <w:widowControl w:val="0"/>
              <w:jc w:val="both"/>
              <w:rPr>
                <w:rFonts w:ascii="Open Sans" w:hAnsi="Open Sans" w:cs="Open Sans"/>
                <w:b/>
                <w:bCs/>
              </w:rPr>
            </w:pPr>
            <w:r w:rsidRPr="00BB02B8">
              <w:rPr>
                <w:rFonts w:ascii="Open Sans" w:hAnsi="Open Sans" w:cs="Open Sans"/>
                <w:b/>
                <w:bCs/>
              </w:rPr>
              <w:t>Priloga 1</w:t>
            </w:r>
          </w:p>
        </w:tc>
      </w:tr>
    </w:tbl>
    <w:p w14:paraId="386F9380" w14:textId="77777777" w:rsidR="003608BE" w:rsidRPr="00523BFA" w:rsidRDefault="003608BE" w:rsidP="006A0869">
      <w:pPr>
        <w:keepNext/>
        <w:keepLines/>
        <w:tabs>
          <w:tab w:val="left" w:pos="2694"/>
          <w:tab w:val="left" w:pos="2977"/>
        </w:tabs>
        <w:ind w:right="1"/>
        <w:jc w:val="both"/>
        <w:rPr>
          <w:rFonts w:ascii="Open Sans" w:hAnsi="Open Sans" w:cs="Open Sans"/>
          <w:b/>
        </w:rPr>
      </w:pPr>
      <w:r w:rsidRPr="007E1A55">
        <w:rPr>
          <w:rFonts w:ascii="Open Sans" w:hAnsi="Open Sans" w:cs="Open Sans"/>
        </w:rPr>
        <w:t xml:space="preserve">Ponudnik mora obrazec podatki o ponudniku izpolniti, podpisati in žigosati. </w:t>
      </w:r>
      <w:r w:rsidRPr="00523BFA">
        <w:rPr>
          <w:rFonts w:ascii="Open Sans" w:hAnsi="Open Sans" w:cs="Open Sans"/>
        </w:rPr>
        <w:t xml:space="preserve">Tej prilogi se priloži tudi </w:t>
      </w:r>
      <w:r w:rsidRPr="003E78B3">
        <w:rPr>
          <w:rFonts w:ascii="Open Sans" w:hAnsi="Open Sans" w:cs="Open Sans"/>
          <w:bCs/>
        </w:rPr>
        <w:t>pravni akt o skupni izvedbi naročila</w:t>
      </w:r>
      <w:r w:rsidRPr="00523BFA">
        <w:rPr>
          <w:rFonts w:ascii="Open Sans" w:hAnsi="Open Sans" w:cs="Open Sans"/>
          <w:b/>
        </w:rPr>
        <w:t xml:space="preserve"> </w:t>
      </w:r>
      <w:r w:rsidRPr="00523BFA">
        <w:rPr>
          <w:rFonts w:ascii="Open Sans" w:hAnsi="Open Sans" w:cs="Open Sans"/>
        </w:rPr>
        <w:t>(če gre za skupno ponudbo).</w:t>
      </w:r>
    </w:p>
    <w:p w14:paraId="2B7A64ED" w14:textId="0D6E760E" w:rsidR="003608BE" w:rsidRDefault="003608BE" w:rsidP="006A0869">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69"/>
      </w:tblGrid>
      <w:tr w:rsidR="003608BE" w:rsidRPr="007E1A55" w14:paraId="64D2D41D" w14:textId="77777777" w:rsidTr="00235940">
        <w:trPr>
          <w:trHeight w:val="79"/>
        </w:trPr>
        <w:tc>
          <w:tcPr>
            <w:tcW w:w="8080" w:type="dxa"/>
            <w:shd w:val="clear" w:color="auto" w:fill="auto"/>
          </w:tcPr>
          <w:p w14:paraId="117EA042" w14:textId="3D376EFB" w:rsidR="003608BE" w:rsidRPr="007E1A55" w:rsidRDefault="00BB02B8" w:rsidP="006A0869">
            <w:pPr>
              <w:widowControl w:val="0"/>
              <w:rPr>
                <w:rFonts w:ascii="Open Sans" w:hAnsi="Open Sans" w:cs="Open Sans"/>
              </w:rPr>
            </w:pPr>
            <w:r w:rsidRPr="007E1A55">
              <w:rPr>
                <w:rFonts w:ascii="Open Sans" w:hAnsi="Open Sans" w:cs="Open Sans"/>
              </w:rPr>
              <w:t>PONUDBO</w:t>
            </w:r>
          </w:p>
        </w:tc>
        <w:tc>
          <w:tcPr>
            <w:tcW w:w="1269" w:type="dxa"/>
            <w:shd w:val="clear" w:color="auto" w:fill="auto"/>
          </w:tcPr>
          <w:p w14:paraId="41D6B461" w14:textId="77777777" w:rsidR="003608BE" w:rsidRPr="007E1A55" w:rsidRDefault="003608BE" w:rsidP="00BB02B8">
            <w:pPr>
              <w:widowControl w:val="0"/>
              <w:jc w:val="both"/>
              <w:rPr>
                <w:rFonts w:ascii="Open Sans" w:hAnsi="Open Sans" w:cs="Open Sans"/>
              </w:rPr>
            </w:pPr>
            <w:r w:rsidRPr="00BB02B8">
              <w:rPr>
                <w:rFonts w:ascii="Open Sans" w:hAnsi="Open Sans" w:cs="Open Sans"/>
                <w:b/>
                <w:bCs/>
              </w:rPr>
              <w:t>Priloga 2</w:t>
            </w:r>
          </w:p>
        </w:tc>
      </w:tr>
    </w:tbl>
    <w:p w14:paraId="07204570" w14:textId="77777777" w:rsidR="003608BE" w:rsidRPr="007E1A55" w:rsidRDefault="003608BE" w:rsidP="006A0869">
      <w:pPr>
        <w:widowControl w:val="0"/>
        <w:jc w:val="both"/>
        <w:rPr>
          <w:rFonts w:ascii="Open Sans" w:hAnsi="Open Sans" w:cs="Open Sans"/>
        </w:rPr>
      </w:pPr>
      <w:r w:rsidRPr="007E1A55">
        <w:rPr>
          <w:rFonts w:ascii="Open Sans" w:hAnsi="Open Sans" w:cs="Open Sans"/>
        </w:rPr>
        <w:t xml:space="preserve">Ponudnik mora obrazec ponudbe izpolniti, podpisati in žigosati. </w:t>
      </w:r>
    </w:p>
    <w:p w14:paraId="7C14988D" w14:textId="77777777" w:rsidR="003608BE" w:rsidRPr="007E1A55" w:rsidRDefault="003608BE" w:rsidP="006A0869">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C624FF" w14:paraId="6F9BCC4C" w14:textId="77777777" w:rsidTr="00235940">
        <w:tc>
          <w:tcPr>
            <w:tcW w:w="8080" w:type="dxa"/>
            <w:tcBorders>
              <w:top w:val="single" w:sz="4" w:space="0" w:color="auto"/>
              <w:left w:val="single" w:sz="4" w:space="0" w:color="auto"/>
              <w:bottom w:val="single" w:sz="4" w:space="0" w:color="auto"/>
              <w:right w:val="single" w:sz="4" w:space="0" w:color="auto"/>
            </w:tcBorders>
            <w:hideMark/>
          </w:tcPr>
          <w:p w14:paraId="53E1BF19" w14:textId="0832D795" w:rsidR="00C624FF" w:rsidRDefault="00BB02B8" w:rsidP="002D0D9E">
            <w:pPr>
              <w:widowControl w:val="0"/>
              <w:jc w:val="both"/>
              <w:rPr>
                <w:rFonts w:ascii="Open Sans" w:hAnsi="Open Sans" w:cs="Open Sans"/>
              </w:rPr>
            </w:pPr>
            <w:r>
              <w:rPr>
                <w:rFonts w:ascii="Open Sans" w:hAnsi="Open Sans" w:cs="Open Sans"/>
              </w:rPr>
              <w:t>PONUDBENI PREDRAČUN – EXCEL FORMAT</w:t>
            </w:r>
          </w:p>
        </w:tc>
        <w:tc>
          <w:tcPr>
            <w:tcW w:w="1276" w:type="dxa"/>
            <w:tcBorders>
              <w:top w:val="single" w:sz="4" w:space="0" w:color="auto"/>
              <w:left w:val="single" w:sz="4" w:space="0" w:color="auto"/>
              <w:bottom w:val="single" w:sz="4" w:space="0" w:color="auto"/>
              <w:right w:val="single" w:sz="4" w:space="0" w:color="auto"/>
            </w:tcBorders>
            <w:hideMark/>
          </w:tcPr>
          <w:p w14:paraId="166D066A" w14:textId="77777777" w:rsidR="00C624FF" w:rsidRDefault="00C624FF" w:rsidP="002D0D9E">
            <w:pPr>
              <w:widowControl w:val="0"/>
              <w:jc w:val="both"/>
              <w:rPr>
                <w:rFonts w:ascii="Open Sans" w:hAnsi="Open Sans" w:cs="Open Sans"/>
              </w:rPr>
            </w:pPr>
            <w:r w:rsidRPr="00BB02B8">
              <w:rPr>
                <w:rFonts w:ascii="Open Sans" w:hAnsi="Open Sans" w:cs="Open Sans"/>
                <w:b/>
                <w:bCs/>
              </w:rPr>
              <w:t>Priloga 2/1</w:t>
            </w:r>
          </w:p>
        </w:tc>
      </w:tr>
    </w:tbl>
    <w:p w14:paraId="46F97DDD" w14:textId="77777777" w:rsidR="00C624FF" w:rsidRDefault="00C624FF" w:rsidP="00C624FF">
      <w:pPr>
        <w:widowControl w:val="0"/>
        <w:jc w:val="both"/>
        <w:rPr>
          <w:rFonts w:ascii="Open Sans" w:hAnsi="Open Sans" w:cs="Open Sans"/>
        </w:rPr>
      </w:pPr>
      <w:r>
        <w:rPr>
          <w:rFonts w:ascii="Open Sans" w:hAnsi="Open Sans" w:cs="Open Sans"/>
        </w:rPr>
        <w:t xml:space="preserve">Ponudnik mora ponudbeni predračun (Priloga 2/1) v Excel formatu izpolniti ter ga v Excel formatu predložiti k ponudbi. </w:t>
      </w:r>
    </w:p>
    <w:p w14:paraId="73B406D6" w14:textId="77777777" w:rsidR="002B17A2" w:rsidRDefault="002B17A2" w:rsidP="00C624FF">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C624FF" w14:paraId="2D68C832" w14:textId="77777777" w:rsidTr="00235940">
        <w:tc>
          <w:tcPr>
            <w:tcW w:w="8080" w:type="dxa"/>
            <w:tcBorders>
              <w:top w:val="single" w:sz="4" w:space="0" w:color="auto"/>
              <w:left w:val="single" w:sz="4" w:space="0" w:color="auto"/>
              <w:bottom w:val="single" w:sz="4" w:space="0" w:color="auto"/>
              <w:right w:val="single" w:sz="4" w:space="0" w:color="auto"/>
            </w:tcBorders>
            <w:hideMark/>
          </w:tcPr>
          <w:p w14:paraId="7C2295E5" w14:textId="091AC22D" w:rsidR="00C624FF" w:rsidRDefault="00BB02B8" w:rsidP="002D0D9E">
            <w:pPr>
              <w:widowControl w:val="0"/>
              <w:jc w:val="both"/>
              <w:rPr>
                <w:rFonts w:ascii="Open Sans" w:hAnsi="Open Sans" w:cs="Open Sans"/>
              </w:rPr>
            </w:pPr>
            <w:r>
              <w:rPr>
                <w:rFonts w:ascii="Open Sans" w:hAnsi="Open Sans" w:cs="Open Sans"/>
              </w:rPr>
              <w:t>PONUDBENI PREDRAČUN – PDF FORMAT</w:t>
            </w:r>
          </w:p>
        </w:tc>
        <w:tc>
          <w:tcPr>
            <w:tcW w:w="1276" w:type="dxa"/>
            <w:tcBorders>
              <w:top w:val="single" w:sz="4" w:space="0" w:color="auto"/>
              <w:left w:val="single" w:sz="4" w:space="0" w:color="auto"/>
              <w:bottom w:val="single" w:sz="4" w:space="0" w:color="auto"/>
              <w:right w:val="single" w:sz="4" w:space="0" w:color="auto"/>
            </w:tcBorders>
            <w:hideMark/>
          </w:tcPr>
          <w:p w14:paraId="55DD7F48" w14:textId="77777777" w:rsidR="00C624FF" w:rsidRDefault="00C624FF" w:rsidP="002D0D9E">
            <w:pPr>
              <w:widowControl w:val="0"/>
              <w:jc w:val="both"/>
              <w:rPr>
                <w:rFonts w:ascii="Open Sans" w:hAnsi="Open Sans" w:cs="Open Sans"/>
              </w:rPr>
            </w:pPr>
            <w:r w:rsidRPr="00BB02B8">
              <w:rPr>
                <w:rFonts w:ascii="Open Sans" w:hAnsi="Open Sans" w:cs="Open Sans"/>
                <w:b/>
                <w:bCs/>
              </w:rPr>
              <w:t>Priloga 2/1</w:t>
            </w:r>
          </w:p>
        </w:tc>
      </w:tr>
    </w:tbl>
    <w:p w14:paraId="27D4F43E" w14:textId="77777777" w:rsidR="00C624FF" w:rsidRDefault="00C624FF" w:rsidP="00C624FF">
      <w:pPr>
        <w:widowControl w:val="0"/>
        <w:jc w:val="both"/>
        <w:rPr>
          <w:rFonts w:ascii="Open Sans" w:hAnsi="Open Sans" w:cs="Open Sans"/>
        </w:rPr>
      </w:pPr>
      <w:r>
        <w:rPr>
          <w:rFonts w:ascii="Open Sans" w:hAnsi="Open Sans" w:cs="Open Sans"/>
        </w:rPr>
        <w:t xml:space="preserve">Ponudnik mora izpolnjeni ponudbeni predračun (Priloga 2/1) v Excel formatu natisniti, podpisati in </w:t>
      </w:r>
      <w:r>
        <w:rPr>
          <w:rFonts w:ascii="Open Sans" w:hAnsi="Open Sans" w:cs="Open Sans"/>
        </w:rPr>
        <w:lastRenderedPageBreak/>
        <w:t xml:space="preserve">žigosati ter ga v PDF formatu predložiti k ponudbi. </w:t>
      </w:r>
    </w:p>
    <w:p w14:paraId="73E9D712" w14:textId="77777777" w:rsidR="003608BE" w:rsidRPr="007E1A55" w:rsidRDefault="003608BE" w:rsidP="006A0869">
      <w:pPr>
        <w:widowControl w:val="0"/>
        <w:jc w:val="both"/>
        <w:rPr>
          <w:rFonts w:ascii="Open Sans" w:hAnsi="Open Sans" w:cs="Open Sans"/>
        </w:rPr>
      </w:pPr>
    </w:p>
    <w:tbl>
      <w:tblPr>
        <w:tblW w:w="9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2"/>
      </w:tblGrid>
      <w:tr w:rsidR="003608BE" w:rsidRPr="007E1A55" w14:paraId="6501CD5C" w14:textId="77777777" w:rsidTr="00235940">
        <w:tc>
          <w:tcPr>
            <w:tcW w:w="8080" w:type="dxa"/>
            <w:shd w:val="clear" w:color="auto" w:fill="auto"/>
          </w:tcPr>
          <w:p w14:paraId="6CECB78F" w14:textId="7B94B46C" w:rsidR="003608BE" w:rsidRPr="007E1A55" w:rsidRDefault="00BB02B8" w:rsidP="006A0869">
            <w:pPr>
              <w:widowControl w:val="0"/>
              <w:jc w:val="both"/>
              <w:rPr>
                <w:rFonts w:ascii="Open Sans" w:hAnsi="Open Sans" w:cs="Open Sans"/>
              </w:rPr>
            </w:pPr>
            <w:r w:rsidRPr="007E1A55">
              <w:rPr>
                <w:rFonts w:ascii="Open Sans" w:hAnsi="Open Sans" w:cs="Open Sans"/>
              </w:rPr>
              <w:t xml:space="preserve">UGOTAVLJANJE SPOSOBNOSTI IN IZJAVO O SPREJEMANJU POGOJEV RAZPISNE DOKUMENTACIJE </w:t>
            </w:r>
          </w:p>
        </w:tc>
        <w:tc>
          <w:tcPr>
            <w:tcW w:w="1462" w:type="dxa"/>
            <w:shd w:val="clear" w:color="auto" w:fill="auto"/>
          </w:tcPr>
          <w:p w14:paraId="504AEA0D" w14:textId="77777777" w:rsidR="003608BE" w:rsidRPr="00BB02B8" w:rsidRDefault="003608BE" w:rsidP="006A0869">
            <w:pPr>
              <w:widowControl w:val="0"/>
              <w:jc w:val="both"/>
              <w:rPr>
                <w:rFonts w:ascii="Open Sans" w:hAnsi="Open Sans" w:cs="Open Sans"/>
                <w:b/>
                <w:bCs/>
              </w:rPr>
            </w:pPr>
            <w:r w:rsidRPr="00BB02B8">
              <w:rPr>
                <w:rFonts w:ascii="Open Sans" w:hAnsi="Open Sans" w:cs="Open Sans"/>
                <w:b/>
                <w:bCs/>
              </w:rPr>
              <w:t>Priloga 3</w:t>
            </w:r>
          </w:p>
        </w:tc>
      </w:tr>
    </w:tbl>
    <w:p w14:paraId="11303E0F" w14:textId="77777777" w:rsidR="003608BE" w:rsidRPr="007E1A55" w:rsidRDefault="003608BE" w:rsidP="006A0869">
      <w:pPr>
        <w:widowControl w:val="0"/>
        <w:jc w:val="both"/>
        <w:rPr>
          <w:rFonts w:ascii="Open Sans" w:hAnsi="Open Sans" w:cs="Open Sans"/>
        </w:rPr>
      </w:pPr>
      <w:r w:rsidRPr="007E1A55">
        <w:rPr>
          <w:rFonts w:ascii="Open Sans" w:hAnsi="Open Sans" w:cs="Open Sans"/>
        </w:rPr>
        <w:t>Gospodarski subjekt mora obrazec izjave izpolniti, podpisati in žigosati.</w:t>
      </w:r>
    </w:p>
    <w:p w14:paraId="02C96DB1" w14:textId="77777777" w:rsidR="003608BE" w:rsidRPr="007E1A55" w:rsidRDefault="003608BE" w:rsidP="006A0869">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69"/>
      </w:tblGrid>
      <w:tr w:rsidR="003608BE" w:rsidRPr="007E1A55" w14:paraId="2335D8CF" w14:textId="77777777" w:rsidTr="00235940">
        <w:tc>
          <w:tcPr>
            <w:tcW w:w="8080" w:type="dxa"/>
            <w:shd w:val="clear" w:color="auto" w:fill="auto"/>
          </w:tcPr>
          <w:p w14:paraId="0481C12C" w14:textId="52F701C6" w:rsidR="003608BE" w:rsidRPr="007E1A55" w:rsidRDefault="00BB02B8" w:rsidP="006A0869">
            <w:pPr>
              <w:widowControl w:val="0"/>
              <w:rPr>
                <w:rFonts w:ascii="Open Sans" w:hAnsi="Open Sans" w:cs="Open Sans"/>
              </w:rPr>
            </w:pPr>
            <w:r w:rsidRPr="007E1A55">
              <w:rPr>
                <w:rFonts w:ascii="Open Sans" w:hAnsi="Open Sans" w:cs="Open Sans"/>
              </w:rPr>
              <w:t>IZJAVO O UDELEŽBI FIZIČNIH IN PRAVNIH OSEB V LASTNIŠTVU GOSPODARSKEGA SUBJEKTA</w:t>
            </w:r>
          </w:p>
        </w:tc>
        <w:tc>
          <w:tcPr>
            <w:tcW w:w="1269" w:type="dxa"/>
            <w:shd w:val="clear" w:color="auto" w:fill="auto"/>
          </w:tcPr>
          <w:p w14:paraId="00DC6C5D" w14:textId="1E4C59A4" w:rsidR="003608BE" w:rsidRPr="007E1A55" w:rsidRDefault="00BB02B8" w:rsidP="00BB02B8">
            <w:pPr>
              <w:widowControl w:val="0"/>
              <w:jc w:val="both"/>
              <w:rPr>
                <w:rFonts w:ascii="Open Sans" w:hAnsi="Open Sans" w:cs="Open Sans"/>
              </w:rPr>
            </w:pPr>
            <w:r>
              <w:rPr>
                <w:rFonts w:ascii="Open Sans" w:hAnsi="Open Sans" w:cs="Open Sans"/>
                <w:b/>
                <w:bCs/>
              </w:rPr>
              <w:t>P</w:t>
            </w:r>
            <w:r w:rsidRPr="00BB02B8">
              <w:rPr>
                <w:rFonts w:ascii="Open Sans" w:hAnsi="Open Sans" w:cs="Open Sans"/>
                <w:b/>
                <w:bCs/>
              </w:rPr>
              <w:t>riloga 3/1</w:t>
            </w:r>
          </w:p>
        </w:tc>
      </w:tr>
    </w:tbl>
    <w:p w14:paraId="63CB4E26" w14:textId="542B9760" w:rsidR="003608BE" w:rsidRDefault="003608BE" w:rsidP="006A0869">
      <w:pPr>
        <w:widowControl w:val="0"/>
        <w:jc w:val="both"/>
        <w:rPr>
          <w:rFonts w:ascii="Open Sans" w:hAnsi="Open Sans" w:cs="Open Sans"/>
        </w:rPr>
      </w:pPr>
      <w:r w:rsidRPr="007E1A55">
        <w:rPr>
          <w:rFonts w:ascii="Open Sans" w:hAnsi="Open Sans" w:cs="Open Sans"/>
        </w:rPr>
        <w:t>Gospodarski subjekt mora obrazec izjave izpolniti, podpisati in žigosati.</w:t>
      </w:r>
    </w:p>
    <w:p w14:paraId="275B12FF" w14:textId="77777777" w:rsidR="006A1D5B" w:rsidRPr="007E1A55" w:rsidRDefault="006A1D5B" w:rsidP="006A0869">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80"/>
        <w:gridCol w:w="1276"/>
      </w:tblGrid>
      <w:tr w:rsidR="003608BE" w:rsidRPr="007E1A55" w14:paraId="20DC03EC" w14:textId="77777777" w:rsidTr="00235940">
        <w:tc>
          <w:tcPr>
            <w:tcW w:w="8080" w:type="dxa"/>
          </w:tcPr>
          <w:p w14:paraId="5A8D0C8A" w14:textId="1140489A" w:rsidR="003608BE" w:rsidRPr="007E1A55" w:rsidRDefault="00BB02B8" w:rsidP="006A0869">
            <w:pPr>
              <w:widowControl w:val="0"/>
              <w:rPr>
                <w:rFonts w:ascii="Open Sans" w:hAnsi="Open Sans" w:cs="Open Sans"/>
              </w:rPr>
            </w:pPr>
            <w:r w:rsidRPr="007E1A55">
              <w:rPr>
                <w:rFonts w:ascii="Open Sans" w:hAnsi="Open Sans" w:cs="Open Sans"/>
              </w:rPr>
              <w:t>IZJAVO O SODELOVANJU S PODIZVAJALCEM IN POOBLASTILO PONUDNIKA</w:t>
            </w:r>
          </w:p>
        </w:tc>
        <w:tc>
          <w:tcPr>
            <w:tcW w:w="1276" w:type="dxa"/>
          </w:tcPr>
          <w:p w14:paraId="7026F042" w14:textId="77777777" w:rsidR="003608BE" w:rsidRPr="007E1A55" w:rsidRDefault="003608BE" w:rsidP="00BB02B8">
            <w:pPr>
              <w:widowControl w:val="0"/>
              <w:jc w:val="both"/>
              <w:rPr>
                <w:rFonts w:ascii="Open Sans" w:hAnsi="Open Sans" w:cs="Open Sans"/>
                <w:b/>
                <w:i/>
              </w:rPr>
            </w:pPr>
            <w:r w:rsidRPr="00BB02B8">
              <w:rPr>
                <w:rFonts w:ascii="Open Sans" w:hAnsi="Open Sans" w:cs="Open Sans"/>
                <w:b/>
                <w:bCs/>
              </w:rPr>
              <w:t>Priloga 4</w:t>
            </w:r>
          </w:p>
        </w:tc>
      </w:tr>
    </w:tbl>
    <w:p w14:paraId="338F3699" w14:textId="6BF4814C" w:rsidR="003608BE" w:rsidRDefault="003608BE" w:rsidP="006A0869">
      <w:pPr>
        <w:widowControl w:val="0"/>
        <w:jc w:val="both"/>
        <w:rPr>
          <w:rFonts w:ascii="Open Sans" w:hAnsi="Open Sans" w:cs="Open Sans"/>
        </w:rPr>
      </w:pPr>
      <w:r w:rsidRPr="007E1A55">
        <w:rPr>
          <w:rFonts w:ascii="Open Sans" w:hAnsi="Open Sans" w:cs="Open Sans"/>
        </w:rPr>
        <w:t>Ponudnik obrazec priloge izpolni, podpiše in žigosa. V kolikor ponudnik na razpisu ne nastopa z nobenim podizvajalcem, priloge ne predloži k ponudbi.</w:t>
      </w:r>
    </w:p>
    <w:p w14:paraId="375D3958" w14:textId="77777777" w:rsidR="00FA6671" w:rsidRDefault="00FA6671" w:rsidP="006A0869">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80"/>
        <w:gridCol w:w="1276"/>
      </w:tblGrid>
      <w:tr w:rsidR="003608BE" w:rsidRPr="007E1A55" w14:paraId="7BC363A1" w14:textId="77777777" w:rsidTr="00235940">
        <w:tc>
          <w:tcPr>
            <w:tcW w:w="8080" w:type="dxa"/>
          </w:tcPr>
          <w:p w14:paraId="45046848" w14:textId="01C4F733" w:rsidR="003608BE" w:rsidRPr="007E1A55" w:rsidRDefault="00BB02B8" w:rsidP="006A0869">
            <w:pPr>
              <w:widowControl w:val="0"/>
              <w:rPr>
                <w:rFonts w:ascii="Open Sans" w:hAnsi="Open Sans" w:cs="Open Sans"/>
              </w:rPr>
            </w:pPr>
            <w:r w:rsidRPr="007E1A55">
              <w:rPr>
                <w:rFonts w:ascii="Open Sans" w:hAnsi="Open Sans" w:cs="Open Sans"/>
              </w:rPr>
              <w:t>PODATKE PODIZVAJALCA</w:t>
            </w:r>
          </w:p>
        </w:tc>
        <w:tc>
          <w:tcPr>
            <w:tcW w:w="1276" w:type="dxa"/>
          </w:tcPr>
          <w:p w14:paraId="55215B96" w14:textId="77777777" w:rsidR="003608BE" w:rsidRPr="00BB02B8" w:rsidRDefault="003608BE" w:rsidP="006A0869">
            <w:pPr>
              <w:widowControl w:val="0"/>
              <w:rPr>
                <w:rFonts w:ascii="Open Sans" w:hAnsi="Open Sans" w:cs="Open Sans"/>
                <w:b/>
                <w:bCs/>
                <w:i/>
              </w:rPr>
            </w:pPr>
            <w:r w:rsidRPr="00BB02B8">
              <w:rPr>
                <w:rFonts w:ascii="Open Sans" w:hAnsi="Open Sans" w:cs="Open Sans"/>
                <w:b/>
                <w:bCs/>
              </w:rPr>
              <w:t>Priloga 4/1</w:t>
            </w:r>
          </w:p>
        </w:tc>
      </w:tr>
    </w:tbl>
    <w:p w14:paraId="26951EAD" w14:textId="7D21DFED" w:rsidR="001E1F76" w:rsidRDefault="003608BE" w:rsidP="006A0869">
      <w:pPr>
        <w:widowControl w:val="0"/>
        <w:jc w:val="both"/>
        <w:rPr>
          <w:rFonts w:ascii="Open Sans" w:hAnsi="Open Sans" w:cs="Open Sans"/>
        </w:rPr>
      </w:pPr>
      <w:r w:rsidRPr="007E1A55">
        <w:rPr>
          <w:rFonts w:ascii="Open Sans" w:hAnsi="Open Sans" w:cs="Open Sans"/>
        </w:rPr>
        <w:t>Podizvajalec obrazec priloge izpolni, podpiše in žigosa. V kolikor ponudnik na razpisu ne nastopa z nobenim podizvajalcem, priloge ne predloži k ponudbi.</w:t>
      </w:r>
    </w:p>
    <w:p w14:paraId="179874A5" w14:textId="4EBFA6FF" w:rsidR="006A1D5B" w:rsidRDefault="006A1D5B" w:rsidP="006A0869">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6A1D5B" w:rsidRPr="006A1D5B" w14:paraId="11EC4DBC" w14:textId="77777777" w:rsidTr="00235940">
        <w:tc>
          <w:tcPr>
            <w:tcW w:w="8080" w:type="dxa"/>
            <w:shd w:val="clear" w:color="auto" w:fill="auto"/>
          </w:tcPr>
          <w:p w14:paraId="10EB9B54" w14:textId="77777777" w:rsidR="006A1D5B" w:rsidRPr="006A1D5B" w:rsidRDefault="006A1D5B" w:rsidP="006A1D5B">
            <w:pPr>
              <w:widowControl w:val="0"/>
              <w:jc w:val="both"/>
              <w:rPr>
                <w:rFonts w:ascii="Open Sans" w:hAnsi="Open Sans" w:cs="Open Sans"/>
              </w:rPr>
            </w:pPr>
            <w:r w:rsidRPr="006A1D5B">
              <w:rPr>
                <w:rFonts w:ascii="Open Sans" w:hAnsi="Open Sans" w:cs="Open Sans"/>
              </w:rPr>
              <w:t xml:space="preserve">POTRDILO NAROČNIKA O OGLEDU OBJEKTA </w:t>
            </w:r>
          </w:p>
        </w:tc>
        <w:tc>
          <w:tcPr>
            <w:tcW w:w="1418" w:type="dxa"/>
            <w:shd w:val="clear" w:color="auto" w:fill="auto"/>
          </w:tcPr>
          <w:p w14:paraId="39B28D87" w14:textId="7792EA99" w:rsidR="006A1D5B" w:rsidRPr="006A1D5B" w:rsidRDefault="006A1D5B" w:rsidP="006A1D5B">
            <w:pPr>
              <w:widowControl w:val="0"/>
              <w:jc w:val="both"/>
              <w:rPr>
                <w:rFonts w:ascii="Open Sans" w:hAnsi="Open Sans" w:cs="Open Sans"/>
                <w:b/>
                <w:bCs/>
              </w:rPr>
            </w:pPr>
            <w:r w:rsidRPr="006A1D5B">
              <w:rPr>
                <w:rFonts w:ascii="Open Sans" w:hAnsi="Open Sans" w:cs="Open Sans"/>
                <w:b/>
                <w:bCs/>
              </w:rPr>
              <w:t xml:space="preserve">Priloga </w:t>
            </w:r>
            <w:r w:rsidRPr="00235940">
              <w:rPr>
                <w:rFonts w:ascii="Open Sans" w:hAnsi="Open Sans" w:cs="Open Sans"/>
                <w:b/>
                <w:bCs/>
              </w:rPr>
              <w:t>5</w:t>
            </w:r>
          </w:p>
        </w:tc>
      </w:tr>
    </w:tbl>
    <w:p w14:paraId="316EE909" w14:textId="676D7B11" w:rsidR="006A1D5B" w:rsidRPr="006A1D5B" w:rsidRDefault="006A1D5B" w:rsidP="006A1D5B">
      <w:pPr>
        <w:widowControl w:val="0"/>
        <w:jc w:val="both"/>
        <w:rPr>
          <w:rFonts w:ascii="Open Sans" w:hAnsi="Open Sans" w:cs="Open Sans"/>
        </w:rPr>
      </w:pPr>
      <w:r w:rsidRPr="006A1D5B">
        <w:rPr>
          <w:rFonts w:ascii="Open Sans" w:hAnsi="Open Sans" w:cs="Open Sans"/>
        </w:rPr>
        <w:t>Ponudnik mora k ponudbi predložiti izpolnjeno in podpisano potrdilo o ogledu objekta, na lokaciji naročnika, Toplarniška ulica 19, Ljubljana.</w:t>
      </w:r>
    </w:p>
    <w:p w14:paraId="06EEB98B" w14:textId="3DA77D47" w:rsidR="006A1D5B" w:rsidRDefault="006A1D5B" w:rsidP="006A1D5B">
      <w:pPr>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351"/>
      </w:tblGrid>
      <w:tr w:rsidR="006A1D5B" w:rsidRPr="006A1D5B" w14:paraId="02461086" w14:textId="77777777" w:rsidTr="00BE19BC">
        <w:tc>
          <w:tcPr>
            <w:tcW w:w="8075" w:type="dxa"/>
            <w:tcBorders>
              <w:top w:val="single" w:sz="4" w:space="0" w:color="auto"/>
              <w:bottom w:val="single" w:sz="4" w:space="0" w:color="auto"/>
            </w:tcBorders>
          </w:tcPr>
          <w:p w14:paraId="5636A3F6" w14:textId="77777777" w:rsidR="006A1D5B" w:rsidRPr="006A1D5B" w:rsidRDefault="006A1D5B" w:rsidP="006A1D5B">
            <w:pPr>
              <w:widowControl w:val="0"/>
              <w:jc w:val="both"/>
              <w:rPr>
                <w:rFonts w:ascii="Open Sans" w:hAnsi="Open Sans" w:cs="Open Sans"/>
              </w:rPr>
            </w:pPr>
            <w:r w:rsidRPr="006A1D5B">
              <w:rPr>
                <w:rFonts w:ascii="Open Sans" w:hAnsi="Open Sans" w:cs="Open Sans"/>
                <w:b/>
              </w:rPr>
              <w:br w:type="page"/>
            </w:r>
            <w:r w:rsidRPr="006A1D5B">
              <w:rPr>
                <w:rFonts w:ascii="Open Sans" w:hAnsi="Open Sans" w:cs="Open Sans"/>
                <w:b/>
              </w:rPr>
              <w:br w:type="page"/>
            </w:r>
            <w:r w:rsidRPr="006A1D5B">
              <w:rPr>
                <w:rFonts w:ascii="Open Sans" w:hAnsi="Open Sans" w:cs="Open Sans"/>
                <w:b/>
              </w:rPr>
              <w:br w:type="page"/>
            </w:r>
            <w:r w:rsidRPr="006A1D5B">
              <w:rPr>
                <w:rFonts w:ascii="Open Sans" w:hAnsi="Open Sans" w:cs="Open Sans"/>
              </w:rPr>
              <w:t xml:space="preserve">POTRDITEV REFERENC S STRANI POSAMEZNIH NAROČNIKOV </w:t>
            </w:r>
          </w:p>
        </w:tc>
        <w:tc>
          <w:tcPr>
            <w:tcW w:w="1351" w:type="dxa"/>
            <w:tcBorders>
              <w:top w:val="single" w:sz="4" w:space="0" w:color="auto"/>
              <w:bottom w:val="single" w:sz="4" w:space="0" w:color="auto"/>
            </w:tcBorders>
          </w:tcPr>
          <w:p w14:paraId="093CF315" w14:textId="52187D41" w:rsidR="006A1D5B" w:rsidRPr="006A1D5B" w:rsidRDefault="006A1D5B" w:rsidP="006A1D5B">
            <w:pPr>
              <w:widowControl w:val="0"/>
              <w:jc w:val="both"/>
              <w:rPr>
                <w:rFonts w:ascii="Open Sans" w:hAnsi="Open Sans" w:cs="Open Sans"/>
                <w:b/>
                <w:i/>
              </w:rPr>
            </w:pPr>
            <w:r w:rsidRPr="006A1D5B">
              <w:rPr>
                <w:rFonts w:ascii="Open Sans" w:hAnsi="Open Sans" w:cs="Open Sans"/>
                <w:b/>
                <w:i/>
              </w:rPr>
              <w:t xml:space="preserve">Priloga </w:t>
            </w:r>
            <w:r>
              <w:rPr>
                <w:rFonts w:ascii="Open Sans" w:hAnsi="Open Sans" w:cs="Open Sans"/>
                <w:b/>
                <w:i/>
              </w:rPr>
              <w:t>6</w:t>
            </w:r>
            <w:r w:rsidRPr="006A1D5B">
              <w:rPr>
                <w:rFonts w:ascii="Open Sans" w:hAnsi="Open Sans" w:cs="Open Sans"/>
                <w:b/>
                <w:i/>
              </w:rPr>
              <w:t>/1</w:t>
            </w:r>
          </w:p>
        </w:tc>
      </w:tr>
    </w:tbl>
    <w:p w14:paraId="54F49861" w14:textId="08BBB30A" w:rsidR="006A1D5B" w:rsidRPr="006A1D5B" w:rsidRDefault="006A1D5B" w:rsidP="006A1D5B">
      <w:pPr>
        <w:widowControl w:val="0"/>
        <w:jc w:val="both"/>
        <w:rPr>
          <w:rFonts w:ascii="Open Sans" w:hAnsi="Open Sans" w:cs="Open Sans"/>
        </w:rPr>
      </w:pPr>
      <w:bookmarkStart w:id="3" w:name="_Hlk188535295"/>
      <w:r w:rsidRPr="006A1D5B">
        <w:rPr>
          <w:rFonts w:ascii="Open Sans" w:hAnsi="Open Sans" w:cs="Open Sans"/>
        </w:rPr>
        <w:t xml:space="preserve">Ponudnik mora k ponudbi priložiti izpolnjene in potrjene obrazce za reference, ki jih ponudnik navaja v prilogi </w:t>
      </w:r>
      <w:r w:rsidR="00883FEB">
        <w:rPr>
          <w:rFonts w:ascii="Open Sans" w:hAnsi="Open Sans" w:cs="Open Sans"/>
        </w:rPr>
        <w:t>6</w:t>
      </w:r>
      <w:r w:rsidRPr="006A1D5B">
        <w:rPr>
          <w:rFonts w:ascii="Open Sans" w:hAnsi="Open Sans" w:cs="Open Sans"/>
        </w:rPr>
        <w:t>. Ponudnik razmnoži potrebno število izvodov.</w:t>
      </w:r>
    </w:p>
    <w:bookmarkEnd w:id="3"/>
    <w:p w14:paraId="4686A7D1" w14:textId="77777777" w:rsidR="006A1D5B" w:rsidRPr="006A1D5B" w:rsidRDefault="006A1D5B" w:rsidP="006A1D5B">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51"/>
      </w:tblGrid>
      <w:tr w:rsidR="006A1D5B" w:rsidRPr="006A1D5B" w14:paraId="109021E6" w14:textId="77777777" w:rsidTr="00BE19BC">
        <w:tc>
          <w:tcPr>
            <w:tcW w:w="8080" w:type="dxa"/>
            <w:tcBorders>
              <w:top w:val="single" w:sz="4" w:space="0" w:color="auto"/>
              <w:bottom w:val="single" w:sz="4" w:space="0" w:color="auto"/>
            </w:tcBorders>
          </w:tcPr>
          <w:p w14:paraId="36E0E0F5" w14:textId="77777777" w:rsidR="006A1D5B" w:rsidRPr="006A1D5B" w:rsidRDefault="006A1D5B" w:rsidP="006A1D5B">
            <w:pPr>
              <w:widowControl w:val="0"/>
              <w:jc w:val="both"/>
              <w:rPr>
                <w:rFonts w:ascii="Open Sans" w:hAnsi="Open Sans" w:cs="Open Sans"/>
              </w:rPr>
            </w:pPr>
            <w:r w:rsidRPr="006A1D5B">
              <w:rPr>
                <w:rFonts w:ascii="Open Sans" w:hAnsi="Open Sans" w:cs="Open Sans"/>
              </w:rPr>
              <w:t>STROKOVNA SPOSOBNOST</w:t>
            </w:r>
          </w:p>
        </w:tc>
        <w:tc>
          <w:tcPr>
            <w:tcW w:w="1351" w:type="dxa"/>
            <w:tcBorders>
              <w:top w:val="single" w:sz="4" w:space="0" w:color="auto"/>
              <w:bottom w:val="single" w:sz="4" w:space="0" w:color="auto"/>
            </w:tcBorders>
          </w:tcPr>
          <w:p w14:paraId="6C22DD49" w14:textId="1BB8975D" w:rsidR="006A1D5B" w:rsidRPr="006A1D5B" w:rsidRDefault="006A1D5B" w:rsidP="006A1D5B">
            <w:pPr>
              <w:widowControl w:val="0"/>
              <w:jc w:val="both"/>
              <w:rPr>
                <w:rFonts w:ascii="Open Sans" w:hAnsi="Open Sans" w:cs="Open Sans"/>
                <w:b/>
                <w:i/>
              </w:rPr>
            </w:pPr>
            <w:r w:rsidRPr="006A1D5B">
              <w:rPr>
                <w:rFonts w:ascii="Open Sans" w:hAnsi="Open Sans" w:cs="Open Sans"/>
                <w:b/>
                <w:i/>
              </w:rPr>
              <w:t xml:space="preserve">Priloga </w:t>
            </w:r>
            <w:r>
              <w:rPr>
                <w:rFonts w:ascii="Open Sans" w:hAnsi="Open Sans" w:cs="Open Sans"/>
                <w:b/>
                <w:i/>
              </w:rPr>
              <w:t>7</w:t>
            </w:r>
          </w:p>
        </w:tc>
      </w:tr>
    </w:tbl>
    <w:p w14:paraId="04712915" w14:textId="77777777" w:rsidR="006A1D5B" w:rsidRPr="006A1D5B" w:rsidRDefault="006A1D5B" w:rsidP="006A1D5B">
      <w:pPr>
        <w:widowControl w:val="0"/>
        <w:jc w:val="both"/>
        <w:rPr>
          <w:rFonts w:ascii="Open Sans" w:hAnsi="Open Sans" w:cs="Open Sans"/>
        </w:rPr>
      </w:pPr>
      <w:r w:rsidRPr="006A1D5B">
        <w:rPr>
          <w:rFonts w:ascii="Open Sans" w:hAnsi="Open Sans" w:cs="Open Sans"/>
        </w:rPr>
        <w:t>Ponudnik ustrezno izpolni obrazec strokovna sposobnost, v katerem navede poimenski seznam ljudi, ki bodo delali na objektu, njihovo kvalifikacijo in njihovo zadolžitev. Ponudnik mora k ponudbi priložiti zahtevana dokazila o kadrih.</w:t>
      </w:r>
    </w:p>
    <w:p w14:paraId="0441CAC6" w14:textId="77777777" w:rsidR="006A1D5B" w:rsidRPr="006A1D5B" w:rsidRDefault="006A1D5B" w:rsidP="006A1D5B">
      <w:pPr>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351"/>
      </w:tblGrid>
      <w:tr w:rsidR="006A1D5B" w:rsidRPr="006A1D5B" w14:paraId="699CFC8B" w14:textId="77777777" w:rsidTr="00BE19BC">
        <w:tc>
          <w:tcPr>
            <w:tcW w:w="8075" w:type="dxa"/>
            <w:tcBorders>
              <w:top w:val="single" w:sz="4" w:space="0" w:color="auto"/>
              <w:bottom w:val="single" w:sz="4" w:space="0" w:color="auto"/>
            </w:tcBorders>
          </w:tcPr>
          <w:p w14:paraId="6B0CAD9F" w14:textId="77777777" w:rsidR="006A1D5B" w:rsidRPr="006A1D5B" w:rsidRDefault="006A1D5B" w:rsidP="006A1D5B">
            <w:pPr>
              <w:widowControl w:val="0"/>
              <w:jc w:val="both"/>
              <w:rPr>
                <w:rFonts w:ascii="Open Sans" w:hAnsi="Open Sans" w:cs="Open Sans"/>
              </w:rPr>
            </w:pPr>
            <w:r w:rsidRPr="006A1D5B">
              <w:rPr>
                <w:rFonts w:ascii="Open Sans" w:hAnsi="Open Sans" w:cs="Open Sans"/>
                <w:b/>
              </w:rPr>
              <w:br w:type="page"/>
            </w:r>
            <w:r w:rsidRPr="006A1D5B">
              <w:rPr>
                <w:rFonts w:ascii="Open Sans" w:hAnsi="Open Sans" w:cs="Open Sans"/>
                <w:b/>
              </w:rPr>
              <w:br w:type="page"/>
            </w:r>
            <w:r w:rsidRPr="006A1D5B">
              <w:rPr>
                <w:rFonts w:ascii="Open Sans" w:hAnsi="Open Sans" w:cs="Open Sans"/>
                <w:b/>
              </w:rPr>
              <w:br w:type="page"/>
            </w:r>
            <w:r w:rsidRPr="006A1D5B">
              <w:rPr>
                <w:rFonts w:ascii="Open Sans" w:hAnsi="Open Sans" w:cs="Open Sans"/>
              </w:rPr>
              <w:t xml:space="preserve">POTRDITEV OSEBNIH REFERENC S STRANI POSAMEZNIH NAROČNIKOV </w:t>
            </w:r>
          </w:p>
        </w:tc>
        <w:tc>
          <w:tcPr>
            <w:tcW w:w="1351" w:type="dxa"/>
            <w:tcBorders>
              <w:top w:val="single" w:sz="4" w:space="0" w:color="auto"/>
              <w:bottom w:val="single" w:sz="4" w:space="0" w:color="auto"/>
            </w:tcBorders>
          </w:tcPr>
          <w:p w14:paraId="606DA698" w14:textId="1E6ACA7A" w:rsidR="006A1D5B" w:rsidRPr="006A1D5B" w:rsidRDefault="006A1D5B" w:rsidP="006A1D5B">
            <w:pPr>
              <w:widowControl w:val="0"/>
              <w:jc w:val="both"/>
              <w:rPr>
                <w:rFonts w:ascii="Open Sans" w:hAnsi="Open Sans" w:cs="Open Sans"/>
                <w:b/>
                <w:i/>
              </w:rPr>
            </w:pPr>
            <w:r w:rsidRPr="006A1D5B">
              <w:rPr>
                <w:rFonts w:ascii="Open Sans" w:hAnsi="Open Sans" w:cs="Open Sans"/>
                <w:b/>
                <w:i/>
              </w:rPr>
              <w:t xml:space="preserve">Priloga </w:t>
            </w:r>
            <w:r>
              <w:rPr>
                <w:rFonts w:ascii="Open Sans" w:hAnsi="Open Sans" w:cs="Open Sans"/>
                <w:b/>
                <w:i/>
              </w:rPr>
              <w:t>7</w:t>
            </w:r>
            <w:r w:rsidRPr="006A1D5B">
              <w:rPr>
                <w:rFonts w:ascii="Open Sans" w:hAnsi="Open Sans" w:cs="Open Sans"/>
                <w:b/>
                <w:i/>
              </w:rPr>
              <w:t>/1</w:t>
            </w:r>
          </w:p>
        </w:tc>
      </w:tr>
    </w:tbl>
    <w:p w14:paraId="46914CD8" w14:textId="77777777" w:rsidR="006A1D5B" w:rsidRPr="006A1D5B" w:rsidRDefault="006A1D5B" w:rsidP="006A1D5B">
      <w:pPr>
        <w:widowControl w:val="0"/>
        <w:jc w:val="both"/>
        <w:rPr>
          <w:rFonts w:ascii="Open Sans" w:hAnsi="Open Sans" w:cs="Open Sans"/>
        </w:rPr>
      </w:pPr>
      <w:r w:rsidRPr="006A1D5B">
        <w:rPr>
          <w:rFonts w:ascii="Open Sans" w:hAnsi="Open Sans" w:cs="Open Sans"/>
        </w:rPr>
        <w:t>Ponudnik mora k ponudbi priložiti izpolnjene in potrjene obrazce osebnih referenc s strani posameznih naročnikov. Ponudnik razmnoži potrebno število izvodov.</w:t>
      </w:r>
    </w:p>
    <w:p w14:paraId="4F3DC6F8" w14:textId="77777777" w:rsidR="006A1D5B" w:rsidRPr="006A1D5B" w:rsidRDefault="006A1D5B" w:rsidP="006A1D5B">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51"/>
      </w:tblGrid>
      <w:tr w:rsidR="006A1D5B" w:rsidRPr="006A1D5B" w14:paraId="6C30D8D4" w14:textId="77777777" w:rsidTr="00AA3E47">
        <w:trPr>
          <w:trHeight w:val="98"/>
        </w:trPr>
        <w:tc>
          <w:tcPr>
            <w:tcW w:w="8080" w:type="dxa"/>
            <w:tcBorders>
              <w:top w:val="single" w:sz="4" w:space="0" w:color="auto"/>
              <w:bottom w:val="single" w:sz="4" w:space="0" w:color="auto"/>
            </w:tcBorders>
          </w:tcPr>
          <w:p w14:paraId="2E872C40" w14:textId="77777777" w:rsidR="006A1D5B" w:rsidRPr="006A1D5B" w:rsidRDefault="006A1D5B" w:rsidP="006A1D5B">
            <w:pPr>
              <w:widowControl w:val="0"/>
              <w:jc w:val="both"/>
              <w:rPr>
                <w:rFonts w:ascii="Open Sans" w:hAnsi="Open Sans" w:cs="Open Sans"/>
              </w:rPr>
            </w:pPr>
            <w:r w:rsidRPr="006A1D5B">
              <w:rPr>
                <w:rFonts w:ascii="Open Sans" w:hAnsi="Open Sans" w:cs="Open Sans"/>
              </w:rPr>
              <w:t>ZAVAROVANJE ODGOVORNOSTI</w:t>
            </w:r>
          </w:p>
        </w:tc>
        <w:tc>
          <w:tcPr>
            <w:tcW w:w="1351" w:type="dxa"/>
            <w:tcBorders>
              <w:top w:val="single" w:sz="4" w:space="0" w:color="auto"/>
              <w:bottom w:val="single" w:sz="4" w:space="0" w:color="auto"/>
            </w:tcBorders>
          </w:tcPr>
          <w:p w14:paraId="12B95CFC" w14:textId="77777777" w:rsidR="006A1D5B" w:rsidRPr="006A1D5B" w:rsidRDefault="006A1D5B" w:rsidP="006A1D5B">
            <w:pPr>
              <w:widowControl w:val="0"/>
              <w:jc w:val="both"/>
              <w:rPr>
                <w:rFonts w:ascii="Open Sans" w:hAnsi="Open Sans" w:cs="Open Sans"/>
                <w:b/>
                <w:bCs/>
              </w:rPr>
            </w:pPr>
          </w:p>
        </w:tc>
      </w:tr>
    </w:tbl>
    <w:p w14:paraId="28FB4071" w14:textId="77777777" w:rsidR="006A1D5B" w:rsidRPr="006A1D5B" w:rsidRDefault="006A1D5B" w:rsidP="006A1D5B">
      <w:pPr>
        <w:widowControl w:val="0"/>
        <w:jc w:val="both"/>
        <w:rPr>
          <w:rFonts w:ascii="Open Sans" w:hAnsi="Open Sans" w:cs="Open Sans"/>
        </w:rPr>
      </w:pPr>
      <w:bookmarkStart w:id="4" w:name="_Hlk174972713"/>
      <w:r w:rsidRPr="006A1D5B">
        <w:rPr>
          <w:rFonts w:ascii="Open Sans" w:hAnsi="Open Sans" w:cs="Open Sans"/>
        </w:rPr>
        <w:t>Ponudnik mora priložiti zavarovalno pogodbo in/ali polico oz. potrdilo zavarovanca o sklenjenem zavarovanju skladno s 16. členom GZ-1.</w:t>
      </w:r>
    </w:p>
    <w:bookmarkEnd w:id="4"/>
    <w:p w14:paraId="2976624C" w14:textId="77777777" w:rsidR="006A1D5B" w:rsidRPr="007E1A55" w:rsidRDefault="006A1D5B" w:rsidP="006A0869">
      <w:pPr>
        <w:widowControl w:val="0"/>
        <w:jc w:val="both"/>
        <w:rPr>
          <w:rFonts w:ascii="Open Sans" w:hAnsi="Open Sans" w:cs="Open Sans"/>
        </w:rPr>
      </w:pPr>
    </w:p>
    <w:p w14:paraId="1988CBB9" w14:textId="77777777" w:rsidR="003608BE" w:rsidRPr="007E1A55" w:rsidRDefault="003608BE" w:rsidP="00E901F7">
      <w:pPr>
        <w:widowControl w:val="0"/>
        <w:numPr>
          <w:ilvl w:val="1"/>
          <w:numId w:val="19"/>
        </w:numPr>
        <w:tabs>
          <w:tab w:val="left" w:pos="709"/>
        </w:tabs>
        <w:ind w:left="709" w:hanging="709"/>
        <w:jc w:val="both"/>
        <w:outlineLvl w:val="7"/>
        <w:rPr>
          <w:rFonts w:ascii="Open Sans" w:hAnsi="Open Sans" w:cs="Open Sans"/>
          <w:b/>
          <w:bCs/>
        </w:rPr>
      </w:pPr>
      <w:r w:rsidRPr="007E1A55">
        <w:rPr>
          <w:rFonts w:ascii="Open Sans" w:hAnsi="Open Sans" w:cs="Open Sans"/>
          <w:b/>
          <w:bCs/>
        </w:rPr>
        <w:t>MERILO ZA IZBIRO NAJUGODNEJŠE PONUDBE</w:t>
      </w:r>
    </w:p>
    <w:p w14:paraId="2FFC3CD8" w14:textId="77777777" w:rsidR="003608BE" w:rsidRPr="007E1A55" w:rsidRDefault="003608BE" w:rsidP="006A0869">
      <w:pPr>
        <w:widowControl w:val="0"/>
        <w:jc w:val="both"/>
        <w:rPr>
          <w:rFonts w:ascii="Open Sans" w:hAnsi="Open Sans" w:cs="Open Sans"/>
        </w:rPr>
      </w:pPr>
    </w:p>
    <w:p w14:paraId="2529630E" w14:textId="77777777" w:rsidR="000E12F1" w:rsidRPr="000E12F1" w:rsidRDefault="000E12F1" w:rsidP="006A0869">
      <w:pPr>
        <w:widowControl w:val="0"/>
        <w:jc w:val="both"/>
        <w:rPr>
          <w:rFonts w:ascii="Open Sans" w:hAnsi="Open Sans" w:cs="Open Sans"/>
        </w:rPr>
      </w:pPr>
      <w:r w:rsidRPr="000E12F1">
        <w:rPr>
          <w:rFonts w:ascii="Open Sans" w:hAnsi="Open Sans" w:cs="Open Sans"/>
        </w:rPr>
        <w:t>Naročnik bo sklenil pogodbo s ponudnikom, ki bo oddal ekonomsko najugodnejšo ponudbo. Merilo za izbiro ekonomsko najugodnejše ponudbe je ponudbena vrednost v EUR brez DDV, ob izpolnjevanju vseh pogojev in zahtev naročnika, navedenih v razpisni dokumentaciji.</w:t>
      </w:r>
    </w:p>
    <w:p w14:paraId="3FC9E1D5" w14:textId="77777777" w:rsidR="000E12F1" w:rsidRPr="000E12F1" w:rsidRDefault="000E12F1" w:rsidP="006A0869">
      <w:pPr>
        <w:widowControl w:val="0"/>
        <w:jc w:val="both"/>
        <w:rPr>
          <w:rFonts w:ascii="Open Sans" w:hAnsi="Open Sans" w:cs="Open Sans"/>
        </w:rPr>
      </w:pPr>
    </w:p>
    <w:p w14:paraId="3EE988BD" w14:textId="77777777" w:rsidR="000E12F1" w:rsidRPr="000E12F1" w:rsidRDefault="000E12F1" w:rsidP="006A0869">
      <w:pPr>
        <w:widowControl w:val="0"/>
        <w:jc w:val="both"/>
        <w:rPr>
          <w:rFonts w:ascii="Open Sans" w:hAnsi="Open Sans" w:cs="Open Sans"/>
        </w:rPr>
      </w:pPr>
      <w:r w:rsidRPr="000E12F1">
        <w:rPr>
          <w:rFonts w:ascii="Open Sans" w:hAnsi="Open Sans" w:cs="Open Sans"/>
        </w:rPr>
        <w:t>Ponudbena vrednost v EUR brez DDV je vrednost, navedena v ponudbi ponudnika.</w:t>
      </w:r>
    </w:p>
    <w:p w14:paraId="660DC8CF" w14:textId="77777777" w:rsidR="003608BE" w:rsidRPr="007E1A55" w:rsidRDefault="003608BE" w:rsidP="006A0869">
      <w:pPr>
        <w:widowControl w:val="0"/>
        <w:jc w:val="both"/>
        <w:rPr>
          <w:rFonts w:ascii="Open Sans" w:hAnsi="Open Sans" w:cs="Open Sans"/>
          <w:b/>
        </w:rPr>
      </w:pPr>
    </w:p>
    <w:p w14:paraId="39DD9786" w14:textId="77777777" w:rsidR="003608BE" w:rsidRPr="007E1A55" w:rsidRDefault="003608BE" w:rsidP="00E901F7">
      <w:pPr>
        <w:widowControl w:val="0"/>
        <w:numPr>
          <w:ilvl w:val="1"/>
          <w:numId w:val="19"/>
        </w:numPr>
        <w:tabs>
          <w:tab w:val="left" w:pos="709"/>
        </w:tabs>
        <w:ind w:left="709" w:hanging="709"/>
        <w:jc w:val="both"/>
        <w:outlineLvl w:val="7"/>
        <w:rPr>
          <w:rFonts w:ascii="Open Sans" w:hAnsi="Open Sans" w:cs="Open Sans"/>
          <w:b/>
          <w:bCs/>
        </w:rPr>
      </w:pPr>
      <w:r w:rsidRPr="007E1A55">
        <w:rPr>
          <w:rFonts w:ascii="Open Sans" w:hAnsi="Open Sans" w:cs="Open Sans"/>
          <w:b/>
          <w:bCs/>
        </w:rPr>
        <w:t>POGAJANJA</w:t>
      </w:r>
    </w:p>
    <w:p w14:paraId="050ABFDB" w14:textId="77777777" w:rsidR="003608BE" w:rsidRPr="007E1A55" w:rsidRDefault="003608BE" w:rsidP="006A0869">
      <w:pPr>
        <w:widowControl w:val="0"/>
        <w:jc w:val="both"/>
        <w:rPr>
          <w:rFonts w:ascii="Open Sans" w:hAnsi="Open Sans" w:cs="Open Sans"/>
        </w:rPr>
      </w:pPr>
    </w:p>
    <w:p w14:paraId="086EF5AD" w14:textId="77777777" w:rsidR="003608BE" w:rsidRPr="007E1A55" w:rsidRDefault="003608BE" w:rsidP="006A0869">
      <w:pPr>
        <w:widowControl w:val="0"/>
        <w:jc w:val="both"/>
        <w:rPr>
          <w:rFonts w:ascii="Open Sans" w:hAnsi="Open Sans" w:cs="Open Sans"/>
        </w:rPr>
      </w:pPr>
      <w:r w:rsidRPr="007E1A55">
        <w:rPr>
          <w:rFonts w:ascii="Open Sans" w:hAnsi="Open Sans" w:cs="Open Sans"/>
        </w:rPr>
        <w:t xml:space="preserve">Naročnik bo v postopek oddaje javnega naročila vključil tudi pogajanja, in sicer v enem krogu. </w:t>
      </w:r>
    </w:p>
    <w:p w14:paraId="23D39B68" w14:textId="77777777" w:rsidR="003608BE" w:rsidRPr="007E1A55" w:rsidRDefault="003608BE" w:rsidP="006A0869">
      <w:pPr>
        <w:widowControl w:val="0"/>
        <w:jc w:val="both"/>
        <w:outlineLvl w:val="0"/>
        <w:rPr>
          <w:rFonts w:ascii="Open Sans" w:hAnsi="Open Sans" w:cs="Open Sans"/>
        </w:rPr>
      </w:pPr>
    </w:p>
    <w:p w14:paraId="40CC4E78" w14:textId="77777777" w:rsidR="00E7723B" w:rsidRPr="00E7723B" w:rsidRDefault="00E7723B" w:rsidP="00E7723B">
      <w:pPr>
        <w:widowControl w:val="0"/>
        <w:jc w:val="both"/>
        <w:outlineLvl w:val="0"/>
        <w:rPr>
          <w:rFonts w:ascii="Open Sans" w:hAnsi="Open Sans" w:cs="Open Sans"/>
        </w:rPr>
      </w:pPr>
      <w:r w:rsidRPr="00E7723B">
        <w:rPr>
          <w:rFonts w:ascii="Open Sans" w:hAnsi="Open Sans" w:cs="Open Sans"/>
        </w:rPr>
        <w:lastRenderedPageBreak/>
        <w:t xml:space="preserve">Predmet pogajanj bo znižanje vrednosti posamezne postavke v ponudbenem predračunu in skupne ponudbene vrednosti. </w:t>
      </w:r>
    </w:p>
    <w:p w14:paraId="191A4B98" w14:textId="77777777" w:rsidR="00A1116B" w:rsidRDefault="00A1116B" w:rsidP="00235940">
      <w:pPr>
        <w:widowControl w:val="0"/>
        <w:jc w:val="both"/>
        <w:outlineLvl w:val="0"/>
        <w:rPr>
          <w:rFonts w:ascii="Open Sans" w:hAnsi="Open Sans" w:cs="Open Sans"/>
        </w:rPr>
      </w:pPr>
    </w:p>
    <w:p w14:paraId="36347A34" w14:textId="707D7C66" w:rsidR="003608BE" w:rsidRPr="007E1A55" w:rsidRDefault="003608BE" w:rsidP="00235940">
      <w:pPr>
        <w:widowControl w:val="0"/>
        <w:jc w:val="both"/>
        <w:outlineLvl w:val="0"/>
        <w:rPr>
          <w:rFonts w:ascii="Open Sans" w:eastAsia="Calibri" w:hAnsi="Open Sans" w:cs="Open Sans"/>
          <w:lang w:eastAsia="en-US"/>
        </w:rPr>
      </w:pPr>
      <w:r w:rsidRPr="007E1A55">
        <w:rPr>
          <w:rFonts w:ascii="Open Sans" w:eastAsia="Calibri" w:hAnsi="Open Sans" w:cs="Open Sans"/>
          <w:lang w:eastAsia="en-US"/>
        </w:rPr>
        <w:t>Povabilo na pogajanja bo naročnik poslal vsem ponudnikom, ki bodo oddali ponudbo, na elektronski naslov kontaktne osebe ponudnika, navedene v prilogi 1 (Podatki o ponudniku).</w:t>
      </w:r>
    </w:p>
    <w:p w14:paraId="1640F250" w14:textId="77777777" w:rsidR="003608BE" w:rsidRPr="007E1A55" w:rsidRDefault="003608BE" w:rsidP="00235940">
      <w:pPr>
        <w:widowControl w:val="0"/>
        <w:ind w:right="56"/>
        <w:jc w:val="both"/>
        <w:rPr>
          <w:rFonts w:ascii="Open Sans" w:eastAsia="Calibri" w:hAnsi="Open Sans" w:cs="Open Sans"/>
          <w:lang w:eastAsia="en-US"/>
        </w:rPr>
      </w:pPr>
    </w:p>
    <w:p w14:paraId="5461D5A3" w14:textId="783C37C5" w:rsidR="00E7723B" w:rsidRDefault="00E7723B" w:rsidP="00E7723B">
      <w:pPr>
        <w:widowControl w:val="0"/>
        <w:ind w:right="56"/>
        <w:jc w:val="both"/>
        <w:rPr>
          <w:rFonts w:ascii="Open Sans" w:eastAsia="Calibri" w:hAnsi="Open Sans" w:cs="Open Sans"/>
          <w:lang w:eastAsia="en-US"/>
        </w:rPr>
      </w:pPr>
      <w:r w:rsidRPr="00E7723B">
        <w:rPr>
          <w:rFonts w:ascii="Open Sans" w:eastAsia="Calibri" w:hAnsi="Open Sans" w:cs="Open Sans"/>
          <w:lang w:eastAsia="en-US"/>
        </w:rPr>
        <w:t>V primeru, da bo ponudnik na pogajanjih zvišal vrednost posamezne postavke v ponudbenem predračunu ali skupno ponudbeno vrednost kot v prvotni ponudbi bo izključen iz nadaljnjega postopka.  </w:t>
      </w:r>
    </w:p>
    <w:p w14:paraId="393487E3" w14:textId="77777777" w:rsidR="008E3B60" w:rsidRPr="00E7723B" w:rsidRDefault="008E3B60" w:rsidP="00E7723B">
      <w:pPr>
        <w:widowControl w:val="0"/>
        <w:ind w:right="56"/>
        <w:jc w:val="both"/>
        <w:rPr>
          <w:rFonts w:ascii="Open Sans" w:eastAsia="Calibri" w:hAnsi="Open Sans" w:cs="Open Sans"/>
          <w:lang w:eastAsia="en-US"/>
        </w:rPr>
      </w:pPr>
    </w:p>
    <w:p w14:paraId="63BEA94A" w14:textId="6B15B60F" w:rsidR="003608BE" w:rsidRDefault="003608BE" w:rsidP="006A0869">
      <w:pPr>
        <w:widowControl w:val="0"/>
        <w:ind w:right="56"/>
        <w:jc w:val="both"/>
        <w:rPr>
          <w:rFonts w:ascii="Open Sans" w:eastAsia="Calibri" w:hAnsi="Open Sans" w:cs="Open Sans"/>
          <w:lang w:eastAsia="en-US"/>
        </w:rPr>
      </w:pPr>
      <w:r w:rsidRPr="007E1A55">
        <w:rPr>
          <w:rFonts w:ascii="Open Sans" w:eastAsia="Calibri" w:hAnsi="Open Sans" w:cs="Open Sans"/>
          <w:lang w:eastAsia="en-US"/>
        </w:rPr>
        <w:t>Če se ponudnik ne bo odzval na naročnikovo povabilo na pogajanja in ne bo predložil nove oz. končne ponudbe, bo naročnik v postopku pogajanj kot končno ponudbo upošteval ponudnikovo prvotno predloženo ponudbo.</w:t>
      </w:r>
    </w:p>
    <w:p w14:paraId="3AF658DB" w14:textId="77777777" w:rsidR="0007760F" w:rsidRPr="007E1A55" w:rsidRDefault="0007760F" w:rsidP="006A0869">
      <w:pPr>
        <w:widowControl w:val="0"/>
        <w:ind w:right="56"/>
        <w:jc w:val="both"/>
        <w:rPr>
          <w:rFonts w:ascii="Open Sans" w:eastAsia="Calibri" w:hAnsi="Open Sans" w:cs="Open Sans"/>
          <w:lang w:eastAsia="en-US"/>
        </w:rPr>
      </w:pPr>
    </w:p>
    <w:p w14:paraId="2B3A48A6" w14:textId="37EF52EA" w:rsidR="003608BE" w:rsidRDefault="003608BE" w:rsidP="006A0869">
      <w:pPr>
        <w:widowControl w:val="0"/>
        <w:jc w:val="both"/>
        <w:rPr>
          <w:rFonts w:ascii="Open Sans" w:eastAsia="Calibri" w:hAnsi="Open Sans" w:cs="Open Sans"/>
          <w:lang w:eastAsia="en-US"/>
        </w:rPr>
      </w:pPr>
      <w:r w:rsidRPr="007E1A55">
        <w:rPr>
          <w:rFonts w:ascii="Open Sans" w:eastAsia="Calibri" w:hAnsi="Open Sans" w:cs="Open Sans"/>
          <w:lang w:eastAsia="en-US"/>
        </w:rPr>
        <w:t>Ponudnik bo na povabilo naročnika oddal končno pisno ponudbo na način, kot bo določeno v povabilu na pogajanja.</w:t>
      </w:r>
    </w:p>
    <w:p w14:paraId="734CAD93" w14:textId="77777777" w:rsidR="00C95FEC" w:rsidRDefault="00C95FEC" w:rsidP="006A0869">
      <w:pPr>
        <w:widowControl w:val="0"/>
        <w:jc w:val="both"/>
        <w:rPr>
          <w:rFonts w:ascii="Open Sans" w:eastAsia="Calibri" w:hAnsi="Open Sans" w:cs="Open Sans"/>
          <w:lang w:eastAsia="en-US"/>
        </w:rPr>
      </w:pPr>
    </w:p>
    <w:p w14:paraId="3D4B4548" w14:textId="77777777" w:rsidR="003608BE" w:rsidRPr="007E1A55" w:rsidRDefault="003608BE" w:rsidP="00E901F7">
      <w:pPr>
        <w:widowControl w:val="0"/>
        <w:numPr>
          <w:ilvl w:val="1"/>
          <w:numId w:val="19"/>
        </w:numPr>
        <w:tabs>
          <w:tab w:val="left" w:pos="709"/>
        </w:tabs>
        <w:ind w:left="709" w:hanging="709"/>
        <w:jc w:val="both"/>
        <w:outlineLvl w:val="7"/>
        <w:rPr>
          <w:rFonts w:ascii="Open Sans" w:hAnsi="Open Sans" w:cs="Open Sans"/>
          <w:b/>
          <w:bCs/>
        </w:rPr>
      </w:pPr>
      <w:r w:rsidRPr="007E1A55">
        <w:rPr>
          <w:rFonts w:ascii="Open Sans" w:hAnsi="Open Sans" w:cs="Open Sans"/>
          <w:b/>
          <w:bCs/>
        </w:rPr>
        <w:t>PREGLED PONUDB</w:t>
      </w:r>
    </w:p>
    <w:p w14:paraId="0BADC209" w14:textId="77777777" w:rsidR="003608BE" w:rsidRPr="007E1A55" w:rsidRDefault="003608BE" w:rsidP="006A0869">
      <w:pPr>
        <w:widowControl w:val="0"/>
        <w:jc w:val="both"/>
        <w:rPr>
          <w:rFonts w:ascii="Open Sans" w:hAnsi="Open Sans" w:cs="Open Sans"/>
        </w:rPr>
      </w:pPr>
    </w:p>
    <w:p w14:paraId="23F995CF" w14:textId="5C7736F4" w:rsidR="003608BE" w:rsidRDefault="003608BE" w:rsidP="006A0869">
      <w:pPr>
        <w:widowControl w:val="0"/>
        <w:jc w:val="both"/>
        <w:rPr>
          <w:rFonts w:ascii="Open Sans" w:hAnsi="Open Sans" w:cs="Open Sans"/>
        </w:rPr>
      </w:pPr>
      <w:r w:rsidRPr="007E1A55">
        <w:rPr>
          <w:rFonts w:ascii="Open Sans" w:hAnsi="Open Sans" w:cs="Open Sans"/>
        </w:rPr>
        <w:t>Naročnik bo pred oddajo javnega naročila preveril obstoj in vsebino podatkov oziroma drugih navedb iz ponudbe ponudnika, kateremu se je odločil oddati javno naročilo.</w:t>
      </w:r>
    </w:p>
    <w:p w14:paraId="38F4E511" w14:textId="77777777" w:rsidR="003608BE" w:rsidRPr="007E1A55" w:rsidRDefault="003608BE" w:rsidP="006A0869">
      <w:pPr>
        <w:widowControl w:val="0"/>
        <w:jc w:val="both"/>
        <w:rPr>
          <w:rFonts w:ascii="Open Sans" w:hAnsi="Open Sans" w:cs="Open Sans"/>
        </w:rPr>
      </w:pPr>
    </w:p>
    <w:p w14:paraId="26047FDD" w14:textId="77777777" w:rsidR="003608BE" w:rsidRPr="007E1A55" w:rsidRDefault="003608BE" w:rsidP="00E901F7">
      <w:pPr>
        <w:widowControl w:val="0"/>
        <w:numPr>
          <w:ilvl w:val="1"/>
          <w:numId w:val="19"/>
        </w:numPr>
        <w:tabs>
          <w:tab w:val="left" w:pos="709"/>
        </w:tabs>
        <w:ind w:left="709" w:hanging="709"/>
        <w:jc w:val="both"/>
        <w:outlineLvl w:val="7"/>
        <w:rPr>
          <w:rFonts w:ascii="Open Sans" w:hAnsi="Open Sans" w:cs="Open Sans"/>
          <w:b/>
          <w:bCs/>
        </w:rPr>
      </w:pPr>
      <w:r w:rsidRPr="007E1A55">
        <w:rPr>
          <w:rFonts w:ascii="Open Sans" w:hAnsi="Open Sans" w:cs="Open Sans"/>
          <w:b/>
          <w:bCs/>
        </w:rPr>
        <w:t>ZAUPNOST POSTOPKA</w:t>
      </w:r>
    </w:p>
    <w:p w14:paraId="15AA0E17" w14:textId="77777777" w:rsidR="003608BE" w:rsidRPr="007E1A55" w:rsidRDefault="003608BE" w:rsidP="006A0869">
      <w:pPr>
        <w:widowControl w:val="0"/>
        <w:tabs>
          <w:tab w:val="left" w:pos="0"/>
        </w:tabs>
        <w:jc w:val="both"/>
        <w:rPr>
          <w:rFonts w:ascii="Open Sans" w:hAnsi="Open Sans" w:cs="Open Sans"/>
        </w:rPr>
      </w:pPr>
    </w:p>
    <w:p w14:paraId="142FA08D" w14:textId="559F9900" w:rsidR="00F37661" w:rsidRDefault="003608BE" w:rsidP="006B1C6C">
      <w:pPr>
        <w:widowControl w:val="0"/>
        <w:tabs>
          <w:tab w:val="left" w:pos="0"/>
        </w:tabs>
        <w:jc w:val="both"/>
        <w:rPr>
          <w:rFonts w:ascii="Open Sans" w:hAnsi="Open Sans" w:cs="Open Sans"/>
        </w:rPr>
      </w:pPr>
      <w:r w:rsidRPr="007E1A55">
        <w:rPr>
          <w:rFonts w:ascii="Open Sans" w:hAnsi="Open Sans" w:cs="Open Sans"/>
        </w:rPr>
        <w:t>Podatki, ki jih bo ponudnik upravičeno označil kot zaupne,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66BD8551" w14:textId="1EB78601" w:rsidR="006B1C6C" w:rsidRDefault="006B1C6C" w:rsidP="006B1C6C">
      <w:pPr>
        <w:widowControl w:val="0"/>
        <w:tabs>
          <w:tab w:val="left" w:pos="0"/>
        </w:tabs>
        <w:jc w:val="both"/>
        <w:rPr>
          <w:rFonts w:ascii="Open Sans" w:hAnsi="Open Sans" w:cs="Open Sans"/>
        </w:rPr>
      </w:pPr>
    </w:p>
    <w:p w14:paraId="4CB1B5D5" w14:textId="77777777" w:rsidR="00F40932" w:rsidRPr="00F40932" w:rsidRDefault="00F40932" w:rsidP="00E901F7">
      <w:pPr>
        <w:widowControl w:val="0"/>
        <w:numPr>
          <w:ilvl w:val="1"/>
          <w:numId w:val="19"/>
        </w:numPr>
        <w:tabs>
          <w:tab w:val="left" w:pos="709"/>
        </w:tabs>
        <w:ind w:left="709" w:hanging="709"/>
        <w:jc w:val="both"/>
        <w:outlineLvl w:val="7"/>
        <w:rPr>
          <w:rFonts w:ascii="Open Sans" w:hAnsi="Open Sans" w:cs="Open Sans"/>
          <w:b/>
          <w:bCs/>
        </w:rPr>
      </w:pPr>
      <w:r w:rsidRPr="00F40932">
        <w:rPr>
          <w:rFonts w:ascii="Open Sans" w:hAnsi="Open Sans" w:cs="Open Sans"/>
          <w:b/>
          <w:bCs/>
        </w:rPr>
        <w:t>VZOREC POGODBE IN PISNEGA SPORAZUMA O SKUPNIH VARNOSTNIH UKREPIH IN RAVNANJU Z OKOLJEM</w:t>
      </w:r>
    </w:p>
    <w:p w14:paraId="58999919" w14:textId="77777777" w:rsidR="00F40932" w:rsidRPr="00F40932" w:rsidRDefault="00F40932" w:rsidP="00F40932">
      <w:pPr>
        <w:widowControl w:val="0"/>
        <w:tabs>
          <w:tab w:val="left" w:pos="0"/>
        </w:tabs>
        <w:jc w:val="both"/>
        <w:rPr>
          <w:rFonts w:ascii="Tahoma" w:hAnsi="Tahoma" w:cs="Tahoma"/>
          <w:sz w:val="22"/>
          <w:szCs w:val="22"/>
          <w:lang w:eastAsia="x-none"/>
        </w:rPr>
      </w:pPr>
    </w:p>
    <w:p w14:paraId="1793436E" w14:textId="77777777" w:rsidR="00F40932" w:rsidRPr="00F40932" w:rsidRDefault="00F40932" w:rsidP="00F40932">
      <w:pPr>
        <w:widowControl w:val="0"/>
        <w:tabs>
          <w:tab w:val="left" w:pos="0"/>
        </w:tabs>
        <w:jc w:val="both"/>
        <w:rPr>
          <w:rFonts w:ascii="Open Sans" w:hAnsi="Open Sans" w:cs="Open Sans"/>
          <w:lang w:eastAsia="x-none"/>
        </w:rPr>
      </w:pPr>
      <w:r w:rsidRPr="00F40932">
        <w:rPr>
          <w:rFonts w:ascii="Open Sans" w:hAnsi="Open Sans" w:cs="Open Sans"/>
          <w:lang w:eastAsia="x-none"/>
        </w:rPr>
        <w:t>Ponudnik se mora s priloženim vzorcem pogodbe in Pisnega sporazuma o skupnih varnostnih ukrepih in ravnanju z okoljem v celoti strinjati. V primeru izbora se ponudnik zavezuje skleniti pogodbo in Pisni sporazum o skupnih varnostnih ukrepih in ravnanju z okoljem z naročnikom v vsebini, ki izhaja iz vzorca pogodbe in vzorca Pisnega sporazuma o skupnih varnostnih ukrepih in ravnanju z okoljem. Pogodbo in Pisni sporazum o skupnih varnostnih ukrepih in ravnanju z okoljem bo sklenil v roku največ 5 (pet) delovnih dni po prejemu pogodbe ter Pisnega sporazuma o skupnih varnostnih ukrepih in ravnanju z okoljem v podpis s strani naročnika.</w:t>
      </w:r>
    </w:p>
    <w:p w14:paraId="078E834B" w14:textId="77777777" w:rsidR="00F40932" w:rsidRPr="00F40932" w:rsidRDefault="00F40932" w:rsidP="00F40932">
      <w:pPr>
        <w:widowControl w:val="0"/>
        <w:tabs>
          <w:tab w:val="left" w:pos="0"/>
        </w:tabs>
        <w:jc w:val="both"/>
        <w:rPr>
          <w:rFonts w:ascii="Open Sans" w:hAnsi="Open Sans" w:cs="Open Sans"/>
          <w:lang w:eastAsia="x-none"/>
        </w:rPr>
      </w:pPr>
    </w:p>
    <w:p w14:paraId="014F8DCC" w14:textId="77777777" w:rsidR="00F40932" w:rsidRPr="00F40932" w:rsidRDefault="00F40932" w:rsidP="00F40932">
      <w:pPr>
        <w:widowControl w:val="0"/>
        <w:tabs>
          <w:tab w:val="left" w:pos="0"/>
        </w:tabs>
        <w:jc w:val="both"/>
        <w:rPr>
          <w:rFonts w:ascii="Open Sans" w:hAnsi="Open Sans" w:cs="Open Sans"/>
          <w:lang w:eastAsia="x-none"/>
        </w:rPr>
      </w:pPr>
      <w:r w:rsidRPr="00F40932">
        <w:rPr>
          <w:rFonts w:ascii="Open Sans" w:hAnsi="Open Sans" w:cs="Open Sans"/>
          <w:lang w:eastAsia="x-none"/>
        </w:rPr>
        <w:t>Naročnik si pridržuje pravico do sprememb in dopolnitev priloženega vzorca pogodbe. Ta pravica se ne nanaša na bistvene sestavine le-teh.</w:t>
      </w:r>
    </w:p>
    <w:p w14:paraId="019C8F09" w14:textId="77777777" w:rsidR="00F40932" w:rsidRDefault="00F40932" w:rsidP="006B1C6C">
      <w:pPr>
        <w:widowControl w:val="0"/>
        <w:tabs>
          <w:tab w:val="left" w:pos="0"/>
        </w:tabs>
        <w:jc w:val="both"/>
        <w:rPr>
          <w:rFonts w:ascii="Open Sans" w:hAnsi="Open Sans" w:cs="Open Sans"/>
        </w:rPr>
      </w:pPr>
    </w:p>
    <w:p w14:paraId="05495853" w14:textId="77777777" w:rsidR="003608BE" w:rsidRPr="007E1A55" w:rsidRDefault="003608BE" w:rsidP="00E901F7">
      <w:pPr>
        <w:widowControl w:val="0"/>
        <w:numPr>
          <w:ilvl w:val="1"/>
          <w:numId w:val="19"/>
        </w:numPr>
        <w:tabs>
          <w:tab w:val="left" w:pos="709"/>
        </w:tabs>
        <w:ind w:left="709" w:hanging="709"/>
        <w:jc w:val="both"/>
        <w:outlineLvl w:val="7"/>
        <w:rPr>
          <w:rFonts w:ascii="Open Sans" w:hAnsi="Open Sans" w:cs="Open Sans"/>
          <w:b/>
          <w:bCs/>
        </w:rPr>
      </w:pPr>
      <w:r w:rsidRPr="007E1A55">
        <w:rPr>
          <w:rFonts w:ascii="Open Sans" w:hAnsi="Open Sans" w:cs="Open Sans"/>
          <w:b/>
          <w:bCs/>
        </w:rPr>
        <w:t>OBVESTILO O IZBORU</w:t>
      </w:r>
    </w:p>
    <w:p w14:paraId="69CE1FAC" w14:textId="77777777" w:rsidR="003608BE" w:rsidRPr="007E1A55" w:rsidRDefault="003608BE" w:rsidP="006A0869">
      <w:pPr>
        <w:widowControl w:val="0"/>
        <w:jc w:val="both"/>
        <w:rPr>
          <w:rFonts w:ascii="Open Sans" w:hAnsi="Open Sans" w:cs="Open Sans"/>
        </w:rPr>
      </w:pPr>
    </w:p>
    <w:p w14:paraId="23A1FA2E" w14:textId="17BBA9B2" w:rsidR="003608BE" w:rsidRDefault="003608BE" w:rsidP="006A0869">
      <w:pPr>
        <w:widowControl w:val="0"/>
        <w:jc w:val="both"/>
        <w:rPr>
          <w:rFonts w:ascii="Open Sans" w:hAnsi="Open Sans" w:cs="Open Sans"/>
        </w:rPr>
      </w:pPr>
      <w:r w:rsidRPr="007E1A55">
        <w:rPr>
          <w:rFonts w:ascii="Open Sans" w:hAnsi="Open Sans" w:cs="Open Sans"/>
        </w:rPr>
        <w:t>Naročnik bo o izboru po tem javnem naročilu obvestil vse ponudnike, ki bodo oddali ponudbo za predmetno javno naročilo. Obvestilo o izboru bo poslal na elektronski naslov kontaktne osebe ponudnika, navedene v prilogi 1 (Podatki o ponudniku).</w:t>
      </w:r>
    </w:p>
    <w:p w14:paraId="1569C6DE" w14:textId="15FEE4C7" w:rsidR="0007760F" w:rsidRDefault="0007760F" w:rsidP="006A0869">
      <w:pPr>
        <w:widowControl w:val="0"/>
        <w:jc w:val="both"/>
        <w:rPr>
          <w:rFonts w:ascii="Open Sans" w:hAnsi="Open Sans" w:cs="Open Sans"/>
        </w:rPr>
      </w:pPr>
    </w:p>
    <w:p w14:paraId="6E9B6D9F" w14:textId="77777777" w:rsidR="0007760F" w:rsidRPr="007E1A55" w:rsidRDefault="0007760F" w:rsidP="006A0869">
      <w:pPr>
        <w:widowControl w:val="0"/>
        <w:jc w:val="both"/>
        <w:rPr>
          <w:rFonts w:ascii="Open Sans" w:hAnsi="Open Sans" w:cs="Open Sans"/>
        </w:rPr>
      </w:pPr>
    </w:p>
    <w:p w14:paraId="18077162" w14:textId="77777777" w:rsidR="003608BE" w:rsidRPr="007E1A55" w:rsidRDefault="003608BE" w:rsidP="006A0869">
      <w:pPr>
        <w:widowControl w:val="0"/>
        <w:jc w:val="both"/>
        <w:rPr>
          <w:rFonts w:ascii="Open Sans" w:hAnsi="Open Sans" w:cs="Open Sans"/>
        </w:rPr>
      </w:pPr>
    </w:p>
    <w:p w14:paraId="709578B1" w14:textId="77777777" w:rsidR="003608BE" w:rsidRPr="007E1A55" w:rsidRDefault="003608BE" w:rsidP="00E901F7">
      <w:pPr>
        <w:widowControl w:val="0"/>
        <w:numPr>
          <w:ilvl w:val="1"/>
          <w:numId w:val="19"/>
        </w:numPr>
        <w:tabs>
          <w:tab w:val="left" w:pos="709"/>
        </w:tabs>
        <w:ind w:left="709" w:hanging="709"/>
        <w:jc w:val="both"/>
        <w:outlineLvl w:val="7"/>
        <w:rPr>
          <w:rFonts w:ascii="Open Sans" w:hAnsi="Open Sans" w:cs="Open Sans"/>
          <w:b/>
          <w:bCs/>
        </w:rPr>
      </w:pPr>
      <w:r w:rsidRPr="007E1A55">
        <w:rPr>
          <w:rFonts w:ascii="Open Sans" w:hAnsi="Open Sans" w:cs="Open Sans"/>
          <w:b/>
          <w:bCs/>
        </w:rPr>
        <w:lastRenderedPageBreak/>
        <w:t>PREKINITEV JAVNEGA NAROČILA</w:t>
      </w:r>
    </w:p>
    <w:p w14:paraId="31441211" w14:textId="77777777" w:rsidR="003608BE" w:rsidRPr="007E1A55" w:rsidRDefault="003608BE" w:rsidP="006A0869">
      <w:pPr>
        <w:widowControl w:val="0"/>
        <w:jc w:val="both"/>
        <w:rPr>
          <w:rFonts w:ascii="Open Sans" w:hAnsi="Open Sans" w:cs="Open Sans"/>
        </w:rPr>
      </w:pPr>
    </w:p>
    <w:p w14:paraId="1B75E215" w14:textId="77777777" w:rsidR="003608BE" w:rsidRPr="007E1A55" w:rsidRDefault="003608BE" w:rsidP="006A0869">
      <w:pPr>
        <w:widowControl w:val="0"/>
        <w:jc w:val="both"/>
        <w:rPr>
          <w:rFonts w:ascii="Open Sans" w:hAnsi="Open Sans" w:cs="Open Sans"/>
        </w:rPr>
      </w:pPr>
      <w:r w:rsidRPr="007E1A55">
        <w:rPr>
          <w:rFonts w:ascii="Open Sans" w:hAnsi="Open Sans" w:cs="Open Sans"/>
        </w:rPr>
        <w:t>Naročnik si pridržuje pravico, da zaključi postopek oddaje javnega naročila tudi tako, da ne izbere nobenega ponudnika in javnega naročila ne odda ali da javno naročilo prekine ali razveljavi.</w:t>
      </w:r>
    </w:p>
    <w:p w14:paraId="653AC76D" w14:textId="77777777" w:rsidR="007A7500" w:rsidRDefault="007A7500" w:rsidP="006A0869">
      <w:pPr>
        <w:rPr>
          <w:rFonts w:ascii="Open Sans" w:hAnsi="Open Sans" w:cs="Open Sans"/>
          <w:b/>
        </w:rPr>
      </w:pPr>
      <w:r>
        <w:rPr>
          <w:rFonts w:ascii="Open Sans" w:hAnsi="Open Sans" w:cs="Open Sans"/>
          <w:b/>
        </w:rPr>
        <w:br w:type="page"/>
      </w:r>
    </w:p>
    <w:p w14:paraId="69C5FC33" w14:textId="2B171776" w:rsidR="003608BE" w:rsidRPr="007E1A55" w:rsidRDefault="00132DC5" w:rsidP="00E901F7">
      <w:pPr>
        <w:widowControl w:val="0"/>
        <w:numPr>
          <w:ilvl w:val="0"/>
          <w:numId w:val="21"/>
        </w:numPr>
        <w:ind w:left="567" w:hanging="567"/>
        <w:outlineLvl w:val="0"/>
        <w:rPr>
          <w:rFonts w:ascii="Open Sans" w:hAnsi="Open Sans" w:cs="Open Sans"/>
          <w:b/>
        </w:rPr>
      </w:pPr>
      <w:r>
        <w:rPr>
          <w:rFonts w:ascii="Open Sans" w:hAnsi="Open Sans" w:cs="Open Sans"/>
          <w:b/>
        </w:rPr>
        <w:lastRenderedPageBreak/>
        <w:t>TEHNIČNA DOKUMENTACIJA</w:t>
      </w:r>
      <w:r>
        <w:rPr>
          <w:rFonts w:ascii="Open Sans" w:hAnsi="Open Sans" w:cs="Open Sans"/>
          <w:b/>
        </w:rPr>
        <w:tab/>
      </w:r>
      <w:r w:rsidR="007B60F7">
        <w:rPr>
          <w:rFonts w:ascii="Open Sans" w:hAnsi="Open Sans" w:cs="Open Sans"/>
          <w:b/>
        </w:rPr>
        <w:tab/>
      </w:r>
      <w:r w:rsidR="007B60F7">
        <w:rPr>
          <w:rFonts w:ascii="Open Sans" w:hAnsi="Open Sans" w:cs="Open Sans"/>
          <w:b/>
        </w:rPr>
        <w:tab/>
      </w:r>
      <w:r w:rsidR="007B60F7" w:rsidRPr="007B60F7">
        <w:rPr>
          <w:rFonts w:ascii="Open Sans" w:hAnsi="Open Sans" w:cs="Open Sans"/>
          <w:bCs/>
        </w:rPr>
        <w:t>Priloga št. 2 k pogodbi št. ENLJ-SPV-58/26</w:t>
      </w:r>
    </w:p>
    <w:p w14:paraId="6B692856" w14:textId="77777777" w:rsidR="003608BE" w:rsidRPr="007E1A55" w:rsidRDefault="003608BE" w:rsidP="006A0869">
      <w:pPr>
        <w:widowControl w:val="0"/>
        <w:jc w:val="both"/>
        <w:rPr>
          <w:rFonts w:ascii="Open Sans" w:hAnsi="Open Sans" w:cs="Open Sans"/>
          <w:b/>
        </w:rPr>
      </w:pPr>
    </w:p>
    <w:p w14:paraId="01FD4FA9" w14:textId="77777777" w:rsidR="007B60F7" w:rsidRPr="007B60F7" w:rsidRDefault="007B60F7" w:rsidP="007B60F7">
      <w:pPr>
        <w:keepNext/>
        <w:keepLines/>
        <w:jc w:val="both"/>
        <w:rPr>
          <w:rFonts w:ascii="Open Sans" w:hAnsi="Open Sans" w:cs="Open Sans"/>
          <w:u w:val="single"/>
          <w:lang w:val="es-ES"/>
        </w:rPr>
      </w:pPr>
      <w:bookmarkStart w:id="5" w:name="_Hlk179279191"/>
    </w:p>
    <w:p w14:paraId="6DE5B73F" w14:textId="77777777" w:rsidR="007B60F7" w:rsidRPr="007B60F7" w:rsidRDefault="007B60F7" w:rsidP="007B60F7">
      <w:pPr>
        <w:keepNext/>
        <w:keepLines/>
        <w:overflowPunct w:val="0"/>
        <w:autoSpaceDE w:val="0"/>
        <w:autoSpaceDN w:val="0"/>
        <w:adjustRightInd w:val="0"/>
        <w:jc w:val="both"/>
        <w:textAlignment w:val="baseline"/>
        <w:rPr>
          <w:rFonts w:ascii="Open Sans" w:hAnsi="Open Sans" w:cs="Open Sans"/>
          <w:b/>
        </w:rPr>
      </w:pPr>
      <w:r w:rsidRPr="007B60F7">
        <w:rPr>
          <w:rFonts w:ascii="Open Sans" w:hAnsi="Open Sans" w:cs="Open Sans"/>
          <w:b/>
        </w:rPr>
        <w:t>PODATKI O GENERATORJU 3</w:t>
      </w:r>
    </w:p>
    <w:p w14:paraId="20B3D637" w14:textId="77777777" w:rsidR="007B60F7" w:rsidRPr="007B60F7" w:rsidRDefault="007B60F7" w:rsidP="007B60F7">
      <w:pPr>
        <w:keepNext/>
        <w:keepLines/>
        <w:jc w:val="both"/>
        <w:rPr>
          <w:rFonts w:ascii="Open Sans" w:hAnsi="Open Sans" w:cs="Open Sans"/>
          <w:u w:val="single"/>
          <w:lang w:val="es-ES"/>
        </w:rPr>
      </w:pPr>
    </w:p>
    <w:p w14:paraId="2E2DBCCB" w14:textId="77777777" w:rsidR="007B60F7" w:rsidRPr="007B60F7" w:rsidRDefault="007B60F7" w:rsidP="007B60F7">
      <w:pPr>
        <w:keepNext/>
        <w:keepLines/>
        <w:ind w:left="360" w:hanging="360"/>
        <w:jc w:val="both"/>
        <w:rPr>
          <w:rFonts w:ascii="Open Sans" w:hAnsi="Open Sans" w:cs="Open Sans"/>
          <w:u w:val="single"/>
        </w:rPr>
      </w:pPr>
      <w:r w:rsidRPr="007B60F7">
        <w:rPr>
          <w:rFonts w:ascii="Open Sans" w:hAnsi="Open Sans" w:cs="Open Sans"/>
          <w:u w:val="single"/>
        </w:rPr>
        <w:t>Tehnični podatki generatorja 3:</w:t>
      </w:r>
    </w:p>
    <w:p w14:paraId="2BB09628"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vrsta agregata</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sinhroni 3 fazni generator</w:t>
      </w:r>
    </w:p>
    <w:p w14:paraId="307D5147"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proizvajalec</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RADE KONČAR</w:t>
      </w:r>
    </w:p>
    <w:p w14:paraId="52A3D4FA"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tov. številka</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13915</w:t>
      </w:r>
    </w:p>
    <w:p w14:paraId="722E5FE5"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tip</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S 2146-2</w:t>
      </w:r>
    </w:p>
    <w:p w14:paraId="7821D5AA"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leto izdelave</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1982</w:t>
      </w:r>
    </w:p>
    <w:p w14:paraId="450ED62A"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moč</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63.000 kVA</w:t>
      </w:r>
    </w:p>
    <w:p w14:paraId="653AE964"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napetost</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10.500 + 10 % - 5 % V</w:t>
      </w:r>
    </w:p>
    <w:p w14:paraId="20187CE5"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tok</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3.468 – 10 % + 5 % A</w:t>
      </w:r>
    </w:p>
    <w:p w14:paraId="667C0F51"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cos fi</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0,8</w:t>
      </w:r>
    </w:p>
    <w:p w14:paraId="4064841F"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frekvenca</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50 Hz</w:t>
      </w:r>
    </w:p>
    <w:p w14:paraId="6B2D701A"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obrati</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3.000 vrt./min.</w:t>
      </w:r>
    </w:p>
    <w:p w14:paraId="4932834A"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tuje vzbujanje U</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235 V</w:t>
      </w:r>
    </w:p>
    <w:p w14:paraId="31E392D0"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tuje vzbujanje I</w:t>
      </w:r>
      <w:r w:rsidRPr="007B60F7">
        <w:rPr>
          <w:rFonts w:ascii="Open Sans" w:hAnsi="Open Sans" w:cs="Open Sans"/>
        </w:rPr>
        <w:tab/>
      </w:r>
      <w:r w:rsidRPr="007B60F7">
        <w:rPr>
          <w:rFonts w:ascii="Open Sans" w:hAnsi="Open Sans" w:cs="Open Sans"/>
        </w:rPr>
        <w:tab/>
      </w:r>
      <w:r w:rsidRPr="007B60F7">
        <w:rPr>
          <w:rFonts w:ascii="Open Sans" w:hAnsi="Open Sans" w:cs="Open Sans"/>
        </w:rPr>
        <w:tab/>
      </w:r>
      <w:r w:rsidRPr="007B60F7">
        <w:rPr>
          <w:rFonts w:ascii="Open Sans" w:hAnsi="Open Sans" w:cs="Open Sans"/>
        </w:rPr>
        <w:tab/>
        <w:t>476,7 A.</w:t>
      </w:r>
    </w:p>
    <w:p w14:paraId="028402BE" w14:textId="77777777" w:rsidR="007B60F7" w:rsidRPr="007B60F7" w:rsidRDefault="007B60F7" w:rsidP="007B60F7">
      <w:pPr>
        <w:keepNext/>
        <w:keepLines/>
        <w:jc w:val="both"/>
        <w:rPr>
          <w:rFonts w:ascii="Open Sans" w:hAnsi="Open Sans" w:cs="Open Sans"/>
        </w:rPr>
      </w:pPr>
    </w:p>
    <w:p w14:paraId="1D69E9F3" w14:textId="77777777" w:rsidR="007B60F7" w:rsidRPr="007B60F7" w:rsidRDefault="007B60F7" w:rsidP="007B60F7">
      <w:pPr>
        <w:keepNext/>
        <w:keepLines/>
        <w:ind w:left="360" w:hanging="360"/>
        <w:jc w:val="both"/>
        <w:rPr>
          <w:rFonts w:ascii="Open Sans" w:hAnsi="Open Sans" w:cs="Open Sans"/>
          <w:u w:val="single"/>
        </w:rPr>
      </w:pPr>
      <w:r w:rsidRPr="007B60F7">
        <w:rPr>
          <w:rFonts w:ascii="Open Sans" w:hAnsi="Open Sans" w:cs="Open Sans"/>
          <w:u w:val="single"/>
        </w:rPr>
        <w:t>Obratovalne ure:</w:t>
      </w:r>
    </w:p>
    <w:p w14:paraId="0340C83B"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color w:val="FF0000"/>
        </w:rPr>
      </w:pPr>
      <w:r w:rsidRPr="007B60F7">
        <w:rPr>
          <w:rFonts w:ascii="Open Sans" w:hAnsi="Open Sans" w:cs="Open Sans"/>
        </w:rPr>
        <w:t>skupne obratovalne ure (do 31.12.2025) = 229.377 ur</w:t>
      </w:r>
    </w:p>
    <w:p w14:paraId="674E2558"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obratovalne ure od zadnjega generalnega remonta l. 2023 (do 31.12.2024) = 4.094 ur</w:t>
      </w:r>
    </w:p>
    <w:p w14:paraId="3BFB9DBA" w14:textId="77777777" w:rsidR="007B60F7" w:rsidRPr="007B60F7" w:rsidRDefault="007B60F7" w:rsidP="00E901F7">
      <w:pPr>
        <w:keepNext/>
        <w:keepLines/>
        <w:numPr>
          <w:ilvl w:val="0"/>
          <w:numId w:val="37"/>
        </w:numPr>
        <w:tabs>
          <w:tab w:val="left" w:pos="426"/>
          <w:tab w:val="left" w:pos="3402"/>
        </w:tabs>
        <w:overflowPunct w:val="0"/>
        <w:autoSpaceDE w:val="0"/>
        <w:autoSpaceDN w:val="0"/>
        <w:adjustRightInd w:val="0"/>
        <w:ind w:left="426" w:hanging="426"/>
        <w:jc w:val="both"/>
        <w:textAlignment w:val="baseline"/>
        <w:rPr>
          <w:rFonts w:ascii="Open Sans" w:hAnsi="Open Sans" w:cs="Open Sans"/>
        </w:rPr>
      </w:pPr>
      <w:r w:rsidRPr="007B60F7">
        <w:rPr>
          <w:rFonts w:ascii="Open Sans" w:hAnsi="Open Sans" w:cs="Open Sans"/>
        </w:rPr>
        <w:t>obratovalne ure po remontu v letu 2025 (do 31.12.2025) = 1.237</w:t>
      </w:r>
      <w:r w:rsidRPr="007B60F7">
        <w:rPr>
          <w:rFonts w:ascii="Open Sans" w:hAnsi="Open Sans" w:cs="Open Sans"/>
          <w:color w:val="FF0000"/>
        </w:rPr>
        <w:t xml:space="preserve"> </w:t>
      </w:r>
      <w:r w:rsidRPr="007B60F7">
        <w:rPr>
          <w:rFonts w:ascii="Open Sans" w:hAnsi="Open Sans" w:cs="Open Sans"/>
        </w:rPr>
        <w:t>ur</w:t>
      </w:r>
    </w:p>
    <w:p w14:paraId="3EDEC39C" w14:textId="77777777" w:rsidR="007B60F7" w:rsidRPr="007B60F7" w:rsidRDefault="007B60F7" w:rsidP="007B60F7">
      <w:pPr>
        <w:keepNext/>
        <w:keepLines/>
        <w:ind w:left="1134"/>
        <w:jc w:val="both"/>
        <w:rPr>
          <w:rFonts w:ascii="Open Sans" w:hAnsi="Open Sans" w:cs="Open Sans"/>
        </w:rPr>
      </w:pPr>
    </w:p>
    <w:p w14:paraId="030305C0" w14:textId="77777777" w:rsidR="007B60F7" w:rsidRPr="007B60F7" w:rsidRDefault="007B60F7" w:rsidP="007B60F7">
      <w:pPr>
        <w:keepNext/>
        <w:keepLines/>
        <w:jc w:val="both"/>
        <w:rPr>
          <w:rFonts w:ascii="Open Sans" w:hAnsi="Open Sans" w:cs="Open Sans"/>
        </w:rPr>
      </w:pPr>
      <w:r w:rsidRPr="007B60F7">
        <w:rPr>
          <w:rFonts w:ascii="Open Sans" w:hAnsi="Open Sans" w:cs="Open Sans"/>
        </w:rPr>
        <w:t xml:space="preserve">Specifikacija del, ki jih bo izvajalec izvedel na generatorju 3 je razvidna tudi iz celotnega predračuna popisa storitev in zajema: </w:t>
      </w:r>
    </w:p>
    <w:p w14:paraId="26005491" w14:textId="77777777" w:rsidR="007B60F7" w:rsidRPr="007B60F7" w:rsidRDefault="007B60F7" w:rsidP="007B60F7">
      <w:pPr>
        <w:keepNext/>
        <w:keepLines/>
        <w:ind w:left="1134"/>
        <w:jc w:val="both"/>
        <w:rPr>
          <w:rFonts w:ascii="Open Sans" w:hAnsi="Open Sans" w:cs="Open Sans"/>
        </w:rPr>
      </w:pPr>
    </w:p>
    <w:p w14:paraId="75B912E5" w14:textId="77777777" w:rsidR="007B60F7" w:rsidRPr="007B60F7" w:rsidRDefault="007B60F7" w:rsidP="00E901F7">
      <w:pPr>
        <w:keepNext/>
        <w:keepLines/>
        <w:numPr>
          <w:ilvl w:val="0"/>
          <w:numId w:val="38"/>
        </w:numPr>
        <w:overflowPunct w:val="0"/>
        <w:autoSpaceDE w:val="0"/>
        <w:autoSpaceDN w:val="0"/>
        <w:adjustRightInd w:val="0"/>
        <w:ind w:left="284" w:hanging="284"/>
        <w:jc w:val="both"/>
        <w:textAlignment w:val="baseline"/>
        <w:rPr>
          <w:rFonts w:ascii="Open Sans" w:hAnsi="Open Sans" w:cs="Open Sans"/>
          <w:b/>
        </w:rPr>
      </w:pPr>
      <w:r w:rsidRPr="007B60F7">
        <w:rPr>
          <w:rFonts w:ascii="Open Sans" w:hAnsi="Open Sans" w:cs="Open Sans"/>
          <w:b/>
        </w:rPr>
        <w:t>Pripravljalna dela</w:t>
      </w:r>
    </w:p>
    <w:p w14:paraId="5816D254" w14:textId="77777777" w:rsidR="007B60F7" w:rsidRPr="007B60F7" w:rsidRDefault="007B60F7" w:rsidP="007B60F7">
      <w:pPr>
        <w:keepNext/>
        <w:keepLines/>
        <w:overflowPunct w:val="0"/>
        <w:autoSpaceDE w:val="0"/>
        <w:autoSpaceDN w:val="0"/>
        <w:adjustRightInd w:val="0"/>
        <w:ind w:left="426"/>
        <w:jc w:val="both"/>
        <w:textAlignment w:val="baseline"/>
        <w:rPr>
          <w:rFonts w:ascii="Open Sans" w:hAnsi="Open Sans" w:cs="Open Sans"/>
          <w:b/>
        </w:rPr>
      </w:pPr>
    </w:p>
    <w:p w14:paraId="7E8FB328" w14:textId="77777777" w:rsidR="007B60F7" w:rsidRPr="007B60F7" w:rsidRDefault="007B60F7" w:rsidP="007B60F7">
      <w:pPr>
        <w:keepNext/>
        <w:keepLines/>
        <w:jc w:val="both"/>
        <w:rPr>
          <w:rFonts w:ascii="Open Sans" w:hAnsi="Open Sans" w:cs="Open Sans"/>
        </w:rPr>
      </w:pPr>
      <w:r w:rsidRPr="007B60F7">
        <w:rPr>
          <w:rFonts w:ascii="Open Sans" w:hAnsi="Open Sans" w:cs="Open Sans"/>
        </w:rPr>
        <w:t>Izbrani izvajalec mora izdelati operativno dokumentacijo in pripraviti material. Izdelati terminski  plan del in kontrole kvalitete (QA in QC plan) katerega mora uskladiti z naročnikom. Zaradi kratkega termina planiranih remontnih del je potrebno pristopiti k delu z dobro organizacijo dela, zadostnim številom osebja in potrebnim orodjem.</w:t>
      </w:r>
    </w:p>
    <w:p w14:paraId="69D91325" w14:textId="77777777" w:rsidR="007B60F7" w:rsidRPr="007B60F7" w:rsidRDefault="007B60F7" w:rsidP="007B60F7">
      <w:pPr>
        <w:keepNext/>
        <w:keepLines/>
        <w:jc w:val="both"/>
        <w:rPr>
          <w:rFonts w:ascii="Open Sans" w:hAnsi="Open Sans" w:cs="Open Sans"/>
          <w:u w:val="single"/>
        </w:rPr>
      </w:pPr>
    </w:p>
    <w:p w14:paraId="47C057F8" w14:textId="77777777" w:rsidR="007B60F7" w:rsidRPr="007B60F7" w:rsidRDefault="007B60F7" w:rsidP="00E901F7">
      <w:pPr>
        <w:keepNext/>
        <w:keepLines/>
        <w:numPr>
          <w:ilvl w:val="0"/>
          <w:numId w:val="38"/>
        </w:numPr>
        <w:overflowPunct w:val="0"/>
        <w:autoSpaceDE w:val="0"/>
        <w:autoSpaceDN w:val="0"/>
        <w:adjustRightInd w:val="0"/>
        <w:ind w:left="284" w:hanging="284"/>
        <w:jc w:val="both"/>
        <w:textAlignment w:val="baseline"/>
        <w:rPr>
          <w:rFonts w:ascii="Open Sans" w:hAnsi="Open Sans" w:cs="Open Sans"/>
          <w:b/>
        </w:rPr>
      </w:pPr>
      <w:r w:rsidRPr="007B60F7">
        <w:rPr>
          <w:rFonts w:ascii="Open Sans" w:hAnsi="Open Sans" w:cs="Open Sans"/>
          <w:b/>
        </w:rPr>
        <w:t>Demontažna dela</w:t>
      </w:r>
    </w:p>
    <w:p w14:paraId="38FBA3A7" w14:textId="77777777" w:rsidR="007B60F7" w:rsidRPr="007B60F7" w:rsidRDefault="007B60F7" w:rsidP="007B60F7">
      <w:pPr>
        <w:keepNext/>
        <w:keepLines/>
        <w:overflowPunct w:val="0"/>
        <w:autoSpaceDE w:val="0"/>
        <w:autoSpaceDN w:val="0"/>
        <w:adjustRightInd w:val="0"/>
        <w:ind w:left="426"/>
        <w:jc w:val="both"/>
        <w:textAlignment w:val="baseline"/>
        <w:rPr>
          <w:rFonts w:ascii="Open Sans" w:hAnsi="Open Sans" w:cs="Open Sans"/>
          <w:b/>
        </w:rPr>
      </w:pPr>
    </w:p>
    <w:p w14:paraId="28C2205A"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demontaža zaščitnih pokrovov – ''havb'' generatorja,</w:t>
      </w:r>
    </w:p>
    <w:p w14:paraId="3A5FD8A3"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demontaža stranskih zaščitnih pokrovov generatorja,</w:t>
      </w:r>
    </w:p>
    <w:p w14:paraId="0A06CB0C"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demontaža hladilnega in oljnega sistema,</w:t>
      </w:r>
    </w:p>
    <w:p w14:paraId="41A83911"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demontaža nosilca krtačk vzbujanja rotorja (odklop el. kablov),</w:t>
      </w:r>
    </w:p>
    <w:p w14:paraId="6DA2135F"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kontrolirati dimenzije vseh zračnosti na mestih oljnih tesnil, zračnih  tesnil (vse rezultate zapisati v merilne protokole),</w:t>
      </w:r>
    </w:p>
    <w:p w14:paraId="7DCE0750"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demontaža ležajev,</w:t>
      </w:r>
    </w:p>
    <w:p w14:paraId="63FB862A"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odstranitev zunanjih železnih pokrovov (2 kom), notranjih silumin zaslonov (2 kom) na TS in BS strani in podaljške ohišja na BS in TS strani,</w:t>
      </w:r>
    </w:p>
    <w:p w14:paraId="4356EE12"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priprava za izvlek rotorja ter izvlek rotorja (postavitev rotorja na podstavek naročnika),</w:t>
      </w:r>
    </w:p>
    <w:p w14:paraId="78F80932" w14:textId="77777777" w:rsidR="007B60F7" w:rsidRPr="007B60F7" w:rsidRDefault="007B60F7" w:rsidP="00E901F7">
      <w:pPr>
        <w:keepNext/>
        <w:keepLines/>
        <w:numPr>
          <w:ilvl w:val="0"/>
          <w:numId w:val="39"/>
        </w:numPr>
        <w:ind w:left="284" w:hanging="284"/>
        <w:jc w:val="both"/>
        <w:rPr>
          <w:rFonts w:ascii="Open Sans" w:hAnsi="Open Sans" w:cs="Open Sans"/>
        </w:rPr>
      </w:pPr>
      <w:r w:rsidRPr="007B60F7">
        <w:rPr>
          <w:rFonts w:ascii="Open Sans" w:hAnsi="Open Sans" w:cs="Open Sans"/>
        </w:rPr>
        <w:t>odklop 10.5kV gibljivih povezav izvodov (6x) iz generatorja za izvedbo el. meritev ter montaža  gibljivih povezav po izvedenih meritvah.</w:t>
      </w:r>
    </w:p>
    <w:p w14:paraId="5E85A924" w14:textId="77777777" w:rsidR="007B60F7" w:rsidRPr="007B60F7" w:rsidRDefault="007B60F7" w:rsidP="007B60F7">
      <w:pPr>
        <w:keepNext/>
        <w:keepLines/>
        <w:overflowPunct w:val="0"/>
        <w:autoSpaceDE w:val="0"/>
        <w:autoSpaceDN w:val="0"/>
        <w:adjustRightInd w:val="0"/>
        <w:jc w:val="both"/>
        <w:textAlignment w:val="baseline"/>
        <w:rPr>
          <w:rFonts w:ascii="Open Sans" w:hAnsi="Open Sans" w:cs="Open Sans"/>
        </w:rPr>
      </w:pPr>
    </w:p>
    <w:p w14:paraId="48B6AC29" w14:textId="77777777" w:rsidR="007B60F7" w:rsidRPr="007B60F7" w:rsidRDefault="007B60F7" w:rsidP="007B60F7">
      <w:pPr>
        <w:rPr>
          <w:rFonts w:ascii="Open Sans" w:hAnsi="Open Sans" w:cs="Open Sans"/>
          <w:b/>
        </w:rPr>
      </w:pPr>
      <w:r w:rsidRPr="007B60F7">
        <w:rPr>
          <w:rFonts w:ascii="Open Sans" w:hAnsi="Open Sans" w:cs="Open Sans"/>
          <w:b/>
        </w:rPr>
        <w:br w:type="page"/>
      </w:r>
    </w:p>
    <w:p w14:paraId="22F771D2" w14:textId="77777777" w:rsidR="007B60F7" w:rsidRPr="007B60F7" w:rsidRDefault="007B60F7" w:rsidP="00E901F7">
      <w:pPr>
        <w:keepNext/>
        <w:keepLines/>
        <w:numPr>
          <w:ilvl w:val="0"/>
          <w:numId w:val="38"/>
        </w:numPr>
        <w:overflowPunct w:val="0"/>
        <w:autoSpaceDE w:val="0"/>
        <w:autoSpaceDN w:val="0"/>
        <w:adjustRightInd w:val="0"/>
        <w:ind w:left="284" w:hanging="284"/>
        <w:jc w:val="both"/>
        <w:textAlignment w:val="baseline"/>
        <w:rPr>
          <w:rFonts w:ascii="Open Sans" w:hAnsi="Open Sans" w:cs="Open Sans"/>
          <w:b/>
        </w:rPr>
      </w:pPr>
      <w:r w:rsidRPr="007B60F7">
        <w:rPr>
          <w:rFonts w:ascii="Open Sans" w:hAnsi="Open Sans" w:cs="Open Sans"/>
          <w:b/>
        </w:rPr>
        <w:lastRenderedPageBreak/>
        <w:t>Remontna dela</w:t>
      </w:r>
    </w:p>
    <w:p w14:paraId="09D63F5D" w14:textId="77777777" w:rsidR="007B60F7" w:rsidRPr="007B60F7" w:rsidRDefault="007B60F7" w:rsidP="007B60F7">
      <w:pPr>
        <w:keepNext/>
        <w:keepLines/>
        <w:jc w:val="both"/>
        <w:rPr>
          <w:rFonts w:ascii="Open Sans" w:hAnsi="Open Sans" w:cs="Open Sans"/>
        </w:rPr>
      </w:pPr>
    </w:p>
    <w:p w14:paraId="7B497D7E" w14:textId="77777777" w:rsidR="007B60F7" w:rsidRPr="007B60F7" w:rsidRDefault="007B60F7" w:rsidP="007B60F7">
      <w:pPr>
        <w:keepNext/>
        <w:jc w:val="both"/>
        <w:rPr>
          <w:rFonts w:ascii="Open Sans" w:hAnsi="Open Sans" w:cs="Open Sans"/>
          <w:b/>
          <w:u w:val="single"/>
        </w:rPr>
      </w:pPr>
      <w:r w:rsidRPr="007B60F7">
        <w:rPr>
          <w:rFonts w:ascii="Open Sans" w:hAnsi="Open Sans" w:cs="Open Sans"/>
          <w:b/>
          <w:u w:val="single"/>
        </w:rPr>
        <w:t>Statorsko navitje:</w:t>
      </w:r>
    </w:p>
    <w:p w14:paraId="4D603924" w14:textId="77777777" w:rsidR="007B60F7" w:rsidRPr="007B60F7" w:rsidRDefault="007B60F7" w:rsidP="007B60F7">
      <w:pPr>
        <w:keepNext/>
        <w:jc w:val="both"/>
        <w:rPr>
          <w:rFonts w:ascii="Open Sans" w:hAnsi="Open Sans" w:cs="Open Sans"/>
        </w:rPr>
      </w:pPr>
      <w:r w:rsidRPr="007B60F7">
        <w:rPr>
          <w:rFonts w:ascii="Open Sans" w:hAnsi="Open Sans" w:cs="Open Sans"/>
        </w:rPr>
        <w:t>- vizualni pregled statorskega navitja, statorskega paketa (kar je dostopno),</w:t>
      </w:r>
    </w:p>
    <w:p w14:paraId="7F7D0958" w14:textId="77777777" w:rsidR="007B60F7" w:rsidRPr="007B60F7" w:rsidRDefault="007B60F7" w:rsidP="007B60F7">
      <w:pPr>
        <w:keepNext/>
        <w:jc w:val="both"/>
        <w:rPr>
          <w:rFonts w:ascii="Open Sans" w:hAnsi="Open Sans" w:cs="Open Sans"/>
        </w:rPr>
      </w:pPr>
      <w:r w:rsidRPr="007B60F7">
        <w:rPr>
          <w:rFonts w:ascii="Open Sans" w:hAnsi="Open Sans" w:cs="Open Sans"/>
        </w:rPr>
        <w:t>- kontrola pritrjenosti glav navitja (v obsegu v katerem je to mogoče narediti),</w:t>
      </w:r>
    </w:p>
    <w:p w14:paraId="7ADC6B0D" w14:textId="77777777" w:rsidR="007B60F7" w:rsidRPr="007B60F7" w:rsidRDefault="007B60F7" w:rsidP="007B60F7">
      <w:pPr>
        <w:keepNext/>
        <w:jc w:val="both"/>
        <w:rPr>
          <w:rFonts w:ascii="Open Sans" w:hAnsi="Open Sans" w:cs="Open Sans"/>
        </w:rPr>
      </w:pPr>
      <w:r w:rsidRPr="007B60F7">
        <w:rPr>
          <w:rFonts w:ascii="Open Sans" w:hAnsi="Open Sans" w:cs="Open Sans"/>
        </w:rPr>
        <w:t xml:space="preserve">- čiščenje vseh dostopnih delov statorskega navitja in statorskega paketa (z ustreznim </w:t>
      </w:r>
    </w:p>
    <w:p w14:paraId="7503DC1D" w14:textId="77777777" w:rsidR="007B60F7" w:rsidRPr="007B60F7" w:rsidRDefault="007B60F7" w:rsidP="007B60F7">
      <w:pPr>
        <w:keepNext/>
        <w:jc w:val="both"/>
        <w:rPr>
          <w:rFonts w:ascii="Open Sans" w:hAnsi="Open Sans" w:cs="Open Sans"/>
        </w:rPr>
      </w:pPr>
      <w:r w:rsidRPr="007B60F7">
        <w:rPr>
          <w:rFonts w:ascii="Open Sans" w:hAnsi="Open Sans" w:cs="Open Sans"/>
        </w:rPr>
        <w:t xml:space="preserve">  čistilom, krpami, sesalcem..), po potrebi lakiranje z izolacijskim lakom,</w:t>
      </w:r>
    </w:p>
    <w:p w14:paraId="30203142" w14:textId="77777777" w:rsidR="007B60F7" w:rsidRPr="007B60F7" w:rsidRDefault="007B60F7" w:rsidP="007B60F7">
      <w:pPr>
        <w:keepNext/>
        <w:jc w:val="both"/>
        <w:rPr>
          <w:rFonts w:ascii="Open Sans" w:hAnsi="Open Sans" w:cs="Open Sans"/>
        </w:rPr>
      </w:pPr>
      <w:r w:rsidRPr="007B60F7">
        <w:rPr>
          <w:rFonts w:ascii="Open Sans" w:hAnsi="Open Sans" w:cs="Open Sans"/>
        </w:rPr>
        <w:t xml:space="preserve">- preveriti spoje prevodnikov (zategnjenost vijakov) vseh šestih izvodov in stanje </w:t>
      </w:r>
    </w:p>
    <w:p w14:paraId="5E0E7A08" w14:textId="77777777" w:rsidR="007B60F7" w:rsidRPr="007B60F7" w:rsidRDefault="007B60F7" w:rsidP="007B60F7">
      <w:pPr>
        <w:keepNext/>
        <w:jc w:val="both"/>
        <w:rPr>
          <w:rFonts w:ascii="Open Sans" w:hAnsi="Open Sans" w:cs="Open Sans"/>
        </w:rPr>
      </w:pPr>
      <w:r w:rsidRPr="007B60F7">
        <w:rPr>
          <w:rFonts w:ascii="Open Sans" w:hAnsi="Open Sans" w:cs="Open Sans"/>
        </w:rPr>
        <w:t xml:space="preserve">  prevodnih keramičnih izolatorjev (skoznjikov) in jih očistiti,</w:t>
      </w:r>
    </w:p>
    <w:p w14:paraId="6C6C6290" w14:textId="77777777" w:rsidR="007B60F7" w:rsidRPr="007B60F7" w:rsidRDefault="007B60F7" w:rsidP="007B60F7">
      <w:pPr>
        <w:keepNext/>
        <w:jc w:val="both"/>
        <w:rPr>
          <w:rFonts w:ascii="Open Sans" w:hAnsi="Open Sans" w:cs="Open Sans"/>
        </w:rPr>
      </w:pPr>
      <w:r w:rsidRPr="007B60F7">
        <w:rPr>
          <w:rFonts w:ascii="Open Sans" w:hAnsi="Open Sans" w:cs="Open Sans"/>
        </w:rPr>
        <w:t xml:space="preserve">- odklop 10.5kV gibljivih povezav izvodov (6x) iz generatorja za izvedbo el. meritev ter </w:t>
      </w:r>
    </w:p>
    <w:p w14:paraId="150E3077" w14:textId="77777777" w:rsidR="007B60F7" w:rsidRPr="007B60F7" w:rsidRDefault="007B60F7" w:rsidP="007B60F7">
      <w:pPr>
        <w:keepNext/>
        <w:jc w:val="both"/>
        <w:rPr>
          <w:rFonts w:ascii="Open Sans" w:hAnsi="Open Sans" w:cs="Open Sans"/>
        </w:rPr>
      </w:pPr>
      <w:r w:rsidRPr="007B60F7">
        <w:rPr>
          <w:rFonts w:ascii="Open Sans" w:hAnsi="Open Sans" w:cs="Open Sans"/>
        </w:rPr>
        <w:t xml:space="preserve">  montaža  gibljivih povezav po izvedenih meritvah.</w:t>
      </w:r>
    </w:p>
    <w:p w14:paraId="5C660C56" w14:textId="77777777" w:rsidR="007B60F7" w:rsidRPr="007B60F7" w:rsidRDefault="007B60F7" w:rsidP="007B60F7">
      <w:pPr>
        <w:keepNext/>
        <w:jc w:val="both"/>
        <w:rPr>
          <w:rFonts w:ascii="Open Sans" w:hAnsi="Open Sans" w:cs="Open Sans"/>
        </w:rPr>
      </w:pPr>
    </w:p>
    <w:p w14:paraId="51F4278B" w14:textId="77777777" w:rsidR="007B60F7" w:rsidRPr="007B60F7" w:rsidRDefault="007B60F7" w:rsidP="007B60F7">
      <w:pPr>
        <w:keepNext/>
        <w:jc w:val="both"/>
        <w:rPr>
          <w:rFonts w:ascii="Open Sans" w:hAnsi="Open Sans" w:cs="Open Sans"/>
          <w:b/>
          <w:u w:val="single"/>
        </w:rPr>
      </w:pPr>
      <w:r w:rsidRPr="007B60F7">
        <w:rPr>
          <w:rFonts w:ascii="Open Sans" w:hAnsi="Open Sans" w:cs="Open Sans"/>
          <w:b/>
          <w:u w:val="single"/>
        </w:rPr>
        <w:t>Rotor:</w:t>
      </w:r>
    </w:p>
    <w:p w14:paraId="1E9DD358" w14:textId="77777777" w:rsidR="007B60F7" w:rsidRPr="007B60F7" w:rsidRDefault="007B60F7" w:rsidP="00064471">
      <w:pPr>
        <w:keepNext/>
        <w:jc w:val="both"/>
        <w:rPr>
          <w:rFonts w:ascii="Open Sans" w:hAnsi="Open Sans" w:cs="Open Sans"/>
        </w:rPr>
      </w:pPr>
      <w:r w:rsidRPr="007B60F7">
        <w:rPr>
          <w:rFonts w:ascii="Open Sans" w:hAnsi="Open Sans" w:cs="Open Sans"/>
        </w:rPr>
        <w:t>- vizualna kontrola in čiščenje (kolikor je dostopno),</w:t>
      </w:r>
    </w:p>
    <w:p w14:paraId="27C19443" w14:textId="77777777" w:rsidR="007B60F7" w:rsidRPr="007B60F7" w:rsidRDefault="007B60F7" w:rsidP="00064471">
      <w:pPr>
        <w:keepNext/>
        <w:jc w:val="both"/>
        <w:rPr>
          <w:rFonts w:ascii="Open Sans" w:hAnsi="Open Sans" w:cs="Open Sans"/>
        </w:rPr>
      </w:pPr>
      <w:r w:rsidRPr="007B60F7">
        <w:rPr>
          <w:rFonts w:ascii="Open Sans" w:hAnsi="Open Sans" w:cs="Open Sans"/>
        </w:rPr>
        <w:t>- kontrola dimenzij gredi na mestih ležajev (drsna površina), izvesti vse strojne kontrole-</w:t>
      </w:r>
    </w:p>
    <w:p w14:paraId="48619825"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izmere (vse rezultate zapisati v merilne protokole),</w:t>
      </w:r>
    </w:p>
    <w:p w14:paraId="63169A0F" w14:textId="77777777" w:rsidR="007B60F7" w:rsidRPr="007B60F7" w:rsidRDefault="007B60F7" w:rsidP="00064471">
      <w:pPr>
        <w:jc w:val="both"/>
        <w:rPr>
          <w:rFonts w:ascii="Open Sans" w:hAnsi="Open Sans" w:cs="Open Sans"/>
        </w:rPr>
      </w:pPr>
      <w:r w:rsidRPr="007B60F7">
        <w:rPr>
          <w:rFonts w:ascii="Open Sans" w:hAnsi="Open Sans" w:cs="Open Sans"/>
        </w:rPr>
        <w:t xml:space="preserve">- kontrola krožnega teka, premera in vizualna kontrola ter čiščenje drsnih obročev. </w:t>
      </w:r>
    </w:p>
    <w:p w14:paraId="75210A63"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Po potrebi strojna obdelava drsnih obročev in poliranje drsne površine,</w:t>
      </w:r>
    </w:p>
    <w:p w14:paraId="0F98691C" w14:textId="77777777" w:rsidR="007B60F7" w:rsidRPr="007B60F7" w:rsidRDefault="007B60F7" w:rsidP="00064471">
      <w:pPr>
        <w:jc w:val="both"/>
        <w:rPr>
          <w:rFonts w:ascii="Open Sans" w:hAnsi="Open Sans" w:cs="Open Sans"/>
        </w:rPr>
      </w:pPr>
      <w:r w:rsidRPr="007B60F7">
        <w:rPr>
          <w:rFonts w:ascii="Open Sans" w:hAnsi="Open Sans" w:cs="Open Sans"/>
        </w:rPr>
        <w:t>- vizualni pregled ventilatorjev (ventilatorskih lopatic),</w:t>
      </w:r>
    </w:p>
    <w:p w14:paraId="6505156F" w14:textId="77777777" w:rsidR="007B60F7" w:rsidRPr="007B60F7" w:rsidRDefault="007B60F7" w:rsidP="00064471">
      <w:pPr>
        <w:keepNext/>
        <w:jc w:val="both"/>
        <w:rPr>
          <w:rFonts w:ascii="Open Sans" w:hAnsi="Open Sans" w:cs="Open Sans"/>
        </w:rPr>
      </w:pPr>
      <w:r w:rsidRPr="007B60F7">
        <w:rPr>
          <w:rFonts w:ascii="Open Sans" w:hAnsi="Open Sans" w:cs="Open Sans"/>
        </w:rPr>
        <w:t>- kontrola ventilatorjev (izmeriti lastne frekvence lopatic),</w:t>
      </w:r>
    </w:p>
    <w:p w14:paraId="0F14415B"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V primeru odkritja poškodovane lopatice lopatico zamenjati z rezervno.</w:t>
      </w:r>
    </w:p>
    <w:p w14:paraId="171C0778" w14:textId="77777777" w:rsidR="007B60F7" w:rsidRPr="007B60F7" w:rsidRDefault="007B60F7" w:rsidP="00064471">
      <w:pPr>
        <w:keepNext/>
        <w:jc w:val="both"/>
        <w:rPr>
          <w:rFonts w:ascii="Open Sans" w:hAnsi="Open Sans" w:cs="Open Sans"/>
        </w:rPr>
      </w:pPr>
      <w:r w:rsidRPr="007B60F7">
        <w:rPr>
          <w:rFonts w:ascii="Open Sans" w:hAnsi="Open Sans" w:cs="Open Sans"/>
        </w:rPr>
        <w:t>- vizualna kontrola spojke rotorja,</w:t>
      </w:r>
    </w:p>
    <w:p w14:paraId="29573E0B"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kontrola ščetk (preveriti in nastaviti zračnost držala proti drsnem obroču in nastaviti pritisk </w:t>
      </w:r>
    </w:p>
    <w:p w14:paraId="12F3EF5C"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ščetk z nastavljanjem tlačne naprave držala ščetk). Pritisk-silo ščetk nastaviti po navodilih </w:t>
      </w:r>
    </w:p>
    <w:p w14:paraId="33325B37"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proizvajalca ščetk (z dinamometrom)! Temeljito mehansko očistiti celotno napravo in </w:t>
      </w:r>
    </w:p>
    <w:p w14:paraId="2DE208B3"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izmeriti el. izolacijsko upornost prevodnega dela proti masi. Vse meritve zabeležiti.</w:t>
      </w:r>
    </w:p>
    <w:p w14:paraId="53748BF3"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Pred vgradnjo ščetke z brušenjem oblikovati ščetke po premeru drsnega obroča.</w:t>
      </w:r>
    </w:p>
    <w:p w14:paraId="3929C9B6" w14:textId="77777777" w:rsidR="007B60F7" w:rsidRPr="007B60F7" w:rsidRDefault="007B60F7" w:rsidP="00064471">
      <w:pPr>
        <w:keepNext/>
        <w:jc w:val="both"/>
        <w:rPr>
          <w:rFonts w:ascii="Open Sans" w:hAnsi="Open Sans" w:cs="Open Sans"/>
        </w:rPr>
      </w:pPr>
      <w:r w:rsidRPr="007B60F7">
        <w:rPr>
          <w:rFonts w:ascii="Open Sans" w:hAnsi="Open Sans" w:cs="Open Sans"/>
        </w:rPr>
        <w:t>- kontrola zračnosti (zračne reže) med rotorjem in statorjem in zapisati izmerjene vrednosti,</w:t>
      </w:r>
    </w:p>
    <w:p w14:paraId="132C1C31"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NDT kontrola gredi rotorja na ležajnih mestih (preverjanje stanja drsnih površin) s </w:t>
      </w:r>
    </w:p>
    <w:p w14:paraId="1E424BCF"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magnetofluxom in ultrazvokom ter po potrebi sanacija z brušenjem – poliranjem drsne </w:t>
      </w:r>
    </w:p>
    <w:p w14:paraId="70630D07"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površine,</w:t>
      </w:r>
    </w:p>
    <w:p w14:paraId="22F7B4AA" w14:textId="77777777" w:rsidR="007B60F7" w:rsidRPr="007B60F7" w:rsidRDefault="007B60F7" w:rsidP="00064471">
      <w:pPr>
        <w:keepNext/>
        <w:jc w:val="both"/>
        <w:rPr>
          <w:rFonts w:ascii="Open Sans" w:hAnsi="Open Sans" w:cs="Open Sans"/>
        </w:rPr>
      </w:pPr>
      <w:r w:rsidRPr="007B60F7">
        <w:rPr>
          <w:rFonts w:ascii="Open Sans" w:hAnsi="Open Sans" w:cs="Open Sans"/>
        </w:rPr>
        <w:t xml:space="preserve">- očistiti in zbrusiti drsno površino ozemljitvenih ščetk na osi rotorja, </w:t>
      </w:r>
    </w:p>
    <w:p w14:paraId="13DA9F9F" w14:textId="77777777" w:rsidR="007B60F7" w:rsidRPr="007B60F7" w:rsidRDefault="007B60F7" w:rsidP="00064471">
      <w:pPr>
        <w:keepNext/>
        <w:jc w:val="both"/>
        <w:rPr>
          <w:rFonts w:ascii="Open Sans" w:hAnsi="Open Sans" w:cs="Open Sans"/>
        </w:rPr>
      </w:pPr>
      <w:r w:rsidRPr="007B60F7">
        <w:rPr>
          <w:rFonts w:ascii="Open Sans" w:hAnsi="Open Sans" w:cs="Open Sans"/>
        </w:rPr>
        <w:t>- kontrola ščetk za ozemljitev gredi rotorja in po potrebi zamenjava ščetk.</w:t>
      </w:r>
    </w:p>
    <w:p w14:paraId="452A63A3" w14:textId="77777777" w:rsidR="007B60F7" w:rsidRPr="007B60F7" w:rsidRDefault="007B60F7" w:rsidP="007B60F7">
      <w:pPr>
        <w:keepNext/>
        <w:jc w:val="both"/>
        <w:rPr>
          <w:rFonts w:ascii="Open Sans" w:hAnsi="Open Sans" w:cs="Open Sans"/>
          <w:b/>
          <w:u w:val="single"/>
        </w:rPr>
      </w:pPr>
    </w:p>
    <w:p w14:paraId="063D4BFF" w14:textId="77777777" w:rsidR="007B60F7" w:rsidRPr="007B60F7" w:rsidRDefault="007B60F7" w:rsidP="00D72F20">
      <w:pPr>
        <w:widowControl w:val="0"/>
        <w:jc w:val="both"/>
        <w:rPr>
          <w:rFonts w:ascii="Open Sans" w:hAnsi="Open Sans" w:cs="Open Sans"/>
          <w:b/>
          <w:u w:val="single"/>
        </w:rPr>
      </w:pPr>
      <w:r w:rsidRPr="007B60F7">
        <w:rPr>
          <w:rFonts w:ascii="Open Sans" w:hAnsi="Open Sans" w:cs="Open Sans"/>
          <w:b/>
          <w:u w:val="single"/>
        </w:rPr>
        <w:t>Električne meritve na rotorju:</w:t>
      </w:r>
    </w:p>
    <w:p w14:paraId="789918B3" w14:textId="77777777" w:rsidR="007B60F7" w:rsidRPr="007B60F7" w:rsidRDefault="007B60F7" w:rsidP="00D72F20">
      <w:pPr>
        <w:widowControl w:val="0"/>
        <w:rPr>
          <w:rFonts w:ascii="Open Sans" w:hAnsi="Open Sans" w:cs="Open Sans"/>
        </w:rPr>
      </w:pPr>
      <w:r w:rsidRPr="007B60F7">
        <w:rPr>
          <w:rFonts w:ascii="Open Sans" w:hAnsi="Open Sans" w:cs="Open Sans"/>
        </w:rPr>
        <w:t>- merjenje upornosti izolacije navitja rotorja,</w:t>
      </w:r>
    </w:p>
    <w:p w14:paraId="24558B88" w14:textId="77777777" w:rsidR="007B60F7" w:rsidRPr="007B60F7" w:rsidRDefault="007B60F7" w:rsidP="00D72F20">
      <w:pPr>
        <w:widowControl w:val="0"/>
        <w:rPr>
          <w:rFonts w:ascii="Open Sans" w:hAnsi="Open Sans" w:cs="Open Sans"/>
        </w:rPr>
      </w:pPr>
      <w:r w:rsidRPr="007B60F7">
        <w:rPr>
          <w:rFonts w:ascii="Open Sans" w:hAnsi="Open Sans" w:cs="Open Sans"/>
        </w:rPr>
        <w:t>- kontrola impedance rotorskega navitja v mirovanju (v hladnem stanju),</w:t>
      </w:r>
    </w:p>
    <w:p w14:paraId="00D6A7AB" w14:textId="77777777" w:rsidR="007B60F7" w:rsidRPr="007B60F7" w:rsidRDefault="007B60F7" w:rsidP="00D72F20">
      <w:pPr>
        <w:widowControl w:val="0"/>
        <w:rPr>
          <w:rFonts w:ascii="Open Sans" w:hAnsi="Open Sans" w:cs="Open Sans"/>
        </w:rPr>
      </w:pPr>
      <w:r w:rsidRPr="007B60F7">
        <w:rPr>
          <w:rFonts w:ascii="Open Sans" w:hAnsi="Open Sans" w:cs="Open Sans"/>
        </w:rPr>
        <w:t>- kontrola med ovojne izolacije rotorskega navitja in simetrije rotorskega navitja (kontrola z nizko udarno napetostjo).</w:t>
      </w:r>
    </w:p>
    <w:p w14:paraId="45EAF4A2" w14:textId="77777777" w:rsidR="007B60F7" w:rsidRPr="007B60F7" w:rsidRDefault="007B60F7" w:rsidP="00D72F20">
      <w:pPr>
        <w:widowControl w:val="0"/>
        <w:rPr>
          <w:rFonts w:ascii="Open Sans" w:hAnsi="Open Sans" w:cs="Open Sans"/>
        </w:rPr>
      </w:pPr>
    </w:p>
    <w:p w14:paraId="61B7B674" w14:textId="77777777" w:rsidR="007B60F7" w:rsidRPr="007B60F7" w:rsidRDefault="007B60F7" w:rsidP="00D72F20">
      <w:pPr>
        <w:widowControl w:val="0"/>
        <w:jc w:val="both"/>
        <w:rPr>
          <w:rFonts w:ascii="Open Sans" w:hAnsi="Open Sans" w:cs="Open Sans"/>
          <w:b/>
          <w:u w:val="single"/>
        </w:rPr>
      </w:pPr>
      <w:r w:rsidRPr="007B60F7">
        <w:rPr>
          <w:rFonts w:ascii="Open Sans" w:hAnsi="Open Sans" w:cs="Open Sans"/>
          <w:b/>
          <w:u w:val="single"/>
        </w:rPr>
        <w:t>Ležaji:</w:t>
      </w:r>
    </w:p>
    <w:p w14:paraId="5FDF7002" w14:textId="77777777" w:rsidR="007B60F7" w:rsidRPr="007B60F7" w:rsidRDefault="007B60F7" w:rsidP="00E901F7">
      <w:pPr>
        <w:widowControl w:val="0"/>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temeljito čiščenje vseh sestavnih delov ležaja (ohišja in krogle ležaja),</w:t>
      </w:r>
    </w:p>
    <w:p w14:paraId="19D8DDD6" w14:textId="77777777" w:rsidR="007B60F7" w:rsidRPr="007B60F7" w:rsidRDefault="007B60F7" w:rsidP="00E901F7">
      <w:pPr>
        <w:widowControl w:val="0"/>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kontrola in nastavitev vseh zračnosti ležajev pri demontaži in pri ponovni montaži (rezultate zapisati v merilne liste),</w:t>
      </w:r>
    </w:p>
    <w:p w14:paraId="2FC31DCE" w14:textId="77777777" w:rsidR="007B60F7" w:rsidRPr="007B60F7" w:rsidRDefault="007B60F7" w:rsidP="00E901F7">
      <w:pPr>
        <w:widowControl w:val="0"/>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kontrola oljnih vodov,</w:t>
      </w:r>
    </w:p>
    <w:p w14:paraId="6B5B311D" w14:textId="77777777" w:rsidR="007B60F7" w:rsidRPr="007B60F7" w:rsidRDefault="007B60F7" w:rsidP="00E901F7">
      <w:pPr>
        <w:widowControl w:val="0"/>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NDT kontrola prijemanja ležajne kovine (bela kovina) ultrazvok ter površinskih poškodb s penetranti,</w:t>
      </w:r>
    </w:p>
    <w:p w14:paraId="2478181A" w14:textId="77777777" w:rsidR="007B60F7" w:rsidRPr="007B60F7" w:rsidRDefault="007B60F7" w:rsidP="00E901F7">
      <w:pPr>
        <w:widowControl w:val="0"/>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kontrola (el. meritev) upornosti izolacije ležaja na TS in BS strani,</w:t>
      </w:r>
    </w:p>
    <w:p w14:paraId="2E416CF2" w14:textId="77777777" w:rsidR="007B60F7" w:rsidRPr="007B60F7" w:rsidRDefault="007B60F7" w:rsidP="00E901F7">
      <w:pPr>
        <w:widowControl w:val="0"/>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kontrola vseh strojnih izmer krogle ležaja, ležajnih polovičk ter po potrebi ročna obdelava za ureditev drsne površine in ureditev ustreznih zračnosti proti osi rotorja,</w:t>
      </w:r>
    </w:p>
    <w:p w14:paraId="1EFD4F0A" w14:textId="77777777" w:rsidR="007B60F7" w:rsidRPr="007B60F7" w:rsidRDefault="007B60F7" w:rsidP="00E901F7">
      <w:pPr>
        <w:widowControl w:val="0"/>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ureditev oljnih labirintov,</w:t>
      </w:r>
    </w:p>
    <w:p w14:paraId="76CE0547" w14:textId="77777777" w:rsidR="007B60F7" w:rsidRPr="007B60F7" w:rsidRDefault="007B60F7" w:rsidP="00E901F7">
      <w:pPr>
        <w:widowControl w:val="0"/>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lastRenderedPageBreak/>
        <w:t>sestavljanje in izvedba tesnjenja ležajev.</w:t>
      </w:r>
    </w:p>
    <w:p w14:paraId="0DB0F787" w14:textId="77777777" w:rsidR="007B60F7" w:rsidRPr="007B60F7" w:rsidRDefault="007B60F7" w:rsidP="007B60F7">
      <w:pPr>
        <w:keepNext/>
        <w:keepLines/>
        <w:rPr>
          <w:rFonts w:ascii="Open Sans" w:hAnsi="Open Sans" w:cs="Open Sans"/>
        </w:rPr>
      </w:pPr>
    </w:p>
    <w:p w14:paraId="5914AE3D" w14:textId="77777777" w:rsidR="007B60F7" w:rsidRPr="007B60F7" w:rsidRDefault="007B60F7" w:rsidP="007B60F7">
      <w:pPr>
        <w:keepNext/>
        <w:keepLines/>
        <w:rPr>
          <w:rFonts w:ascii="Open Sans" w:hAnsi="Open Sans" w:cs="Open Sans"/>
        </w:rPr>
      </w:pPr>
      <w:r w:rsidRPr="007B60F7">
        <w:rPr>
          <w:rFonts w:ascii="Open Sans" w:hAnsi="Open Sans" w:cs="Open Sans"/>
        </w:rPr>
        <w:t xml:space="preserve">Vse izmere je potrebno zapisati v merilni list ter kasneje v poročilu zapisati, komentirati in podati oceno stanja ležajev.  </w:t>
      </w:r>
    </w:p>
    <w:p w14:paraId="096D3CD8" w14:textId="77777777" w:rsidR="007B60F7" w:rsidRPr="007B60F7" w:rsidRDefault="007B60F7" w:rsidP="007B60F7">
      <w:pPr>
        <w:keepNext/>
        <w:keepLines/>
        <w:rPr>
          <w:rFonts w:ascii="Open Sans" w:hAnsi="Open Sans" w:cs="Open Sans"/>
        </w:rPr>
      </w:pPr>
    </w:p>
    <w:p w14:paraId="3EC3E669" w14:textId="77777777" w:rsidR="007B60F7" w:rsidRPr="007B60F7" w:rsidRDefault="007B60F7" w:rsidP="007B60F7">
      <w:pPr>
        <w:keepNext/>
        <w:keepLines/>
        <w:jc w:val="both"/>
        <w:rPr>
          <w:rFonts w:ascii="Open Sans" w:hAnsi="Open Sans" w:cs="Open Sans"/>
          <w:b/>
          <w:u w:val="single"/>
        </w:rPr>
      </w:pPr>
      <w:r w:rsidRPr="007B60F7">
        <w:rPr>
          <w:rFonts w:ascii="Open Sans" w:hAnsi="Open Sans" w:cs="Open Sans"/>
          <w:b/>
          <w:u w:val="single"/>
        </w:rPr>
        <w:t>Hladilni sistem:</w:t>
      </w:r>
    </w:p>
    <w:p w14:paraId="7C6B2FF8"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 xml:space="preserve">kontrolirati hladilnike zraka na vodni strani in jih očistiti (4 kos), zamenjati vsa tesnila z novimi (material za izdelavo tesnil dobavi izvajalec del), </w:t>
      </w:r>
    </w:p>
    <w:p w14:paraId="371C3787"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antikorozijska obnova (bitumen – dvakratni nanos) pokrovov in cevk hladilnika zraka (vodni del) ter izvesti tlačni preizkus hladilnikov,</w:t>
      </w:r>
    </w:p>
    <w:p w14:paraId="508B0863"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v primeru puščanja hladilnika odkriti mesto napake in odpraviti napako-puščanje,</w:t>
      </w:r>
    </w:p>
    <w:p w14:paraId="00CDAFB6"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očistiti filter za zrak.</w:t>
      </w:r>
    </w:p>
    <w:p w14:paraId="6DDA8240" w14:textId="77777777" w:rsidR="007B60F7" w:rsidRPr="007B60F7" w:rsidRDefault="007B60F7" w:rsidP="007B60F7">
      <w:pPr>
        <w:keepNext/>
        <w:keepLines/>
        <w:overflowPunct w:val="0"/>
        <w:autoSpaceDE w:val="0"/>
        <w:autoSpaceDN w:val="0"/>
        <w:adjustRightInd w:val="0"/>
        <w:jc w:val="both"/>
        <w:textAlignment w:val="baseline"/>
        <w:rPr>
          <w:rFonts w:ascii="Open Sans" w:hAnsi="Open Sans" w:cs="Open Sans"/>
          <w:b/>
          <w:u w:val="single"/>
        </w:rPr>
      </w:pPr>
    </w:p>
    <w:p w14:paraId="72C3C6BC" w14:textId="77777777" w:rsidR="007B60F7" w:rsidRPr="007B60F7" w:rsidRDefault="007B60F7" w:rsidP="007B60F7">
      <w:pPr>
        <w:keepNext/>
        <w:keepLines/>
        <w:jc w:val="both"/>
        <w:rPr>
          <w:rFonts w:ascii="Open Sans" w:hAnsi="Open Sans" w:cs="Open Sans"/>
          <w:b/>
          <w:u w:val="single"/>
        </w:rPr>
      </w:pPr>
      <w:r w:rsidRPr="007B60F7">
        <w:rPr>
          <w:rFonts w:ascii="Open Sans" w:hAnsi="Open Sans" w:cs="Open Sans"/>
          <w:b/>
          <w:u w:val="single"/>
        </w:rPr>
        <w:t>Termosonde:</w:t>
      </w:r>
    </w:p>
    <w:p w14:paraId="5BAC1ED8"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preveriti delovanje PT100 termosond ter preveriti vse el. spoje,</w:t>
      </w:r>
    </w:p>
    <w:p w14:paraId="75282ABE"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izmeriti ohmsko upornost vseh termosond, ki merijo temperature navitja in statorskih paketov ter po potrebi zamenjati z novimi.</w:t>
      </w:r>
    </w:p>
    <w:p w14:paraId="20FCB8E8" w14:textId="77777777" w:rsidR="007B60F7" w:rsidRPr="007B60F7" w:rsidRDefault="007B60F7" w:rsidP="007B60F7">
      <w:pPr>
        <w:keepNext/>
        <w:keepLines/>
        <w:overflowPunct w:val="0"/>
        <w:autoSpaceDE w:val="0"/>
        <w:autoSpaceDN w:val="0"/>
        <w:adjustRightInd w:val="0"/>
        <w:ind w:left="284"/>
        <w:jc w:val="both"/>
        <w:textAlignment w:val="baseline"/>
        <w:rPr>
          <w:rFonts w:ascii="Open Sans" w:hAnsi="Open Sans" w:cs="Open Sans"/>
        </w:rPr>
      </w:pPr>
    </w:p>
    <w:p w14:paraId="1A4E55C1" w14:textId="77777777" w:rsidR="007B60F7" w:rsidRPr="007B60F7" w:rsidRDefault="007B60F7" w:rsidP="00E901F7">
      <w:pPr>
        <w:keepNext/>
        <w:keepLines/>
        <w:numPr>
          <w:ilvl w:val="0"/>
          <w:numId w:val="38"/>
        </w:numPr>
        <w:overflowPunct w:val="0"/>
        <w:autoSpaceDE w:val="0"/>
        <w:autoSpaceDN w:val="0"/>
        <w:adjustRightInd w:val="0"/>
        <w:ind w:left="284" w:hanging="284"/>
        <w:jc w:val="both"/>
        <w:textAlignment w:val="baseline"/>
        <w:rPr>
          <w:rFonts w:ascii="Open Sans" w:hAnsi="Open Sans" w:cs="Open Sans"/>
          <w:b/>
        </w:rPr>
      </w:pPr>
      <w:r w:rsidRPr="007B60F7">
        <w:rPr>
          <w:rFonts w:ascii="Open Sans" w:hAnsi="Open Sans" w:cs="Open Sans"/>
          <w:b/>
        </w:rPr>
        <w:t>Montaža demontiranih delov</w:t>
      </w:r>
    </w:p>
    <w:p w14:paraId="4A3C8CCD" w14:textId="77777777" w:rsidR="007B60F7" w:rsidRPr="007B60F7" w:rsidRDefault="007B60F7" w:rsidP="007B60F7">
      <w:pPr>
        <w:keepNext/>
        <w:keepLines/>
        <w:overflowPunct w:val="0"/>
        <w:autoSpaceDE w:val="0"/>
        <w:autoSpaceDN w:val="0"/>
        <w:adjustRightInd w:val="0"/>
        <w:jc w:val="both"/>
        <w:textAlignment w:val="baseline"/>
        <w:rPr>
          <w:rFonts w:ascii="Open Sans" w:hAnsi="Open Sans" w:cs="Open Sans"/>
          <w:b/>
        </w:rPr>
      </w:pPr>
    </w:p>
    <w:p w14:paraId="0FF27D73"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 xml:space="preserve">montaža vseh pokrovov in zaslonov (izvesti morebitno potrebne korekcije, popravilo navojev za vijačenje okrovov, zamenjava poškodovanih vijakov, podložk), </w:t>
      </w:r>
    </w:p>
    <w:p w14:paraId="64C36A9C"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montaža ležajev,</w:t>
      </w:r>
    </w:p>
    <w:p w14:paraId="37DDC79A"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montaža hladilnega in oljnega sistema (kontrola tesnosti) in po potrebi zamenjava tesnil,</w:t>
      </w:r>
    </w:p>
    <w:p w14:paraId="523F2C1F"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montaža kablov vzbujanja (priklop el. kablov),</w:t>
      </w:r>
    </w:p>
    <w:p w14:paraId="5C8C7E8C" w14:textId="77777777" w:rsidR="007B60F7" w:rsidRPr="007B60F7" w:rsidRDefault="007B60F7" w:rsidP="007B60F7">
      <w:pPr>
        <w:keepNext/>
        <w:overflowPunct w:val="0"/>
        <w:autoSpaceDE w:val="0"/>
        <w:autoSpaceDN w:val="0"/>
        <w:adjustRightInd w:val="0"/>
        <w:jc w:val="both"/>
        <w:textAlignment w:val="baseline"/>
        <w:rPr>
          <w:rFonts w:ascii="Open Sans" w:hAnsi="Open Sans" w:cs="Open Sans"/>
        </w:rPr>
      </w:pPr>
      <w:r w:rsidRPr="007B60F7">
        <w:rPr>
          <w:rFonts w:ascii="Open Sans" w:hAnsi="Open Sans" w:cs="Open Sans"/>
        </w:rPr>
        <w:t>-   montaža nosilca ščetk (priklop el. kablov) in montaža ščetk.</w:t>
      </w:r>
    </w:p>
    <w:p w14:paraId="14DFA02C" w14:textId="77777777" w:rsidR="007B60F7" w:rsidRPr="007B60F7" w:rsidRDefault="007B60F7" w:rsidP="007B60F7">
      <w:pPr>
        <w:keepNext/>
        <w:keepLines/>
        <w:overflowPunct w:val="0"/>
        <w:autoSpaceDE w:val="0"/>
        <w:autoSpaceDN w:val="0"/>
        <w:adjustRightInd w:val="0"/>
        <w:jc w:val="both"/>
        <w:textAlignment w:val="baseline"/>
        <w:rPr>
          <w:rFonts w:ascii="Open Sans" w:hAnsi="Open Sans" w:cs="Open Sans"/>
        </w:rPr>
      </w:pPr>
    </w:p>
    <w:p w14:paraId="62106D42" w14:textId="77777777" w:rsidR="007B60F7" w:rsidRPr="007B60F7" w:rsidRDefault="007B60F7" w:rsidP="007B60F7">
      <w:pPr>
        <w:keepNext/>
        <w:keepLines/>
        <w:overflowPunct w:val="0"/>
        <w:autoSpaceDE w:val="0"/>
        <w:autoSpaceDN w:val="0"/>
        <w:adjustRightInd w:val="0"/>
        <w:jc w:val="both"/>
        <w:textAlignment w:val="baseline"/>
        <w:rPr>
          <w:rFonts w:ascii="Open Sans" w:hAnsi="Open Sans" w:cs="Open Sans"/>
        </w:rPr>
      </w:pPr>
      <w:r w:rsidRPr="007B60F7">
        <w:rPr>
          <w:rFonts w:ascii="Open Sans" w:hAnsi="Open Sans" w:cs="Open Sans"/>
        </w:rPr>
        <w:t>Vsi demontirati deli morajo biti predhodno pripravljeni za montažo (pregledani, očiščeni in pobarvani).</w:t>
      </w:r>
    </w:p>
    <w:p w14:paraId="2B3C5C70" w14:textId="77777777" w:rsidR="007B60F7" w:rsidRPr="007B60F7" w:rsidRDefault="007B60F7" w:rsidP="007B60F7">
      <w:pPr>
        <w:keepNext/>
        <w:keepLines/>
        <w:overflowPunct w:val="0"/>
        <w:autoSpaceDE w:val="0"/>
        <w:autoSpaceDN w:val="0"/>
        <w:adjustRightInd w:val="0"/>
        <w:jc w:val="both"/>
        <w:textAlignment w:val="baseline"/>
        <w:rPr>
          <w:rFonts w:ascii="Open Sans" w:hAnsi="Open Sans" w:cs="Open Sans"/>
        </w:rPr>
      </w:pPr>
    </w:p>
    <w:p w14:paraId="45B2F7E6" w14:textId="77777777" w:rsidR="007B60F7" w:rsidRPr="007B60F7" w:rsidRDefault="007B60F7" w:rsidP="007B60F7">
      <w:pPr>
        <w:keepNext/>
        <w:keepLines/>
        <w:overflowPunct w:val="0"/>
        <w:autoSpaceDE w:val="0"/>
        <w:autoSpaceDN w:val="0"/>
        <w:adjustRightInd w:val="0"/>
        <w:jc w:val="both"/>
        <w:textAlignment w:val="baseline"/>
        <w:rPr>
          <w:rFonts w:ascii="Open Sans" w:hAnsi="Open Sans" w:cs="Open Sans"/>
        </w:rPr>
      </w:pPr>
      <w:r w:rsidRPr="007B60F7">
        <w:rPr>
          <w:rFonts w:ascii="Open Sans" w:hAnsi="Open Sans" w:cs="Open Sans"/>
        </w:rPr>
        <w:t>Montirati vse generatorske dele. Sprotno kontroliranje ter nastavljanje zračnosti. Obvezno sodelovanje z izvajalci del na turbini. Končna montaža ležajev ter vzpostavitev oljnega sistema ležajev. Evidentirati vse opravljene meritve.</w:t>
      </w:r>
    </w:p>
    <w:p w14:paraId="7DDD09C5" w14:textId="77777777" w:rsidR="007B60F7" w:rsidRPr="007B60F7" w:rsidRDefault="007B60F7" w:rsidP="007B60F7">
      <w:pPr>
        <w:keepNext/>
        <w:keepLines/>
        <w:rPr>
          <w:rFonts w:ascii="Open Sans" w:hAnsi="Open Sans" w:cs="Open Sans"/>
        </w:rPr>
      </w:pPr>
    </w:p>
    <w:p w14:paraId="23CCB4E4" w14:textId="77777777" w:rsidR="007B60F7" w:rsidRPr="007B60F7" w:rsidRDefault="007B60F7" w:rsidP="00E901F7">
      <w:pPr>
        <w:keepNext/>
        <w:keepLines/>
        <w:numPr>
          <w:ilvl w:val="0"/>
          <w:numId w:val="38"/>
        </w:numPr>
        <w:overflowPunct w:val="0"/>
        <w:autoSpaceDE w:val="0"/>
        <w:autoSpaceDN w:val="0"/>
        <w:adjustRightInd w:val="0"/>
        <w:ind w:left="284" w:hanging="284"/>
        <w:jc w:val="both"/>
        <w:textAlignment w:val="baseline"/>
        <w:rPr>
          <w:rFonts w:ascii="Open Sans" w:hAnsi="Open Sans" w:cs="Open Sans"/>
          <w:b/>
        </w:rPr>
      </w:pPr>
      <w:r w:rsidRPr="007B60F7">
        <w:rPr>
          <w:rFonts w:ascii="Open Sans" w:hAnsi="Open Sans" w:cs="Open Sans"/>
          <w:b/>
        </w:rPr>
        <w:t>Kontrole in meritve ob prvem zagonu generatorja</w:t>
      </w:r>
    </w:p>
    <w:p w14:paraId="7F445F13" w14:textId="77777777" w:rsidR="007B60F7" w:rsidRPr="007B60F7" w:rsidRDefault="007B60F7" w:rsidP="007B60F7">
      <w:pPr>
        <w:keepNext/>
        <w:keepLines/>
        <w:overflowPunct w:val="0"/>
        <w:autoSpaceDE w:val="0"/>
        <w:autoSpaceDN w:val="0"/>
        <w:adjustRightInd w:val="0"/>
        <w:ind w:left="284"/>
        <w:jc w:val="both"/>
        <w:textAlignment w:val="baseline"/>
        <w:rPr>
          <w:rFonts w:ascii="Open Sans" w:hAnsi="Open Sans" w:cs="Open Sans"/>
        </w:rPr>
      </w:pPr>
    </w:p>
    <w:p w14:paraId="7D004A58"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kontrola temperature statorskega navitja in paketa generatorja (pri največji možni obremenitvi stroja),</w:t>
      </w:r>
    </w:p>
    <w:p w14:paraId="0F310849"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kontrola temperature in tlaka olja v ležajih generatorja (TS in BS),</w:t>
      </w:r>
    </w:p>
    <w:p w14:paraId="671784CD"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kontrola temp. hladilnih vod in zrakov,</w:t>
      </w:r>
    </w:p>
    <w:p w14:paraId="0C4E93BA" w14:textId="77777777" w:rsidR="007B60F7" w:rsidRPr="007B60F7" w:rsidRDefault="007B60F7" w:rsidP="00E901F7">
      <w:pPr>
        <w:keepNext/>
        <w:keepLines/>
        <w:numPr>
          <w:ilvl w:val="0"/>
          <w:numId w:val="39"/>
        </w:numPr>
        <w:overflowPunct w:val="0"/>
        <w:autoSpaceDE w:val="0"/>
        <w:autoSpaceDN w:val="0"/>
        <w:adjustRightInd w:val="0"/>
        <w:ind w:left="284" w:hanging="284"/>
        <w:jc w:val="both"/>
        <w:textAlignment w:val="baseline"/>
        <w:rPr>
          <w:rFonts w:ascii="Open Sans" w:hAnsi="Open Sans" w:cs="Open Sans"/>
        </w:rPr>
      </w:pPr>
      <w:r w:rsidRPr="007B60F7">
        <w:rPr>
          <w:rFonts w:ascii="Open Sans" w:hAnsi="Open Sans" w:cs="Open Sans"/>
        </w:rPr>
        <w:t>kontrola temperature vzbujalnih ščetk ter kontrola obrabe ščetk (temperature ščetk ne smejo presegati vrednosti katere so predpisane iz strani proizvajalca ščetk za trajno obratovanje- tudi v najbolj zahtevnih režimih obratovanja turboagregata) se izvajajo v časovni periodi (v dogovoru z naročnikom) v času poizkusnega obratovanja.</w:t>
      </w:r>
    </w:p>
    <w:p w14:paraId="3D860596" w14:textId="77777777" w:rsidR="007B60F7" w:rsidRPr="007B60F7" w:rsidRDefault="007B60F7" w:rsidP="007B60F7">
      <w:pPr>
        <w:keepNext/>
        <w:keepLines/>
        <w:overflowPunct w:val="0"/>
        <w:autoSpaceDE w:val="0"/>
        <w:autoSpaceDN w:val="0"/>
        <w:adjustRightInd w:val="0"/>
        <w:jc w:val="both"/>
        <w:textAlignment w:val="baseline"/>
        <w:rPr>
          <w:rFonts w:ascii="Open Sans" w:hAnsi="Open Sans" w:cs="Open Sans"/>
        </w:rPr>
      </w:pPr>
    </w:p>
    <w:p w14:paraId="59911C1D" w14:textId="77777777" w:rsidR="007B60F7" w:rsidRPr="007B60F7" w:rsidRDefault="007B60F7" w:rsidP="007B60F7">
      <w:pPr>
        <w:jc w:val="both"/>
        <w:rPr>
          <w:rFonts w:ascii="Open Sans" w:hAnsi="Open Sans" w:cs="Open Sans"/>
        </w:rPr>
      </w:pPr>
      <w:r w:rsidRPr="007B60F7">
        <w:rPr>
          <w:rFonts w:ascii="Open Sans" w:hAnsi="Open Sans" w:cs="Open Sans"/>
        </w:rPr>
        <w:t xml:space="preserve">Izmerjene vibracije (izvede naročnik) morajo biti v področju dovoljenih  veličin vibracij v skladu s priporočilom VDI 2056/1964 za grupo strojev T (veliki stroji z nizkofrekvenčnim temeljem). V primeru izmerjenih povečanih vibracij izvesti analizo in odstranjevanje vzroka povečanih vibracij. </w:t>
      </w:r>
    </w:p>
    <w:p w14:paraId="58F0BD0F" w14:textId="77777777" w:rsidR="007B60F7" w:rsidRPr="007B60F7" w:rsidRDefault="007B60F7" w:rsidP="007B60F7">
      <w:pPr>
        <w:keepNext/>
        <w:keepLines/>
        <w:jc w:val="both"/>
        <w:rPr>
          <w:rFonts w:ascii="Open Sans" w:hAnsi="Open Sans" w:cs="Open Sans"/>
        </w:rPr>
      </w:pPr>
      <w:r w:rsidRPr="007B60F7">
        <w:rPr>
          <w:rFonts w:ascii="Open Sans" w:hAnsi="Open Sans" w:cs="Open Sans"/>
        </w:rPr>
        <w:lastRenderedPageBreak/>
        <w:t xml:space="preserve">Obvezno je dnevno vodenje gradbenega dnevnika, merilnih listov in vse ostale tehnične dokumentacije! Gradbeni dnevniki in merilni listi se podpisujejo s strani naročnika dnevno ob koncu dnevnih del oz. najkasneje zjutraj naslednji dan!  </w:t>
      </w:r>
    </w:p>
    <w:p w14:paraId="0BC9CB35" w14:textId="77777777" w:rsidR="007B60F7" w:rsidRPr="007B60F7" w:rsidRDefault="007B60F7" w:rsidP="007B60F7">
      <w:pPr>
        <w:keepNext/>
        <w:keepLines/>
        <w:rPr>
          <w:rFonts w:ascii="Open Sans" w:hAnsi="Open Sans" w:cs="Open Sans"/>
          <w:b/>
        </w:rPr>
      </w:pPr>
    </w:p>
    <w:p w14:paraId="57856A8C" w14:textId="77777777" w:rsidR="007B60F7" w:rsidRPr="007B60F7" w:rsidRDefault="007B60F7" w:rsidP="00E901F7">
      <w:pPr>
        <w:keepNext/>
        <w:keepLines/>
        <w:numPr>
          <w:ilvl w:val="0"/>
          <w:numId w:val="38"/>
        </w:numPr>
        <w:overflowPunct w:val="0"/>
        <w:autoSpaceDE w:val="0"/>
        <w:autoSpaceDN w:val="0"/>
        <w:adjustRightInd w:val="0"/>
        <w:ind w:left="284" w:hanging="284"/>
        <w:jc w:val="both"/>
        <w:textAlignment w:val="baseline"/>
        <w:rPr>
          <w:rFonts w:ascii="Open Sans" w:hAnsi="Open Sans" w:cs="Open Sans"/>
          <w:b/>
        </w:rPr>
      </w:pPr>
      <w:r w:rsidRPr="007B60F7">
        <w:rPr>
          <w:rFonts w:ascii="Open Sans" w:hAnsi="Open Sans" w:cs="Open Sans"/>
          <w:b/>
        </w:rPr>
        <w:t>Izdelava remontnega poročila o izvedenih delih</w:t>
      </w:r>
    </w:p>
    <w:p w14:paraId="345562D6" w14:textId="77777777" w:rsidR="007B60F7" w:rsidRPr="007B60F7" w:rsidRDefault="007B60F7" w:rsidP="007B60F7">
      <w:pPr>
        <w:keepNext/>
        <w:keepLines/>
        <w:rPr>
          <w:rFonts w:ascii="Open Sans" w:hAnsi="Open Sans" w:cs="Open Sans"/>
        </w:rPr>
      </w:pPr>
    </w:p>
    <w:p w14:paraId="4ABD8DC0" w14:textId="77777777" w:rsidR="007B60F7" w:rsidRPr="007B60F7" w:rsidRDefault="007B60F7" w:rsidP="007B60F7">
      <w:pPr>
        <w:keepNext/>
        <w:keepLines/>
        <w:widowControl w:val="0"/>
        <w:jc w:val="both"/>
        <w:rPr>
          <w:rFonts w:ascii="Open Sans" w:hAnsi="Open Sans" w:cs="Open Sans"/>
        </w:rPr>
      </w:pPr>
      <w:r w:rsidRPr="007B60F7">
        <w:rPr>
          <w:rFonts w:ascii="Open Sans" w:hAnsi="Open Sans" w:cs="Open Sans"/>
        </w:rPr>
        <w:t>Najkasneje v roku petnajst (15) koledarskih dni po uspešno izvedenem poskusnem obratovanju je izvajalec dolžan naročniku dostaviti remontno poročilo o izvedenih delih (elaborat). Remontno poročilo o izvedenih delih mora vsebovati rezultate meritev, poročil, kontrol ter preizkušanj. Podana mora biti tudi ocena stanja posameznih sestavnih delov in generatorja v celoti, kot tudi priporočila za kasnejša dela in aktivnosti na generatorju 3. Izvajalec mora predati naročniku remontno poročilo o izvedenih delih v treh (3) pisnih izvodih in enem (1) izvodu v digitalni obliki – USB ključek.</w:t>
      </w:r>
    </w:p>
    <w:p w14:paraId="64F3C8B4" w14:textId="77777777" w:rsidR="007B60F7" w:rsidRPr="007B60F7" w:rsidRDefault="007B60F7" w:rsidP="007B60F7">
      <w:pPr>
        <w:keepNext/>
        <w:keepLines/>
        <w:rPr>
          <w:rFonts w:ascii="Open Sans" w:hAnsi="Open Sans" w:cs="Open Sans"/>
        </w:rPr>
      </w:pPr>
    </w:p>
    <w:p w14:paraId="0CC9E2CC" w14:textId="5BA500E3" w:rsidR="007B60F7" w:rsidRDefault="007B60F7" w:rsidP="000162F9">
      <w:pPr>
        <w:widowControl w:val="0"/>
        <w:jc w:val="both"/>
        <w:rPr>
          <w:rFonts w:ascii="Open Sans" w:hAnsi="Open Sans" w:cs="Open Sans"/>
          <w:color w:val="000000"/>
          <w:szCs w:val="22"/>
        </w:rPr>
      </w:pPr>
    </w:p>
    <w:p w14:paraId="641FDE3A" w14:textId="0F7732ED" w:rsidR="00D72F20" w:rsidRDefault="00D72F20" w:rsidP="000162F9">
      <w:pPr>
        <w:widowControl w:val="0"/>
        <w:jc w:val="both"/>
        <w:rPr>
          <w:rFonts w:ascii="Open Sans" w:hAnsi="Open Sans" w:cs="Open Sans"/>
          <w:color w:val="000000"/>
          <w:szCs w:val="22"/>
        </w:rPr>
      </w:pPr>
    </w:p>
    <w:p w14:paraId="6AE95715" w14:textId="4369DED3" w:rsidR="00D72F20" w:rsidRDefault="00D72F20" w:rsidP="000162F9">
      <w:pPr>
        <w:widowControl w:val="0"/>
        <w:jc w:val="both"/>
        <w:rPr>
          <w:rFonts w:ascii="Open Sans" w:hAnsi="Open Sans" w:cs="Open Sans"/>
          <w:color w:val="000000"/>
          <w:szCs w:val="22"/>
        </w:rPr>
      </w:pPr>
    </w:p>
    <w:p w14:paraId="4F9628FB" w14:textId="03842074" w:rsidR="00D72F20" w:rsidRDefault="00D72F20" w:rsidP="000162F9">
      <w:pPr>
        <w:widowControl w:val="0"/>
        <w:jc w:val="both"/>
        <w:rPr>
          <w:rFonts w:ascii="Open Sans" w:hAnsi="Open Sans" w:cs="Open Sans"/>
          <w:color w:val="000000"/>
          <w:szCs w:val="22"/>
        </w:rPr>
      </w:pPr>
    </w:p>
    <w:p w14:paraId="7EDDAD39" w14:textId="2E41E0B8" w:rsidR="00D72F20" w:rsidRDefault="00D72F20" w:rsidP="000162F9">
      <w:pPr>
        <w:widowControl w:val="0"/>
        <w:jc w:val="both"/>
        <w:rPr>
          <w:rFonts w:ascii="Open Sans" w:hAnsi="Open Sans" w:cs="Open Sans"/>
          <w:color w:val="000000"/>
          <w:szCs w:val="22"/>
        </w:rPr>
      </w:pPr>
    </w:p>
    <w:p w14:paraId="3056C14C" w14:textId="0AB55434" w:rsidR="00D72F20" w:rsidRDefault="00D72F20" w:rsidP="000162F9">
      <w:pPr>
        <w:widowControl w:val="0"/>
        <w:jc w:val="both"/>
        <w:rPr>
          <w:rFonts w:ascii="Open Sans" w:hAnsi="Open Sans" w:cs="Open Sans"/>
          <w:color w:val="000000"/>
          <w:szCs w:val="22"/>
        </w:rPr>
      </w:pPr>
    </w:p>
    <w:p w14:paraId="696BF27B" w14:textId="676A4C86" w:rsidR="00D72F20" w:rsidRDefault="00D72F20" w:rsidP="000162F9">
      <w:pPr>
        <w:widowControl w:val="0"/>
        <w:jc w:val="both"/>
        <w:rPr>
          <w:rFonts w:ascii="Open Sans" w:hAnsi="Open Sans" w:cs="Open Sans"/>
          <w:color w:val="000000"/>
          <w:szCs w:val="22"/>
        </w:rPr>
      </w:pPr>
    </w:p>
    <w:p w14:paraId="74069515" w14:textId="6F2FE4A8" w:rsidR="00D72F20" w:rsidRDefault="00D72F20" w:rsidP="000162F9">
      <w:pPr>
        <w:widowControl w:val="0"/>
        <w:jc w:val="both"/>
        <w:rPr>
          <w:rFonts w:ascii="Open Sans" w:hAnsi="Open Sans" w:cs="Open Sans"/>
          <w:color w:val="000000"/>
          <w:szCs w:val="22"/>
        </w:rPr>
      </w:pPr>
    </w:p>
    <w:p w14:paraId="1B63F15A" w14:textId="07A020AE" w:rsidR="00D72F20" w:rsidRDefault="00D72F20" w:rsidP="000162F9">
      <w:pPr>
        <w:widowControl w:val="0"/>
        <w:jc w:val="both"/>
        <w:rPr>
          <w:rFonts w:ascii="Open Sans" w:hAnsi="Open Sans" w:cs="Open Sans"/>
          <w:color w:val="000000"/>
          <w:szCs w:val="22"/>
        </w:rPr>
      </w:pPr>
    </w:p>
    <w:p w14:paraId="25126ABC" w14:textId="04EBA7FE" w:rsidR="00D72F20" w:rsidRDefault="00D72F20" w:rsidP="000162F9">
      <w:pPr>
        <w:widowControl w:val="0"/>
        <w:jc w:val="both"/>
        <w:rPr>
          <w:rFonts w:ascii="Open Sans" w:hAnsi="Open Sans" w:cs="Open Sans"/>
          <w:color w:val="000000"/>
          <w:szCs w:val="22"/>
        </w:rPr>
      </w:pPr>
    </w:p>
    <w:p w14:paraId="5F98624F" w14:textId="6F7163C3" w:rsidR="00D72F20" w:rsidRDefault="00D72F20" w:rsidP="000162F9">
      <w:pPr>
        <w:widowControl w:val="0"/>
        <w:jc w:val="both"/>
        <w:rPr>
          <w:rFonts w:ascii="Open Sans" w:hAnsi="Open Sans" w:cs="Open Sans"/>
          <w:color w:val="000000"/>
          <w:szCs w:val="22"/>
        </w:rPr>
      </w:pPr>
    </w:p>
    <w:p w14:paraId="6C0D3210" w14:textId="12A4ECF2" w:rsidR="00D72F20" w:rsidRDefault="00D72F20" w:rsidP="000162F9">
      <w:pPr>
        <w:widowControl w:val="0"/>
        <w:jc w:val="both"/>
        <w:rPr>
          <w:rFonts w:ascii="Open Sans" w:hAnsi="Open Sans" w:cs="Open Sans"/>
          <w:color w:val="000000"/>
          <w:szCs w:val="22"/>
        </w:rPr>
      </w:pPr>
    </w:p>
    <w:p w14:paraId="5C22B5F0" w14:textId="3A8F8373" w:rsidR="00D72F20" w:rsidRDefault="00D72F20" w:rsidP="000162F9">
      <w:pPr>
        <w:widowControl w:val="0"/>
        <w:jc w:val="both"/>
        <w:rPr>
          <w:rFonts w:ascii="Open Sans" w:hAnsi="Open Sans" w:cs="Open Sans"/>
          <w:color w:val="000000"/>
          <w:szCs w:val="22"/>
        </w:rPr>
      </w:pPr>
    </w:p>
    <w:p w14:paraId="2EB299E3" w14:textId="4C39B7FE" w:rsidR="00D72F20" w:rsidRDefault="00D72F20" w:rsidP="000162F9">
      <w:pPr>
        <w:widowControl w:val="0"/>
        <w:jc w:val="both"/>
        <w:rPr>
          <w:rFonts w:ascii="Open Sans" w:hAnsi="Open Sans" w:cs="Open Sans"/>
          <w:color w:val="000000"/>
          <w:szCs w:val="22"/>
        </w:rPr>
      </w:pPr>
    </w:p>
    <w:p w14:paraId="5D547B71" w14:textId="218E3998" w:rsidR="00D72F20" w:rsidRDefault="00D72F20" w:rsidP="000162F9">
      <w:pPr>
        <w:widowControl w:val="0"/>
        <w:jc w:val="both"/>
        <w:rPr>
          <w:rFonts w:ascii="Open Sans" w:hAnsi="Open Sans" w:cs="Open Sans"/>
          <w:color w:val="000000"/>
          <w:szCs w:val="22"/>
        </w:rPr>
      </w:pPr>
    </w:p>
    <w:p w14:paraId="68443A55" w14:textId="20CFB6DF" w:rsidR="00D72F20" w:rsidRDefault="00D72F20" w:rsidP="000162F9">
      <w:pPr>
        <w:widowControl w:val="0"/>
        <w:jc w:val="both"/>
        <w:rPr>
          <w:rFonts w:ascii="Open Sans" w:hAnsi="Open Sans" w:cs="Open Sans"/>
          <w:color w:val="000000"/>
          <w:szCs w:val="22"/>
        </w:rPr>
      </w:pPr>
    </w:p>
    <w:p w14:paraId="5BA7536A" w14:textId="6FF1F016" w:rsidR="00D72F20" w:rsidRDefault="00D72F20" w:rsidP="000162F9">
      <w:pPr>
        <w:widowControl w:val="0"/>
        <w:jc w:val="both"/>
        <w:rPr>
          <w:rFonts w:ascii="Open Sans" w:hAnsi="Open Sans" w:cs="Open Sans"/>
          <w:color w:val="000000"/>
          <w:szCs w:val="22"/>
        </w:rPr>
      </w:pPr>
    </w:p>
    <w:p w14:paraId="2F946AAA" w14:textId="64D5D305" w:rsidR="00D72F20" w:rsidRDefault="00D72F20" w:rsidP="000162F9">
      <w:pPr>
        <w:widowControl w:val="0"/>
        <w:jc w:val="both"/>
        <w:rPr>
          <w:rFonts w:ascii="Open Sans" w:hAnsi="Open Sans" w:cs="Open Sans"/>
          <w:color w:val="000000"/>
          <w:szCs w:val="22"/>
        </w:rPr>
      </w:pPr>
    </w:p>
    <w:p w14:paraId="7A0D455F" w14:textId="0D355B88" w:rsidR="00D72F20" w:rsidRDefault="00D72F20" w:rsidP="000162F9">
      <w:pPr>
        <w:widowControl w:val="0"/>
        <w:jc w:val="both"/>
        <w:rPr>
          <w:rFonts w:ascii="Open Sans" w:hAnsi="Open Sans" w:cs="Open Sans"/>
          <w:color w:val="000000"/>
          <w:szCs w:val="22"/>
        </w:rPr>
      </w:pPr>
    </w:p>
    <w:p w14:paraId="530519FE" w14:textId="713C243F" w:rsidR="00D72F20" w:rsidRDefault="00D72F20" w:rsidP="000162F9">
      <w:pPr>
        <w:widowControl w:val="0"/>
        <w:jc w:val="both"/>
        <w:rPr>
          <w:rFonts w:ascii="Open Sans" w:hAnsi="Open Sans" w:cs="Open Sans"/>
          <w:color w:val="000000"/>
          <w:szCs w:val="22"/>
        </w:rPr>
      </w:pPr>
    </w:p>
    <w:p w14:paraId="2B477B80" w14:textId="1CA01D23" w:rsidR="00D72F20" w:rsidRDefault="00D72F20" w:rsidP="000162F9">
      <w:pPr>
        <w:widowControl w:val="0"/>
        <w:jc w:val="both"/>
        <w:rPr>
          <w:rFonts w:ascii="Open Sans" w:hAnsi="Open Sans" w:cs="Open Sans"/>
          <w:color w:val="000000"/>
          <w:szCs w:val="22"/>
        </w:rPr>
      </w:pPr>
    </w:p>
    <w:p w14:paraId="458A9830" w14:textId="33E02A07" w:rsidR="00D72F20" w:rsidRDefault="00D72F20" w:rsidP="000162F9">
      <w:pPr>
        <w:widowControl w:val="0"/>
        <w:jc w:val="both"/>
        <w:rPr>
          <w:rFonts w:ascii="Open Sans" w:hAnsi="Open Sans" w:cs="Open Sans"/>
          <w:color w:val="000000"/>
          <w:szCs w:val="22"/>
        </w:rPr>
      </w:pPr>
    </w:p>
    <w:p w14:paraId="39B92C81" w14:textId="3482D0AB" w:rsidR="00D72F20" w:rsidRDefault="00D72F20" w:rsidP="000162F9">
      <w:pPr>
        <w:widowControl w:val="0"/>
        <w:jc w:val="both"/>
        <w:rPr>
          <w:rFonts w:ascii="Open Sans" w:hAnsi="Open Sans" w:cs="Open Sans"/>
          <w:color w:val="000000"/>
          <w:szCs w:val="22"/>
        </w:rPr>
      </w:pPr>
    </w:p>
    <w:p w14:paraId="198BFA01" w14:textId="3CF4E237" w:rsidR="00D72F20" w:rsidRDefault="00D72F20" w:rsidP="000162F9">
      <w:pPr>
        <w:widowControl w:val="0"/>
        <w:jc w:val="both"/>
        <w:rPr>
          <w:rFonts w:ascii="Open Sans" w:hAnsi="Open Sans" w:cs="Open Sans"/>
          <w:color w:val="000000"/>
          <w:szCs w:val="22"/>
        </w:rPr>
      </w:pPr>
    </w:p>
    <w:p w14:paraId="199738F1" w14:textId="167507F8" w:rsidR="00D72F20" w:rsidRDefault="00D72F20" w:rsidP="000162F9">
      <w:pPr>
        <w:widowControl w:val="0"/>
        <w:jc w:val="both"/>
        <w:rPr>
          <w:rFonts w:ascii="Open Sans" w:hAnsi="Open Sans" w:cs="Open Sans"/>
          <w:color w:val="000000"/>
          <w:szCs w:val="22"/>
        </w:rPr>
      </w:pPr>
    </w:p>
    <w:p w14:paraId="22BF6533" w14:textId="01883D55" w:rsidR="00D72F20" w:rsidRDefault="00D72F20" w:rsidP="000162F9">
      <w:pPr>
        <w:widowControl w:val="0"/>
        <w:jc w:val="both"/>
        <w:rPr>
          <w:rFonts w:ascii="Open Sans" w:hAnsi="Open Sans" w:cs="Open Sans"/>
          <w:color w:val="000000"/>
          <w:szCs w:val="22"/>
        </w:rPr>
      </w:pPr>
    </w:p>
    <w:p w14:paraId="62A5905D" w14:textId="432B8642" w:rsidR="00D72F20" w:rsidRDefault="00D72F20" w:rsidP="000162F9">
      <w:pPr>
        <w:widowControl w:val="0"/>
        <w:jc w:val="both"/>
        <w:rPr>
          <w:rFonts w:ascii="Open Sans" w:hAnsi="Open Sans" w:cs="Open Sans"/>
          <w:color w:val="000000"/>
          <w:szCs w:val="22"/>
        </w:rPr>
      </w:pPr>
    </w:p>
    <w:p w14:paraId="77CA73FB" w14:textId="6220A4A7" w:rsidR="00D72F20" w:rsidRDefault="00D72F20" w:rsidP="000162F9">
      <w:pPr>
        <w:widowControl w:val="0"/>
        <w:jc w:val="both"/>
        <w:rPr>
          <w:rFonts w:ascii="Open Sans" w:hAnsi="Open Sans" w:cs="Open Sans"/>
          <w:color w:val="000000"/>
          <w:szCs w:val="22"/>
        </w:rPr>
      </w:pPr>
    </w:p>
    <w:p w14:paraId="19598871" w14:textId="44636813" w:rsidR="00D72F20" w:rsidRDefault="00D72F20" w:rsidP="000162F9">
      <w:pPr>
        <w:widowControl w:val="0"/>
        <w:jc w:val="both"/>
        <w:rPr>
          <w:rFonts w:ascii="Open Sans" w:hAnsi="Open Sans" w:cs="Open Sans"/>
          <w:color w:val="000000"/>
          <w:szCs w:val="22"/>
        </w:rPr>
      </w:pPr>
    </w:p>
    <w:p w14:paraId="349C82FC" w14:textId="1A8487B1" w:rsidR="00D72F20" w:rsidRDefault="00D72F20" w:rsidP="000162F9">
      <w:pPr>
        <w:widowControl w:val="0"/>
        <w:jc w:val="both"/>
        <w:rPr>
          <w:rFonts w:ascii="Open Sans" w:hAnsi="Open Sans" w:cs="Open Sans"/>
          <w:color w:val="000000"/>
          <w:szCs w:val="22"/>
        </w:rPr>
      </w:pPr>
    </w:p>
    <w:p w14:paraId="69566046" w14:textId="090405E8" w:rsidR="00D72F20" w:rsidRDefault="00D72F20" w:rsidP="000162F9">
      <w:pPr>
        <w:widowControl w:val="0"/>
        <w:jc w:val="both"/>
        <w:rPr>
          <w:rFonts w:ascii="Open Sans" w:hAnsi="Open Sans" w:cs="Open Sans"/>
          <w:color w:val="000000"/>
          <w:szCs w:val="22"/>
        </w:rPr>
      </w:pPr>
    </w:p>
    <w:p w14:paraId="7A634695" w14:textId="7B390160" w:rsidR="00D72F20" w:rsidRDefault="00D72F20" w:rsidP="000162F9">
      <w:pPr>
        <w:widowControl w:val="0"/>
        <w:jc w:val="both"/>
        <w:rPr>
          <w:rFonts w:ascii="Open Sans" w:hAnsi="Open Sans" w:cs="Open Sans"/>
          <w:color w:val="000000"/>
          <w:szCs w:val="22"/>
        </w:rPr>
      </w:pPr>
    </w:p>
    <w:p w14:paraId="54F6C745" w14:textId="306F1959" w:rsidR="00D72F20" w:rsidRDefault="00D72F20" w:rsidP="000162F9">
      <w:pPr>
        <w:widowControl w:val="0"/>
        <w:jc w:val="both"/>
        <w:rPr>
          <w:rFonts w:ascii="Open Sans" w:hAnsi="Open Sans" w:cs="Open Sans"/>
          <w:color w:val="000000"/>
          <w:szCs w:val="22"/>
        </w:rPr>
      </w:pPr>
    </w:p>
    <w:p w14:paraId="312C3EA7" w14:textId="5669B3D1" w:rsidR="00D72F20" w:rsidRDefault="00D72F20" w:rsidP="000162F9">
      <w:pPr>
        <w:widowControl w:val="0"/>
        <w:jc w:val="both"/>
        <w:rPr>
          <w:rFonts w:ascii="Open Sans" w:hAnsi="Open Sans" w:cs="Open Sans"/>
          <w:color w:val="000000"/>
          <w:szCs w:val="22"/>
        </w:rPr>
      </w:pPr>
    </w:p>
    <w:p w14:paraId="30244A85" w14:textId="2B96A9DB" w:rsidR="00D72F20" w:rsidRDefault="00D72F20" w:rsidP="000162F9">
      <w:pPr>
        <w:widowControl w:val="0"/>
        <w:jc w:val="both"/>
        <w:rPr>
          <w:rFonts w:ascii="Open Sans" w:hAnsi="Open Sans" w:cs="Open Sans"/>
          <w:color w:val="000000"/>
          <w:szCs w:val="22"/>
        </w:rPr>
      </w:pPr>
    </w:p>
    <w:p w14:paraId="4DFF0C6D" w14:textId="54586B2D" w:rsidR="00D72F20" w:rsidRDefault="00D72F20" w:rsidP="000162F9">
      <w:pPr>
        <w:widowControl w:val="0"/>
        <w:jc w:val="both"/>
        <w:rPr>
          <w:rFonts w:ascii="Open Sans" w:hAnsi="Open Sans" w:cs="Open Sans"/>
          <w:color w:val="000000"/>
          <w:szCs w:val="22"/>
        </w:rPr>
      </w:pPr>
    </w:p>
    <w:p w14:paraId="5F147C81" w14:textId="2FF954EE" w:rsidR="0049357A" w:rsidRDefault="0049357A" w:rsidP="000162F9">
      <w:pPr>
        <w:widowControl w:val="0"/>
        <w:jc w:val="both"/>
        <w:rPr>
          <w:rFonts w:ascii="Open Sans" w:hAnsi="Open Sans" w:cs="Open Sans"/>
          <w:color w:val="000000"/>
          <w:szCs w:val="22"/>
        </w:rPr>
      </w:pPr>
    </w:p>
    <w:p w14:paraId="0B3BEFCD" w14:textId="156B4DF0" w:rsidR="0049357A" w:rsidRDefault="0049357A" w:rsidP="000162F9">
      <w:pPr>
        <w:widowControl w:val="0"/>
        <w:jc w:val="both"/>
        <w:rPr>
          <w:rFonts w:ascii="Open Sans" w:hAnsi="Open Sans" w:cs="Open Sans"/>
          <w:color w:val="000000"/>
          <w:szCs w:val="22"/>
        </w:rPr>
      </w:pPr>
    </w:p>
    <w:p w14:paraId="5619BE8E" w14:textId="77777777" w:rsidR="0049357A" w:rsidRPr="0049357A" w:rsidRDefault="0049357A" w:rsidP="00E901F7">
      <w:pPr>
        <w:widowControl w:val="0"/>
        <w:numPr>
          <w:ilvl w:val="0"/>
          <w:numId w:val="21"/>
        </w:numPr>
        <w:ind w:hanging="720"/>
        <w:jc w:val="both"/>
        <w:rPr>
          <w:rFonts w:ascii="Open Sans" w:hAnsi="Open Sans" w:cs="Open Sans"/>
          <w:b/>
          <w:color w:val="000000"/>
          <w:szCs w:val="22"/>
        </w:rPr>
      </w:pPr>
      <w:r w:rsidRPr="0049357A">
        <w:rPr>
          <w:rFonts w:ascii="Open Sans" w:hAnsi="Open Sans" w:cs="Open Sans"/>
          <w:b/>
          <w:color w:val="000000"/>
          <w:szCs w:val="22"/>
        </w:rPr>
        <w:lastRenderedPageBreak/>
        <w:t xml:space="preserve">ZAHTEVE VARSTVA PRI DELU, POŽARNEGA VARSTVA IN VAROVANJA OKOLJA </w:t>
      </w:r>
    </w:p>
    <w:p w14:paraId="34B02601" w14:textId="77777777" w:rsidR="0049357A" w:rsidRPr="0049357A" w:rsidRDefault="0049357A" w:rsidP="0049357A">
      <w:pPr>
        <w:widowControl w:val="0"/>
        <w:jc w:val="both"/>
        <w:rPr>
          <w:rFonts w:ascii="Open Sans" w:hAnsi="Open Sans" w:cs="Open Sans"/>
          <w:b/>
          <w:color w:val="000000"/>
          <w:szCs w:val="22"/>
        </w:rPr>
      </w:pPr>
    </w:p>
    <w:p w14:paraId="64AEB4BA" w14:textId="77777777" w:rsidR="0049357A" w:rsidRPr="0049357A" w:rsidRDefault="0049357A" w:rsidP="0049357A">
      <w:pPr>
        <w:widowControl w:val="0"/>
        <w:jc w:val="both"/>
        <w:rPr>
          <w:rFonts w:ascii="Open Sans" w:hAnsi="Open Sans" w:cs="Open Sans"/>
          <w:b/>
          <w:color w:val="000000"/>
          <w:szCs w:val="22"/>
        </w:rPr>
      </w:pPr>
      <w:r w:rsidRPr="0049357A">
        <w:rPr>
          <w:rFonts w:ascii="Open Sans" w:hAnsi="Open Sans" w:cs="Open Sans"/>
          <w:b/>
          <w:color w:val="000000"/>
          <w:szCs w:val="22"/>
        </w:rPr>
        <w:t>Zahteve glede izvajanja ukrepov na skupnih deloviščih pri naročniku</w:t>
      </w:r>
    </w:p>
    <w:p w14:paraId="1D581E89" w14:textId="77777777" w:rsidR="0049357A" w:rsidRPr="0049357A" w:rsidRDefault="0049357A" w:rsidP="0049357A">
      <w:pPr>
        <w:widowControl w:val="0"/>
        <w:jc w:val="both"/>
        <w:rPr>
          <w:rFonts w:ascii="Open Sans" w:hAnsi="Open Sans" w:cs="Open Sans"/>
          <w:color w:val="000000"/>
          <w:szCs w:val="22"/>
          <w:u w:val="single"/>
        </w:rPr>
      </w:pPr>
    </w:p>
    <w:bookmarkEnd w:id="5"/>
    <w:p w14:paraId="16A7FD90"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t>Usposobljenost delavcev za varno izvajanje dela</w:t>
      </w:r>
    </w:p>
    <w:p w14:paraId="45B7411F"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Na skupnih deloviščih se bodo izvajala tudi dela, kjer obstaja večje tveganje za nastanek poškodb in okvar zdravja delavcev.</w:t>
      </w:r>
    </w:p>
    <w:p w14:paraId="224A2ADD" w14:textId="77777777" w:rsidR="000A6368" w:rsidRPr="00EF199A" w:rsidRDefault="000A6368" w:rsidP="000A6368">
      <w:pPr>
        <w:keepLines/>
        <w:widowControl w:val="0"/>
        <w:jc w:val="both"/>
        <w:rPr>
          <w:rFonts w:ascii="Open Sans" w:hAnsi="Open Sans" w:cs="Open Sans"/>
        </w:rPr>
      </w:pPr>
    </w:p>
    <w:p w14:paraId="125B29A5"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Zato morajo biti delavci izvajalca usposobljeni za varno izvajanje dela po programu, ki zajema najmanj naslednje dejavnike tveganja za poškodbe in okvare zdravja na skupnih deloviščih:</w:t>
      </w:r>
    </w:p>
    <w:p w14:paraId="4E594BBF" w14:textId="77777777" w:rsidR="000A6368" w:rsidRPr="00EF199A" w:rsidRDefault="000A6368" w:rsidP="00E901F7">
      <w:pPr>
        <w:keepLines/>
        <w:widowControl w:val="0"/>
        <w:numPr>
          <w:ilvl w:val="0"/>
          <w:numId w:val="61"/>
        </w:numPr>
        <w:rPr>
          <w:rFonts w:ascii="Open Sans" w:hAnsi="Open Sans" w:cs="Open Sans"/>
        </w:rPr>
      </w:pPr>
      <w:r w:rsidRPr="00EF199A">
        <w:rPr>
          <w:rFonts w:ascii="Open Sans" w:hAnsi="Open Sans" w:cs="Open Sans"/>
        </w:rPr>
        <w:t xml:space="preserve">poznavanje temeljnih zakonskih določb, </w:t>
      </w:r>
    </w:p>
    <w:p w14:paraId="52BBD00D" w14:textId="77777777" w:rsidR="000A6368" w:rsidRPr="00EF199A" w:rsidRDefault="000A6368" w:rsidP="00E901F7">
      <w:pPr>
        <w:keepLines/>
        <w:widowControl w:val="0"/>
        <w:numPr>
          <w:ilvl w:val="0"/>
          <w:numId w:val="61"/>
        </w:numPr>
        <w:jc w:val="both"/>
        <w:rPr>
          <w:rFonts w:ascii="Open Sans" w:hAnsi="Open Sans" w:cs="Open Sans"/>
        </w:rPr>
      </w:pPr>
      <w:r w:rsidRPr="00EF199A">
        <w:rPr>
          <w:rFonts w:ascii="Open Sans" w:hAnsi="Open Sans" w:cs="Open Sans"/>
        </w:rPr>
        <w:t>poznavanje (internih) predpisov glede: prijavljanje poškodb pri delu, preizkus alkoholiziranosti, prva pomoč,</w:t>
      </w:r>
    </w:p>
    <w:p w14:paraId="0A29719F" w14:textId="77777777" w:rsidR="000A6368" w:rsidRPr="00EF199A" w:rsidRDefault="000A6368" w:rsidP="00E901F7">
      <w:pPr>
        <w:keepLines/>
        <w:widowControl w:val="0"/>
        <w:numPr>
          <w:ilvl w:val="0"/>
          <w:numId w:val="61"/>
        </w:numPr>
        <w:rPr>
          <w:rFonts w:ascii="Open Sans" w:hAnsi="Open Sans" w:cs="Open Sans"/>
        </w:rPr>
      </w:pPr>
      <w:r w:rsidRPr="00EF199A">
        <w:rPr>
          <w:rFonts w:ascii="Open Sans" w:hAnsi="Open Sans" w:cs="Open Sans"/>
        </w:rPr>
        <w:t>poznavanje osnov o varnostnih znakih,</w:t>
      </w:r>
    </w:p>
    <w:p w14:paraId="72F88DA4" w14:textId="77777777" w:rsidR="000A6368" w:rsidRPr="00EF199A" w:rsidRDefault="000A6368" w:rsidP="00E901F7">
      <w:pPr>
        <w:keepLines/>
        <w:widowControl w:val="0"/>
        <w:numPr>
          <w:ilvl w:val="0"/>
          <w:numId w:val="61"/>
        </w:numPr>
        <w:rPr>
          <w:rFonts w:ascii="Open Sans" w:hAnsi="Open Sans" w:cs="Open Sans"/>
        </w:rPr>
      </w:pPr>
      <w:r w:rsidRPr="00EF199A">
        <w:rPr>
          <w:rFonts w:ascii="Open Sans" w:hAnsi="Open Sans" w:cs="Open Sans"/>
        </w:rPr>
        <w:t>poznavanje osnov iz požarnega varstva,</w:t>
      </w:r>
    </w:p>
    <w:p w14:paraId="445EC536" w14:textId="77777777" w:rsidR="000A6368" w:rsidRPr="00EF199A" w:rsidRDefault="000A6368" w:rsidP="00E901F7">
      <w:pPr>
        <w:keepLines/>
        <w:widowControl w:val="0"/>
        <w:numPr>
          <w:ilvl w:val="0"/>
          <w:numId w:val="61"/>
        </w:numPr>
        <w:rPr>
          <w:rFonts w:ascii="Open Sans" w:hAnsi="Open Sans" w:cs="Open Sans"/>
        </w:rPr>
      </w:pPr>
      <w:r w:rsidRPr="00EF199A">
        <w:rPr>
          <w:rFonts w:ascii="Open Sans" w:hAnsi="Open Sans" w:cs="Open Sans"/>
        </w:rPr>
        <w:t>poznavanje osnov varnega dela z nevarnimi snovmi,</w:t>
      </w:r>
    </w:p>
    <w:p w14:paraId="02C0938B" w14:textId="77777777" w:rsidR="000A6368" w:rsidRPr="00EF199A" w:rsidRDefault="000A6368" w:rsidP="00E901F7">
      <w:pPr>
        <w:keepLines/>
        <w:widowControl w:val="0"/>
        <w:numPr>
          <w:ilvl w:val="0"/>
          <w:numId w:val="61"/>
        </w:numPr>
        <w:rPr>
          <w:rFonts w:ascii="Open Sans" w:hAnsi="Open Sans" w:cs="Open Sans"/>
        </w:rPr>
      </w:pPr>
      <w:r w:rsidRPr="00EF199A">
        <w:rPr>
          <w:rFonts w:ascii="Open Sans" w:hAnsi="Open Sans" w:cs="Open Sans"/>
        </w:rPr>
        <w:t>osnove urejenosti delovnih mest,</w:t>
      </w:r>
    </w:p>
    <w:p w14:paraId="30E8F6B1" w14:textId="77777777" w:rsidR="000A6368" w:rsidRPr="00EF199A" w:rsidRDefault="000A6368" w:rsidP="00E901F7">
      <w:pPr>
        <w:keepLines/>
        <w:widowControl w:val="0"/>
        <w:numPr>
          <w:ilvl w:val="0"/>
          <w:numId w:val="61"/>
        </w:numPr>
        <w:rPr>
          <w:rFonts w:ascii="Open Sans" w:hAnsi="Open Sans" w:cs="Open Sans"/>
        </w:rPr>
      </w:pPr>
      <w:r w:rsidRPr="00EF199A">
        <w:rPr>
          <w:rFonts w:ascii="Open Sans" w:hAnsi="Open Sans" w:cs="Open Sans"/>
        </w:rPr>
        <w:t>osnove varne uporabe delovne opreme,</w:t>
      </w:r>
    </w:p>
    <w:p w14:paraId="744CAACF" w14:textId="77777777" w:rsidR="000A6368" w:rsidRPr="00EF199A" w:rsidRDefault="000A6368" w:rsidP="00E901F7">
      <w:pPr>
        <w:keepLines/>
        <w:widowControl w:val="0"/>
        <w:numPr>
          <w:ilvl w:val="0"/>
          <w:numId w:val="61"/>
        </w:numPr>
        <w:rPr>
          <w:rFonts w:ascii="Open Sans" w:hAnsi="Open Sans" w:cs="Open Sans"/>
        </w:rPr>
      </w:pPr>
      <w:r w:rsidRPr="00EF199A">
        <w:rPr>
          <w:rFonts w:ascii="Open Sans" w:hAnsi="Open Sans" w:cs="Open Sans"/>
        </w:rPr>
        <w:t>osnove varstva pri delu pred nevarnostjo električnega toka,</w:t>
      </w:r>
    </w:p>
    <w:p w14:paraId="3C41B51F" w14:textId="77777777" w:rsidR="000A6368" w:rsidRPr="00EF199A" w:rsidRDefault="000A6368" w:rsidP="00E901F7">
      <w:pPr>
        <w:keepLines/>
        <w:widowControl w:val="0"/>
        <w:numPr>
          <w:ilvl w:val="0"/>
          <w:numId w:val="61"/>
        </w:numPr>
        <w:rPr>
          <w:rFonts w:ascii="Open Sans" w:hAnsi="Open Sans" w:cs="Open Sans"/>
        </w:rPr>
      </w:pPr>
      <w:r w:rsidRPr="00EF199A">
        <w:rPr>
          <w:rFonts w:ascii="Open Sans" w:hAnsi="Open Sans" w:cs="Open Sans"/>
        </w:rPr>
        <w:t>osnove uporabe osebne varovalne opreme,</w:t>
      </w:r>
    </w:p>
    <w:p w14:paraId="3FCE2BB8" w14:textId="77777777" w:rsidR="000A6368" w:rsidRPr="00EF199A" w:rsidRDefault="000A6368" w:rsidP="00E901F7">
      <w:pPr>
        <w:keepLines/>
        <w:widowControl w:val="0"/>
        <w:numPr>
          <w:ilvl w:val="0"/>
          <w:numId w:val="61"/>
        </w:numPr>
        <w:rPr>
          <w:rFonts w:ascii="Open Sans" w:hAnsi="Open Sans" w:cs="Open Sans"/>
        </w:rPr>
      </w:pPr>
      <w:r w:rsidRPr="00EF199A">
        <w:rPr>
          <w:rFonts w:ascii="Open Sans" w:hAnsi="Open Sans" w:cs="Open Sans"/>
        </w:rPr>
        <w:t>osnove varnega dvigovanja in prenašanja bremen,</w:t>
      </w:r>
    </w:p>
    <w:p w14:paraId="63701A4B" w14:textId="77777777" w:rsidR="000A6368" w:rsidRPr="00EF199A" w:rsidRDefault="000A6368" w:rsidP="00E901F7">
      <w:pPr>
        <w:keepLines/>
        <w:widowControl w:val="0"/>
        <w:numPr>
          <w:ilvl w:val="0"/>
          <w:numId w:val="61"/>
        </w:numPr>
        <w:rPr>
          <w:rFonts w:ascii="Open Sans" w:hAnsi="Open Sans" w:cs="Open Sans"/>
        </w:rPr>
      </w:pPr>
      <w:r w:rsidRPr="00EF199A">
        <w:rPr>
          <w:rFonts w:ascii="Open Sans" w:hAnsi="Open Sans" w:cs="Open Sans"/>
        </w:rPr>
        <w:t>osnove varnega dela na deloviščih.</w:t>
      </w:r>
    </w:p>
    <w:p w14:paraId="5EAD9107" w14:textId="77777777" w:rsidR="000A6368" w:rsidRPr="00EF199A" w:rsidRDefault="000A6368" w:rsidP="000A6368">
      <w:pPr>
        <w:keepLines/>
        <w:widowControl w:val="0"/>
        <w:rPr>
          <w:rFonts w:ascii="Open Sans" w:hAnsi="Open Sans" w:cs="Open Sans"/>
          <w:u w:val="single"/>
        </w:rPr>
      </w:pPr>
    </w:p>
    <w:p w14:paraId="43A194F5"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t>Posebne usposobljenosti</w:t>
      </w:r>
    </w:p>
    <w:p w14:paraId="28DC458F" w14:textId="77777777" w:rsidR="000A6368" w:rsidRPr="00EF199A" w:rsidRDefault="000A6368" w:rsidP="000A6368">
      <w:pPr>
        <w:keepLines/>
        <w:widowControl w:val="0"/>
        <w:rPr>
          <w:rFonts w:ascii="Open Sans" w:hAnsi="Open Sans" w:cs="Open Sans"/>
          <w:b/>
        </w:rPr>
      </w:pPr>
    </w:p>
    <w:p w14:paraId="25654E86" w14:textId="77777777" w:rsidR="000A6368" w:rsidRPr="00EF199A" w:rsidRDefault="000A6368" w:rsidP="000A6368">
      <w:pPr>
        <w:keepLines/>
        <w:widowControl w:val="0"/>
        <w:jc w:val="both"/>
        <w:rPr>
          <w:rFonts w:ascii="Open Sans" w:hAnsi="Open Sans" w:cs="Open Sans"/>
          <w:color w:val="FF0000"/>
        </w:rPr>
      </w:pPr>
      <w:r w:rsidRPr="00EF199A">
        <w:rPr>
          <w:rFonts w:ascii="Open Sans" w:hAnsi="Open Sans" w:cs="Open Sans"/>
        </w:rPr>
        <w:t xml:space="preserve">Vsi delavci morajo imeti veljavne (praktični in teoretični del) preizkuse znanja iz varstva pri delu, ki niso starejši od 2 (dveh) let. Usposobljeni morajo biti po programu usposabljanja, ki zajema vse nevarnosti in škodljivosti, ki jim bodo delavci izpostavljeni pri izvajanju </w:t>
      </w:r>
      <w:r>
        <w:rPr>
          <w:rFonts w:ascii="Open Sans" w:hAnsi="Open Sans" w:cs="Open Sans"/>
        </w:rPr>
        <w:t xml:space="preserve">pogodbenih </w:t>
      </w:r>
      <w:r w:rsidRPr="00EF199A">
        <w:rPr>
          <w:rFonts w:ascii="Open Sans" w:hAnsi="Open Sans" w:cs="Open Sans"/>
        </w:rPr>
        <w:t>del.</w:t>
      </w:r>
    </w:p>
    <w:p w14:paraId="3A8240C6" w14:textId="77777777" w:rsidR="000A6368" w:rsidRPr="00EF199A" w:rsidRDefault="000A6368" w:rsidP="000A6368">
      <w:pPr>
        <w:keepLines/>
        <w:widowControl w:val="0"/>
        <w:rPr>
          <w:rFonts w:ascii="Open Sans" w:hAnsi="Open Sans" w:cs="Open Sans"/>
          <w:b/>
        </w:rPr>
      </w:pPr>
    </w:p>
    <w:p w14:paraId="31FBBA75"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t>Zdravstvena sposobnost delavcev</w:t>
      </w:r>
    </w:p>
    <w:p w14:paraId="212CDBC5" w14:textId="77777777" w:rsidR="000A6368" w:rsidRPr="00EF199A" w:rsidRDefault="000A6368" w:rsidP="000A6368">
      <w:pPr>
        <w:keepLines/>
        <w:widowControl w:val="0"/>
        <w:rPr>
          <w:rFonts w:ascii="Open Sans" w:hAnsi="Open Sans" w:cs="Open Sans"/>
          <w:b/>
        </w:rPr>
      </w:pPr>
    </w:p>
    <w:p w14:paraId="50F7D00F"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 xml:space="preserve">Delavci izvajalca morajo biti zdravstveno sposobni za izvajanje </w:t>
      </w:r>
      <w:r>
        <w:rPr>
          <w:rFonts w:ascii="Open Sans" w:hAnsi="Open Sans" w:cs="Open Sans"/>
        </w:rPr>
        <w:t xml:space="preserve">pogodbenih </w:t>
      </w:r>
      <w:r w:rsidRPr="00EF199A">
        <w:rPr>
          <w:rFonts w:ascii="Open Sans" w:hAnsi="Open Sans" w:cs="Open Sans"/>
        </w:rPr>
        <w:t xml:space="preserve">del. Zato morajo imeti zdravniško spričevalo o opravljenem preventivnem zdravstvenem pregledu, kjer ni navedenih omejitev pri delih, ki jih bodo opravljali. </w:t>
      </w:r>
    </w:p>
    <w:p w14:paraId="4DF5B1D4" w14:textId="77777777" w:rsidR="000A6368" w:rsidRPr="00EF199A" w:rsidRDefault="000A6368" w:rsidP="000A6368">
      <w:pPr>
        <w:keepLines/>
        <w:widowControl w:val="0"/>
        <w:jc w:val="both"/>
        <w:rPr>
          <w:rFonts w:ascii="Open Sans" w:hAnsi="Open Sans" w:cs="Open Sans"/>
          <w:dstrike/>
          <w:color w:val="FF0000"/>
        </w:rPr>
      </w:pPr>
    </w:p>
    <w:p w14:paraId="65B3FECF" w14:textId="77777777" w:rsidR="000A6368" w:rsidRPr="00EF199A" w:rsidRDefault="000A6368" w:rsidP="000A6368">
      <w:pPr>
        <w:keepLines/>
        <w:widowControl w:val="0"/>
        <w:jc w:val="both"/>
        <w:rPr>
          <w:rFonts w:ascii="Open Sans" w:hAnsi="Open Sans" w:cs="Open Sans"/>
          <w:color w:val="FF0000"/>
        </w:rPr>
      </w:pPr>
      <w:r w:rsidRPr="00EF199A">
        <w:rPr>
          <w:rFonts w:ascii="Open Sans" w:hAnsi="Open Sans" w:cs="Open Sans"/>
        </w:rPr>
        <w:t xml:space="preserve">Napotnica za zdravstveni pregled mora vsebovati dela in izpostavljenost tveganjem, ki se pričakujejo pri izvajanju </w:t>
      </w:r>
      <w:r>
        <w:rPr>
          <w:rFonts w:ascii="Open Sans" w:hAnsi="Open Sans" w:cs="Open Sans"/>
        </w:rPr>
        <w:t xml:space="preserve">pogodbenih </w:t>
      </w:r>
      <w:r w:rsidRPr="00EF199A">
        <w:rPr>
          <w:rFonts w:ascii="Open Sans" w:hAnsi="Open Sans" w:cs="Open Sans"/>
        </w:rPr>
        <w:t>del.</w:t>
      </w:r>
    </w:p>
    <w:p w14:paraId="45434183" w14:textId="77777777" w:rsidR="000A6368" w:rsidRPr="00EF199A" w:rsidRDefault="000A6368" w:rsidP="000A6368">
      <w:pPr>
        <w:keepLines/>
        <w:widowControl w:val="0"/>
        <w:rPr>
          <w:rFonts w:ascii="Open Sans" w:hAnsi="Open Sans" w:cs="Open Sans"/>
          <w:b/>
        </w:rPr>
      </w:pPr>
    </w:p>
    <w:p w14:paraId="40351129"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t>Pisni sporazum na skupnih deloviščih</w:t>
      </w:r>
    </w:p>
    <w:p w14:paraId="4EE0322D" w14:textId="77777777" w:rsidR="000A6368" w:rsidRPr="00EF199A" w:rsidRDefault="000A6368" w:rsidP="000A6368">
      <w:pPr>
        <w:keepLines/>
        <w:widowControl w:val="0"/>
        <w:rPr>
          <w:rFonts w:ascii="Open Sans" w:hAnsi="Open Sans" w:cs="Open Sans"/>
        </w:rPr>
      </w:pPr>
    </w:p>
    <w:p w14:paraId="09F1D1DA"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Na skupnih deloviščih določita naročnik in izvajalec skupne ukrepe za zagotavljanje varnosti in zdravja pri delu v smislu 39. člena Zakona o varnosti in zdravju pri delu.</w:t>
      </w:r>
    </w:p>
    <w:p w14:paraId="1D0C4215" w14:textId="77777777" w:rsidR="000A6368" w:rsidRPr="00EF199A" w:rsidRDefault="000A6368" w:rsidP="000A6368">
      <w:pPr>
        <w:keepLines/>
        <w:widowControl w:val="0"/>
        <w:jc w:val="both"/>
        <w:rPr>
          <w:rFonts w:ascii="Open Sans" w:hAnsi="Open Sans" w:cs="Open Sans"/>
        </w:rPr>
      </w:pPr>
    </w:p>
    <w:p w14:paraId="7A4FE7B5"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 xml:space="preserve">S Pisnim sporazumom o skupnih varnostnih ukrepih in ravnanju z okoljem naročnik in izvajalec določita tudi delavce za zagotovitev varnosti svojih delavcev na skupnem delovišču. </w:t>
      </w:r>
    </w:p>
    <w:p w14:paraId="667900EA" w14:textId="77777777" w:rsidR="000A6368" w:rsidRPr="00EF199A" w:rsidRDefault="000A6368" w:rsidP="000A6368">
      <w:pPr>
        <w:keepLines/>
        <w:widowControl w:val="0"/>
        <w:jc w:val="both"/>
        <w:rPr>
          <w:rFonts w:ascii="Open Sans" w:hAnsi="Open Sans" w:cs="Open Sans"/>
        </w:rPr>
      </w:pPr>
    </w:p>
    <w:p w14:paraId="4B24FC14"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Za usklajeno izvajanje ukrepov, določenih s pisnim sporazumom, določita odgovorno osebo naročnika, to je skrbnik pogodbe.</w:t>
      </w:r>
    </w:p>
    <w:p w14:paraId="64E77AC2" w14:textId="77777777" w:rsidR="000A6368" w:rsidRPr="00EF199A" w:rsidRDefault="000A6368" w:rsidP="000A6368">
      <w:pPr>
        <w:keepLines/>
        <w:widowControl w:val="0"/>
        <w:rPr>
          <w:rFonts w:ascii="Open Sans" w:hAnsi="Open Sans" w:cs="Open Sans"/>
          <w:u w:val="single"/>
        </w:rPr>
      </w:pPr>
    </w:p>
    <w:p w14:paraId="1F5D491C" w14:textId="72BCCD52" w:rsidR="000A6368" w:rsidRDefault="000A6368" w:rsidP="000A6368">
      <w:pPr>
        <w:keepLines/>
        <w:widowControl w:val="0"/>
        <w:rPr>
          <w:rFonts w:ascii="Open Sans" w:hAnsi="Open Sans" w:cs="Open Sans"/>
          <w:u w:val="single"/>
        </w:rPr>
      </w:pPr>
    </w:p>
    <w:p w14:paraId="501DABFD" w14:textId="77777777" w:rsidR="00C25221" w:rsidRPr="00EF199A" w:rsidRDefault="00C25221" w:rsidP="000A6368">
      <w:pPr>
        <w:keepLines/>
        <w:widowControl w:val="0"/>
        <w:rPr>
          <w:rFonts w:ascii="Open Sans" w:hAnsi="Open Sans" w:cs="Open Sans"/>
          <w:u w:val="single"/>
        </w:rPr>
      </w:pPr>
    </w:p>
    <w:p w14:paraId="58CA6879"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lastRenderedPageBreak/>
        <w:t>Interni predpisi</w:t>
      </w:r>
    </w:p>
    <w:p w14:paraId="6816D7BA" w14:textId="77777777" w:rsidR="000A6368" w:rsidRPr="00EF199A" w:rsidRDefault="000A6368" w:rsidP="000A6368">
      <w:pPr>
        <w:keepLines/>
        <w:widowControl w:val="0"/>
        <w:rPr>
          <w:rFonts w:ascii="Open Sans" w:hAnsi="Open Sans" w:cs="Open Sans"/>
        </w:rPr>
      </w:pPr>
    </w:p>
    <w:p w14:paraId="4F5ED861"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Na skupnih deloviščih pri naročniku se, poleg veljavne zakonodaje, smiselno upošteva tudi interne predpise naročnika. Tako se mora izvajalec del seznaniti z določili:</w:t>
      </w:r>
    </w:p>
    <w:p w14:paraId="049FEAF7" w14:textId="77777777" w:rsidR="000A6368" w:rsidRPr="00EF199A" w:rsidRDefault="000A6368" w:rsidP="000A6368">
      <w:pPr>
        <w:keepLines/>
        <w:widowControl w:val="0"/>
        <w:rPr>
          <w:rFonts w:ascii="Open Sans" w:hAnsi="Open Sans" w:cs="Open Sans"/>
        </w:rPr>
      </w:pPr>
    </w:p>
    <w:p w14:paraId="0605C486" w14:textId="77777777" w:rsidR="000A6368" w:rsidRPr="00EF199A" w:rsidRDefault="000A6368" w:rsidP="000A6368">
      <w:pPr>
        <w:keepLines/>
        <w:widowControl w:val="0"/>
        <w:rPr>
          <w:rFonts w:ascii="Open Sans" w:hAnsi="Open Sans" w:cs="Open Sans"/>
        </w:rPr>
      </w:pPr>
      <w:r w:rsidRPr="00EF199A">
        <w:rPr>
          <w:rFonts w:ascii="Open Sans" w:hAnsi="Open Sans" w:cs="Open Sans"/>
        </w:rPr>
        <w:t>Požarnega reda:</w:t>
      </w:r>
    </w:p>
    <w:p w14:paraId="26510466" w14:textId="77777777" w:rsidR="000A6368" w:rsidRPr="00EF199A" w:rsidRDefault="000A6368" w:rsidP="00E901F7">
      <w:pPr>
        <w:keepLines/>
        <w:widowControl w:val="0"/>
        <w:numPr>
          <w:ilvl w:val="0"/>
          <w:numId w:val="60"/>
        </w:numPr>
        <w:ind w:left="426" w:hanging="426"/>
        <w:jc w:val="both"/>
        <w:rPr>
          <w:rFonts w:ascii="Open Sans" w:hAnsi="Open Sans" w:cs="Open Sans"/>
        </w:rPr>
      </w:pPr>
      <w:r w:rsidRPr="00EF199A">
        <w:rPr>
          <w:rFonts w:ascii="Open Sans" w:hAnsi="Open Sans" w:cs="Open Sans"/>
        </w:rPr>
        <w:t>seznanitev z organizacijo varstva pred požarom pri naročniku (odgovorne osebe, osebe za izvajanje strokovnih nalog iz požarnega varstva…),</w:t>
      </w:r>
    </w:p>
    <w:p w14:paraId="0D228DFB" w14:textId="77777777" w:rsidR="000A6368" w:rsidRPr="00EF199A" w:rsidRDefault="000A6368" w:rsidP="00E901F7">
      <w:pPr>
        <w:keepLines/>
        <w:widowControl w:val="0"/>
        <w:numPr>
          <w:ilvl w:val="0"/>
          <w:numId w:val="60"/>
        </w:numPr>
        <w:ind w:left="426" w:hanging="426"/>
        <w:jc w:val="both"/>
        <w:rPr>
          <w:rFonts w:ascii="Open Sans" w:hAnsi="Open Sans" w:cs="Open Sans"/>
        </w:rPr>
      </w:pPr>
      <w:r w:rsidRPr="00EF199A">
        <w:rPr>
          <w:rFonts w:ascii="Open Sans" w:hAnsi="Open Sans" w:cs="Open Sans"/>
        </w:rPr>
        <w:t>izvajanje preventivnih ukrepov iz požarnega varstva (izvajanje požarnih straž – izdaja »Dovoljenja za delo z odprtim ognjem in orodjem, ki iskri«, skladiščenje in delo z vnetljivimi in eksplozivnimi snovmi…),</w:t>
      </w:r>
    </w:p>
    <w:p w14:paraId="01AD9042" w14:textId="77777777" w:rsidR="000A6368" w:rsidRPr="00EF199A" w:rsidRDefault="000A6368" w:rsidP="00E901F7">
      <w:pPr>
        <w:keepLines/>
        <w:widowControl w:val="0"/>
        <w:numPr>
          <w:ilvl w:val="0"/>
          <w:numId w:val="60"/>
        </w:numPr>
        <w:ind w:left="426" w:hanging="426"/>
        <w:jc w:val="both"/>
        <w:rPr>
          <w:rFonts w:ascii="Open Sans" w:hAnsi="Open Sans" w:cs="Open Sans"/>
        </w:rPr>
      </w:pPr>
      <w:r w:rsidRPr="00EF199A">
        <w:rPr>
          <w:rFonts w:ascii="Open Sans" w:hAnsi="Open Sans" w:cs="Open Sans"/>
        </w:rPr>
        <w:t>seznanitev z izvlečki iz požarnih redov (načrtom evakuacije),</w:t>
      </w:r>
    </w:p>
    <w:p w14:paraId="7A83DEAF" w14:textId="77777777" w:rsidR="000A6368" w:rsidRPr="00EF199A" w:rsidRDefault="000A6368" w:rsidP="00E901F7">
      <w:pPr>
        <w:keepLines/>
        <w:widowControl w:val="0"/>
        <w:numPr>
          <w:ilvl w:val="0"/>
          <w:numId w:val="60"/>
        </w:numPr>
        <w:ind w:left="426" w:hanging="426"/>
        <w:jc w:val="both"/>
        <w:rPr>
          <w:rFonts w:ascii="Open Sans" w:hAnsi="Open Sans" w:cs="Open Sans"/>
        </w:rPr>
      </w:pPr>
      <w:r w:rsidRPr="00EF199A">
        <w:rPr>
          <w:rFonts w:ascii="Open Sans" w:hAnsi="Open Sans" w:cs="Open Sans"/>
        </w:rPr>
        <w:t>seznanitev z ukrepi v primeru požara (javljanje, gašenje začetnih požarov, evakuacija…).</w:t>
      </w:r>
    </w:p>
    <w:p w14:paraId="3002CDF2" w14:textId="77777777" w:rsidR="000A6368" w:rsidRPr="00EF199A" w:rsidRDefault="000A6368" w:rsidP="000A6368">
      <w:pPr>
        <w:keepLines/>
        <w:widowControl w:val="0"/>
        <w:rPr>
          <w:rFonts w:ascii="Open Sans" w:hAnsi="Open Sans" w:cs="Open Sans"/>
        </w:rPr>
      </w:pPr>
    </w:p>
    <w:p w14:paraId="76A39CBF"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t>Redi (ukrepi za varno delo) v delovnih prostorih naročnika</w:t>
      </w:r>
    </w:p>
    <w:p w14:paraId="7DC13170" w14:textId="77777777" w:rsidR="000A6368" w:rsidRPr="00EF199A" w:rsidRDefault="000A6368" w:rsidP="000A6368">
      <w:pPr>
        <w:keepLines/>
        <w:widowControl w:val="0"/>
        <w:rPr>
          <w:rFonts w:ascii="Open Sans" w:hAnsi="Open Sans" w:cs="Open Sans"/>
        </w:rPr>
      </w:pPr>
    </w:p>
    <w:p w14:paraId="77927ECF" w14:textId="77777777" w:rsidR="000A6368" w:rsidRPr="00EF199A" w:rsidRDefault="000A6368" w:rsidP="000A6368">
      <w:pPr>
        <w:keepLines/>
        <w:widowControl w:val="0"/>
        <w:jc w:val="both"/>
        <w:rPr>
          <w:rFonts w:ascii="Open Sans" w:hAnsi="Open Sans" w:cs="Open Sans"/>
          <w:color w:val="FF0000"/>
        </w:rPr>
      </w:pPr>
      <w:r w:rsidRPr="00EF199A">
        <w:rPr>
          <w:rFonts w:ascii="Open Sans" w:hAnsi="Open Sans" w:cs="Open Sans"/>
        </w:rPr>
        <w:t xml:space="preserve">Pri izvajanju </w:t>
      </w:r>
      <w:r>
        <w:rPr>
          <w:rFonts w:ascii="Open Sans" w:hAnsi="Open Sans" w:cs="Open Sans"/>
        </w:rPr>
        <w:t xml:space="preserve">pogodbenih </w:t>
      </w:r>
      <w:r w:rsidRPr="00EF199A">
        <w:rPr>
          <w:rFonts w:ascii="Open Sans" w:hAnsi="Open Sans" w:cs="Open Sans"/>
        </w:rPr>
        <w:t>del v posameznih delovnih prostorih mora izvajalec striktno upoštevati določila:</w:t>
      </w:r>
    </w:p>
    <w:p w14:paraId="4A17C568" w14:textId="77777777" w:rsidR="000A6368" w:rsidRPr="00EF199A" w:rsidRDefault="000A6368" w:rsidP="00E901F7">
      <w:pPr>
        <w:keepLines/>
        <w:widowControl w:val="0"/>
        <w:numPr>
          <w:ilvl w:val="0"/>
          <w:numId w:val="59"/>
        </w:numPr>
        <w:ind w:left="426" w:hanging="426"/>
        <w:jc w:val="both"/>
        <w:rPr>
          <w:rFonts w:ascii="Open Sans" w:hAnsi="Open Sans" w:cs="Open Sans"/>
        </w:rPr>
      </w:pPr>
      <w:r w:rsidRPr="00EF199A">
        <w:rPr>
          <w:rFonts w:ascii="Open Sans" w:hAnsi="Open Sans" w:cs="Open Sans"/>
        </w:rPr>
        <w:t>obratovalnih redov,</w:t>
      </w:r>
    </w:p>
    <w:p w14:paraId="0CFD0A84" w14:textId="77777777" w:rsidR="000A6368" w:rsidRPr="00EF199A" w:rsidRDefault="000A6368" w:rsidP="00E901F7">
      <w:pPr>
        <w:keepLines/>
        <w:widowControl w:val="0"/>
        <w:numPr>
          <w:ilvl w:val="0"/>
          <w:numId w:val="59"/>
        </w:numPr>
        <w:ind w:left="426" w:hanging="426"/>
        <w:jc w:val="both"/>
        <w:rPr>
          <w:rFonts w:ascii="Open Sans" w:hAnsi="Open Sans" w:cs="Open Sans"/>
        </w:rPr>
      </w:pPr>
      <w:r w:rsidRPr="00EF199A">
        <w:rPr>
          <w:rFonts w:ascii="Open Sans" w:hAnsi="Open Sans" w:cs="Open Sans"/>
        </w:rPr>
        <w:t>dvoriščnih redov,</w:t>
      </w:r>
    </w:p>
    <w:p w14:paraId="6289145C" w14:textId="77777777" w:rsidR="000A6368" w:rsidRPr="00EF199A" w:rsidRDefault="000A6368" w:rsidP="00E901F7">
      <w:pPr>
        <w:keepLines/>
        <w:widowControl w:val="0"/>
        <w:numPr>
          <w:ilvl w:val="0"/>
          <w:numId w:val="59"/>
        </w:numPr>
        <w:ind w:left="426" w:hanging="426"/>
        <w:jc w:val="both"/>
        <w:rPr>
          <w:rFonts w:ascii="Open Sans" w:hAnsi="Open Sans" w:cs="Open Sans"/>
        </w:rPr>
      </w:pPr>
      <w:r w:rsidRPr="00EF199A">
        <w:rPr>
          <w:rFonts w:ascii="Open Sans" w:hAnsi="Open Sans" w:cs="Open Sans"/>
        </w:rPr>
        <w:t>delavniških in drugih redov, ki so izobešeni na vidnih mestih.</w:t>
      </w:r>
    </w:p>
    <w:p w14:paraId="3FDF0648" w14:textId="77777777" w:rsidR="000A6368" w:rsidRPr="00EF199A" w:rsidRDefault="000A6368" w:rsidP="000A6368">
      <w:pPr>
        <w:keepLines/>
        <w:widowControl w:val="0"/>
        <w:ind w:left="720"/>
        <w:rPr>
          <w:rFonts w:ascii="Open Sans" w:hAnsi="Open Sans" w:cs="Open Sans"/>
        </w:rPr>
      </w:pPr>
    </w:p>
    <w:p w14:paraId="6A00D178"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t>Navodila za varno delo</w:t>
      </w:r>
    </w:p>
    <w:p w14:paraId="3C70D637" w14:textId="77777777" w:rsidR="000A6368" w:rsidRPr="00EF199A" w:rsidRDefault="000A6368" w:rsidP="000A6368">
      <w:pPr>
        <w:keepLines/>
        <w:widowControl w:val="0"/>
        <w:rPr>
          <w:rFonts w:ascii="Open Sans" w:hAnsi="Open Sans" w:cs="Open Sans"/>
        </w:rPr>
      </w:pPr>
    </w:p>
    <w:p w14:paraId="4FD6CBDA" w14:textId="77777777" w:rsidR="000A6368" w:rsidRPr="00EF199A" w:rsidRDefault="000A6368" w:rsidP="000A6368">
      <w:pPr>
        <w:keepLines/>
        <w:widowControl w:val="0"/>
        <w:jc w:val="both"/>
        <w:rPr>
          <w:rFonts w:ascii="Open Sans" w:hAnsi="Open Sans" w:cs="Open Sans"/>
          <w:color w:val="FF0000"/>
        </w:rPr>
      </w:pPr>
      <w:r w:rsidRPr="00EF199A">
        <w:rPr>
          <w:rFonts w:ascii="Open Sans" w:hAnsi="Open Sans" w:cs="Open Sans"/>
        </w:rPr>
        <w:t xml:space="preserve">Pri izvajanju </w:t>
      </w:r>
      <w:r>
        <w:rPr>
          <w:rFonts w:ascii="Open Sans" w:hAnsi="Open Sans" w:cs="Open Sans"/>
        </w:rPr>
        <w:t xml:space="preserve">pogodbenih </w:t>
      </w:r>
      <w:r w:rsidRPr="00EF199A">
        <w:rPr>
          <w:rFonts w:ascii="Open Sans" w:hAnsi="Open Sans" w:cs="Open Sans"/>
        </w:rPr>
        <w:t>del v posameznih delovnih prostorih mora izvajalec striktno upoštevati varnostna določila in navodila:</w:t>
      </w:r>
    </w:p>
    <w:p w14:paraId="7E575C28" w14:textId="77777777" w:rsidR="000A6368" w:rsidRPr="00EF199A" w:rsidRDefault="000A6368" w:rsidP="00E901F7">
      <w:pPr>
        <w:keepLines/>
        <w:widowControl w:val="0"/>
        <w:numPr>
          <w:ilvl w:val="0"/>
          <w:numId w:val="59"/>
        </w:numPr>
        <w:ind w:left="426" w:hanging="426"/>
        <w:jc w:val="both"/>
        <w:rPr>
          <w:rFonts w:ascii="Open Sans" w:hAnsi="Open Sans" w:cs="Open Sans"/>
        </w:rPr>
      </w:pPr>
      <w:r w:rsidRPr="00EF199A">
        <w:rPr>
          <w:rFonts w:ascii="Open Sans" w:hAnsi="Open Sans" w:cs="Open Sans"/>
        </w:rPr>
        <w:t xml:space="preserve">obratovalne in druge rede (dvoriščni red, delavniški red, remontni red…), </w:t>
      </w:r>
    </w:p>
    <w:p w14:paraId="7877754C" w14:textId="77777777" w:rsidR="000A6368" w:rsidRPr="00EF199A" w:rsidRDefault="000A6368" w:rsidP="00E901F7">
      <w:pPr>
        <w:keepLines/>
        <w:widowControl w:val="0"/>
        <w:numPr>
          <w:ilvl w:val="0"/>
          <w:numId w:val="59"/>
        </w:numPr>
        <w:ind w:left="426" w:hanging="426"/>
        <w:jc w:val="both"/>
        <w:rPr>
          <w:rFonts w:ascii="Open Sans" w:hAnsi="Open Sans" w:cs="Open Sans"/>
        </w:rPr>
      </w:pPr>
      <w:r w:rsidRPr="00EF199A">
        <w:rPr>
          <w:rFonts w:ascii="Open Sans" w:hAnsi="Open Sans" w:cs="Open Sans"/>
        </w:rPr>
        <w:t>varno delo z delovno opremo,</w:t>
      </w:r>
    </w:p>
    <w:p w14:paraId="19DBCDBD" w14:textId="77777777" w:rsidR="000A6368" w:rsidRPr="00EF199A" w:rsidRDefault="000A6368" w:rsidP="00E901F7">
      <w:pPr>
        <w:keepLines/>
        <w:widowControl w:val="0"/>
        <w:numPr>
          <w:ilvl w:val="0"/>
          <w:numId w:val="59"/>
        </w:numPr>
        <w:ind w:left="426" w:hanging="426"/>
        <w:jc w:val="both"/>
        <w:rPr>
          <w:rFonts w:ascii="Open Sans" w:hAnsi="Open Sans" w:cs="Open Sans"/>
        </w:rPr>
      </w:pPr>
      <w:r w:rsidRPr="00EF199A">
        <w:rPr>
          <w:rFonts w:ascii="Open Sans" w:hAnsi="Open Sans" w:cs="Open Sans"/>
        </w:rPr>
        <w:t>druga varnostna navodila.</w:t>
      </w:r>
    </w:p>
    <w:p w14:paraId="20707925" w14:textId="77777777" w:rsidR="000A6368" w:rsidRPr="00EF199A" w:rsidRDefault="000A6368" w:rsidP="000A6368">
      <w:pPr>
        <w:keepLines/>
        <w:widowControl w:val="0"/>
        <w:rPr>
          <w:rFonts w:ascii="Open Sans" w:hAnsi="Open Sans" w:cs="Open Sans"/>
        </w:rPr>
      </w:pPr>
    </w:p>
    <w:p w14:paraId="15E43DBC"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t>Varnostni znaki</w:t>
      </w:r>
    </w:p>
    <w:p w14:paraId="70211F19" w14:textId="77777777" w:rsidR="000A6368" w:rsidRPr="00EF199A" w:rsidRDefault="000A6368" w:rsidP="000A6368">
      <w:pPr>
        <w:keepLines/>
        <w:widowControl w:val="0"/>
        <w:rPr>
          <w:rFonts w:ascii="Open Sans" w:hAnsi="Open Sans" w:cs="Open Sans"/>
        </w:rPr>
      </w:pPr>
    </w:p>
    <w:p w14:paraId="41B2FF10"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0AEFE1C2" w14:textId="77777777" w:rsidR="000A6368" w:rsidRPr="00EF199A" w:rsidRDefault="000A6368" w:rsidP="000A6368">
      <w:pPr>
        <w:keepLines/>
        <w:widowControl w:val="0"/>
        <w:rPr>
          <w:rFonts w:ascii="Open Sans" w:hAnsi="Open Sans" w:cs="Open Sans"/>
        </w:rPr>
      </w:pPr>
    </w:p>
    <w:p w14:paraId="2FB473E5"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t>Osebna varovalna oprema</w:t>
      </w:r>
    </w:p>
    <w:p w14:paraId="38CED64F" w14:textId="77777777" w:rsidR="000A6368" w:rsidRPr="00EF199A" w:rsidRDefault="000A6368" w:rsidP="000A6368">
      <w:pPr>
        <w:keepLines/>
        <w:widowControl w:val="0"/>
        <w:rPr>
          <w:rFonts w:ascii="Open Sans" w:hAnsi="Open Sans" w:cs="Open Sans"/>
          <w:b/>
        </w:rPr>
      </w:pPr>
    </w:p>
    <w:p w14:paraId="72005E6D" w14:textId="77777777" w:rsidR="000A6368" w:rsidRPr="00EF199A" w:rsidRDefault="000A6368" w:rsidP="000A6368">
      <w:pPr>
        <w:keepLines/>
        <w:widowControl w:val="0"/>
        <w:jc w:val="both"/>
        <w:rPr>
          <w:rFonts w:ascii="Open Sans" w:hAnsi="Open Sans" w:cs="Open Sans"/>
          <w:color w:val="FF0000"/>
        </w:rPr>
      </w:pPr>
      <w:r w:rsidRPr="00EF199A">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1333719D" w14:textId="77777777" w:rsidR="000A6368" w:rsidRPr="00EF199A" w:rsidRDefault="000A6368" w:rsidP="000A6368">
      <w:pPr>
        <w:keepLines/>
        <w:widowControl w:val="0"/>
        <w:rPr>
          <w:rFonts w:ascii="Open Sans" w:hAnsi="Open Sans" w:cs="Open Sans"/>
        </w:rPr>
      </w:pPr>
    </w:p>
    <w:p w14:paraId="379A4ACF"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t>Delovna oprema</w:t>
      </w:r>
    </w:p>
    <w:p w14:paraId="3534B893" w14:textId="77777777" w:rsidR="000A6368" w:rsidRPr="00EF199A" w:rsidRDefault="000A6368" w:rsidP="000A6368">
      <w:pPr>
        <w:keepLines/>
        <w:widowControl w:val="0"/>
        <w:rPr>
          <w:rFonts w:ascii="Open Sans" w:hAnsi="Open Sans" w:cs="Open Sans"/>
        </w:rPr>
      </w:pPr>
    </w:p>
    <w:p w14:paraId="42999CEB" w14:textId="77777777" w:rsidR="000A6368" w:rsidRPr="00EF199A" w:rsidRDefault="000A6368" w:rsidP="000A6368">
      <w:pPr>
        <w:keepLines/>
        <w:widowControl w:val="0"/>
        <w:jc w:val="both"/>
        <w:rPr>
          <w:rFonts w:ascii="Open Sans" w:hAnsi="Open Sans" w:cs="Open Sans"/>
          <w:color w:val="FF0000"/>
        </w:rPr>
      </w:pPr>
      <w:r w:rsidRPr="00EF199A">
        <w:rPr>
          <w:rFonts w:ascii="Open Sans" w:hAnsi="Open Sans" w:cs="Open Sans"/>
        </w:rPr>
        <w:t xml:space="preserve">Delovna oprema, ki bo uporabljena za izvedbo </w:t>
      </w:r>
      <w:r>
        <w:rPr>
          <w:rFonts w:ascii="Open Sans" w:hAnsi="Open Sans" w:cs="Open Sans"/>
        </w:rPr>
        <w:t xml:space="preserve">pogodbenih </w:t>
      </w:r>
      <w:r w:rsidRPr="00EF199A">
        <w:rPr>
          <w:rFonts w:ascii="Open Sans" w:hAnsi="Open Sans" w:cs="Open Sans"/>
        </w:rPr>
        <w:t>del mora biti skladna s predpisi.</w:t>
      </w:r>
    </w:p>
    <w:p w14:paraId="1A25C215" w14:textId="77777777" w:rsidR="000A6368" w:rsidRPr="00EF199A" w:rsidRDefault="000A6368" w:rsidP="000A6368">
      <w:pPr>
        <w:keepLines/>
        <w:widowControl w:val="0"/>
        <w:rPr>
          <w:rFonts w:ascii="Open Sans" w:hAnsi="Open Sans" w:cs="Open Sans"/>
          <w:u w:val="single"/>
        </w:rPr>
      </w:pPr>
    </w:p>
    <w:p w14:paraId="359369E2" w14:textId="77777777" w:rsidR="000A6368" w:rsidRPr="00EF199A" w:rsidRDefault="000A6368" w:rsidP="000A6368">
      <w:pPr>
        <w:keepLines/>
        <w:widowControl w:val="0"/>
        <w:rPr>
          <w:rFonts w:ascii="Open Sans" w:hAnsi="Open Sans" w:cs="Open Sans"/>
          <w:u w:val="single"/>
        </w:rPr>
      </w:pPr>
    </w:p>
    <w:p w14:paraId="7351DD2A" w14:textId="77777777" w:rsidR="000A6368" w:rsidRDefault="000A6368" w:rsidP="000A6368">
      <w:pPr>
        <w:keepLines/>
        <w:widowControl w:val="0"/>
        <w:rPr>
          <w:rFonts w:ascii="Open Sans" w:hAnsi="Open Sans" w:cs="Open Sans"/>
          <w:u w:val="single"/>
        </w:rPr>
      </w:pPr>
    </w:p>
    <w:p w14:paraId="269E7AD6" w14:textId="77777777" w:rsidR="000A6368" w:rsidRPr="00EF199A" w:rsidRDefault="000A6368" w:rsidP="000A6368">
      <w:pPr>
        <w:keepLines/>
        <w:widowControl w:val="0"/>
        <w:rPr>
          <w:rFonts w:ascii="Open Sans" w:hAnsi="Open Sans" w:cs="Open Sans"/>
          <w:u w:val="single"/>
        </w:rPr>
      </w:pPr>
    </w:p>
    <w:p w14:paraId="28DB30D8" w14:textId="77777777" w:rsidR="000A6368" w:rsidRPr="00EF199A" w:rsidRDefault="000A6368" w:rsidP="000A6368">
      <w:pPr>
        <w:keepLines/>
        <w:widowControl w:val="0"/>
        <w:rPr>
          <w:rFonts w:ascii="Open Sans" w:hAnsi="Open Sans" w:cs="Open Sans"/>
          <w:u w:val="single"/>
        </w:rPr>
      </w:pPr>
      <w:r w:rsidRPr="00EF199A">
        <w:rPr>
          <w:rFonts w:ascii="Open Sans" w:hAnsi="Open Sans" w:cs="Open Sans"/>
          <w:u w:val="single"/>
        </w:rPr>
        <w:lastRenderedPageBreak/>
        <w:t xml:space="preserve">Delo na višini </w:t>
      </w:r>
    </w:p>
    <w:p w14:paraId="7BEDA4C8" w14:textId="77777777" w:rsidR="000A6368" w:rsidRPr="00EF199A" w:rsidRDefault="000A6368" w:rsidP="000A6368">
      <w:pPr>
        <w:keepLines/>
        <w:widowControl w:val="0"/>
        <w:rPr>
          <w:rFonts w:ascii="Open Sans" w:hAnsi="Open Sans" w:cs="Open Sans"/>
          <w:u w:val="single"/>
        </w:rPr>
      </w:pPr>
    </w:p>
    <w:p w14:paraId="66D79673"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Za zagotovitev varnega dela na višini oz. za izvedbo varnostnih ukrepov za preprečitev padcev z višine oz. v globino, v skladu z Uredbo o zagotavljanju varnosti in zdravja pri delu na začasnih in premičnih gradbiščih (Ur. l. RS, št. 83/05 in 43/11 – ZVZD-1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77B3951D" w14:textId="77777777" w:rsidR="000A6368" w:rsidRPr="00EF199A" w:rsidRDefault="000A6368" w:rsidP="000A6368">
      <w:pPr>
        <w:keepLines/>
        <w:widowControl w:val="0"/>
        <w:jc w:val="both"/>
        <w:rPr>
          <w:rFonts w:ascii="Open Sans" w:hAnsi="Open Sans" w:cs="Open Sans"/>
        </w:rPr>
      </w:pPr>
    </w:p>
    <w:p w14:paraId="3F6C637C" w14:textId="77777777" w:rsidR="000A6368" w:rsidRPr="00EF199A" w:rsidRDefault="000A6368" w:rsidP="000A6368">
      <w:pPr>
        <w:keepLines/>
        <w:widowControl w:val="0"/>
        <w:jc w:val="both"/>
        <w:rPr>
          <w:rFonts w:ascii="Open Sans" w:hAnsi="Open Sans" w:cs="Open Sans"/>
          <w:u w:val="single"/>
        </w:rPr>
      </w:pPr>
      <w:r w:rsidRPr="00EF199A">
        <w:rPr>
          <w:rFonts w:ascii="Open Sans" w:hAnsi="Open Sans" w:cs="Open Sans"/>
          <w:u w:val="single"/>
        </w:rPr>
        <w:t>Odri</w:t>
      </w:r>
    </w:p>
    <w:p w14:paraId="3C315FE4" w14:textId="77777777" w:rsidR="000A6368" w:rsidRPr="00EF199A" w:rsidRDefault="000A6368" w:rsidP="000A6368">
      <w:pPr>
        <w:keepLines/>
        <w:widowControl w:val="0"/>
        <w:rPr>
          <w:rFonts w:ascii="Open Sans" w:hAnsi="Open Sans" w:cs="Open Sans"/>
        </w:rPr>
      </w:pPr>
    </w:p>
    <w:p w14:paraId="4D38917B"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0E320BDB" w14:textId="77777777" w:rsidR="000A6368" w:rsidRPr="00EF199A" w:rsidRDefault="000A6368" w:rsidP="000A6368">
      <w:pPr>
        <w:keepLines/>
        <w:widowControl w:val="0"/>
        <w:jc w:val="both"/>
        <w:rPr>
          <w:rFonts w:ascii="Open Sans" w:hAnsi="Open Sans" w:cs="Open Sans"/>
        </w:rPr>
      </w:pPr>
    </w:p>
    <w:p w14:paraId="30FD80D0" w14:textId="77777777" w:rsidR="000A6368" w:rsidRPr="00EF199A" w:rsidRDefault="000A6368" w:rsidP="000A6368">
      <w:pPr>
        <w:keepLines/>
        <w:widowControl w:val="0"/>
        <w:jc w:val="both"/>
        <w:rPr>
          <w:rFonts w:ascii="Open Sans" w:hAnsi="Open Sans" w:cs="Open Sans"/>
          <w:u w:val="single"/>
        </w:rPr>
      </w:pPr>
      <w:r w:rsidRPr="00EF199A">
        <w:rPr>
          <w:rFonts w:ascii="Open Sans" w:hAnsi="Open Sans" w:cs="Open Sans"/>
          <w:u w:val="single"/>
        </w:rPr>
        <w:t>Izkopi in nevarne odprtine</w:t>
      </w:r>
    </w:p>
    <w:p w14:paraId="08438482" w14:textId="77777777" w:rsidR="000A6368" w:rsidRPr="00EF199A" w:rsidRDefault="000A6368" w:rsidP="000A6368">
      <w:pPr>
        <w:keepLines/>
        <w:widowControl w:val="0"/>
        <w:jc w:val="both"/>
        <w:rPr>
          <w:rFonts w:ascii="Open Sans" w:hAnsi="Open Sans" w:cs="Open Sans"/>
          <w:u w:val="single"/>
        </w:rPr>
      </w:pPr>
    </w:p>
    <w:p w14:paraId="213F13A5"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Izkope in nevarne odprtine mora izvajalec, skladno z Uredbo, ustrezno zavarovati s postavitvijo ustrezno trdnih in visokih varovalnih ograj, ki preprečujejo padce.</w:t>
      </w:r>
    </w:p>
    <w:p w14:paraId="0BE15F0F" w14:textId="77777777" w:rsidR="000A6368" w:rsidRPr="00EF199A" w:rsidRDefault="000A6368" w:rsidP="000A6368">
      <w:pPr>
        <w:keepLines/>
        <w:widowControl w:val="0"/>
        <w:jc w:val="both"/>
        <w:rPr>
          <w:rFonts w:ascii="Open Sans" w:hAnsi="Open Sans" w:cs="Open Sans"/>
        </w:rPr>
      </w:pPr>
    </w:p>
    <w:p w14:paraId="60088C2D"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rPr>
        <w:t>Izkope je potrebno ustrezno zavarovati pred zasutjem (razpiranje, zagatnice, prepoved odlaganja 1 m od roba izkopa, itd.).</w:t>
      </w:r>
    </w:p>
    <w:p w14:paraId="42F6905C" w14:textId="77777777" w:rsidR="000A6368" w:rsidRPr="00EF199A" w:rsidRDefault="000A6368" w:rsidP="000A6368">
      <w:pPr>
        <w:keepLines/>
        <w:widowControl w:val="0"/>
        <w:rPr>
          <w:rFonts w:ascii="Open Sans" w:hAnsi="Open Sans" w:cs="Open Sans"/>
        </w:rPr>
      </w:pPr>
    </w:p>
    <w:p w14:paraId="080CF67D" w14:textId="77777777" w:rsidR="000A6368" w:rsidRPr="00EF199A" w:rsidRDefault="000A6368" w:rsidP="000A6368">
      <w:pPr>
        <w:keepLines/>
        <w:widowControl w:val="0"/>
        <w:rPr>
          <w:rFonts w:ascii="Open Sans" w:hAnsi="Open Sans" w:cs="Open Sans"/>
        </w:rPr>
      </w:pPr>
      <w:r w:rsidRPr="00EF199A">
        <w:rPr>
          <w:rFonts w:ascii="Open Sans" w:hAnsi="Open Sans" w:cs="Open Sans"/>
          <w:u w:val="single"/>
        </w:rPr>
        <w:t>Snovi in pripravki</w:t>
      </w:r>
    </w:p>
    <w:p w14:paraId="7458BD73" w14:textId="77777777" w:rsidR="000A6368" w:rsidRPr="00EF199A" w:rsidRDefault="000A6368" w:rsidP="000A6368">
      <w:pPr>
        <w:keepLines/>
        <w:widowControl w:val="0"/>
        <w:rPr>
          <w:rFonts w:ascii="Open Sans" w:hAnsi="Open Sans" w:cs="Open Sans"/>
        </w:rPr>
      </w:pPr>
    </w:p>
    <w:p w14:paraId="0B68CCC8" w14:textId="77777777" w:rsidR="000A6368" w:rsidRPr="00EF199A" w:rsidRDefault="000A6368" w:rsidP="000A6368">
      <w:pPr>
        <w:keepLines/>
        <w:widowControl w:val="0"/>
        <w:jc w:val="both"/>
        <w:rPr>
          <w:rFonts w:ascii="Open Sans" w:hAnsi="Open Sans" w:cs="Open Sans"/>
          <w:color w:val="FF0000"/>
        </w:rPr>
      </w:pPr>
      <w:r w:rsidRPr="00EF199A">
        <w:rPr>
          <w:rFonts w:ascii="Open Sans" w:hAnsi="Open Sans" w:cs="Open Sans"/>
        </w:rPr>
        <w:t>Pri uporabi kemičnih snovi in pripravkov mora izvajalec predložiti varnostne liste v slovenskem jeziku. Varnostne liste predloži skrbniku pogodbe, ki po potrebi v sodelovanju s strokovnjakom za varstvo pri delu, določita varnostne ukrepe, ki izhajajo iz vsebine varnostnih listov.</w:t>
      </w:r>
    </w:p>
    <w:p w14:paraId="4E84CCA1" w14:textId="77777777" w:rsidR="000A6368" w:rsidRPr="00EF199A" w:rsidRDefault="000A6368" w:rsidP="000A6368">
      <w:pPr>
        <w:keepLines/>
        <w:widowControl w:val="0"/>
        <w:rPr>
          <w:rFonts w:ascii="Open Sans" w:hAnsi="Open Sans" w:cs="Open Sans"/>
          <w:b/>
        </w:rPr>
      </w:pPr>
    </w:p>
    <w:p w14:paraId="57AB0A43" w14:textId="77777777" w:rsidR="000A6368" w:rsidRPr="00EF199A" w:rsidRDefault="000A6368" w:rsidP="000A6368">
      <w:pPr>
        <w:keepLines/>
        <w:widowControl w:val="0"/>
        <w:jc w:val="both"/>
        <w:rPr>
          <w:rFonts w:ascii="Open Sans" w:hAnsi="Open Sans" w:cs="Open Sans"/>
        </w:rPr>
      </w:pPr>
      <w:r w:rsidRPr="00EF199A">
        <w:rPr>
          <w:rFonts w:ascii="Open Sans" w:hAnsi="Open Sans" w:cs="Open Sans"/>
          <w:u w:val="single"/>
        </w:rPr>
        <w:t>Organizacija prve pomoči in reševanja poškodovanega/naglo obolelega delavca</w:t>
      </w:r>
    </w:p>
    <w:p w14:paraId="57B59B02" w14:textId="77777777" w:rsidR="000A6368" w:rsidRPr="00EF199A" w:rsidRDefault="000A6368" w:rsidP="000A6368">
      <w:pPr>
        <w:keepLines/>
        <w:widowControl w:val="0"/>
        <w:jc w:val="both"/>
        <w:rPr>
          <w:rFonts w:ascii="Open Sans" w:hAnsi="Open Sans" w:cs="Open Sans"/>
        </w:rPr>
      </w:pPr>
    </w:p>
    <w:p w14:paraId="6D08806E" w14:textId="23F01CC8" w:rsidR="000A6368" w:rsidRDefault="000A6368" w:rsidP="000A6368">
      <w:pPr>
        <w:keepLines/>
        <w:widowControl w:val="0"/>
        <w:jc w:val="both"/>
        <w:rPr>
          <w:rFonts w:ascii="Open Sans" w:hAnsi="Open Sans" w:cs="Open Sans"/>
        </w:rPr>
      </w:pPr>
      <w:r w:rsidRPr="00EF199A">
        <w:rPr>
          <w:rFonts w:ascii="Open Sans" w:hAnsi="Open Sans" w:cs="Open Sans"/>
        </w:rPr>
        <w:t>Izvajalec del mora imeti strokovno usposobljeno osebo za nudenje prve pomoči in obvezno količino materiala za prvo pomoč na delovišču.</w:t>
      </w:r>
    </w:p>
    <w:p w14:paraId="4D8CE758" w14:textId="3193E7C5" w:rsidR="000A6368" w:rsidRDefault="000A6368" w:rsidP="000A6368">
      <w:pPr>
        <w:keepLines/>
        <w:widowControl w:val="0"/>
        <w:jc w:val="both"/>
        <w:rPr>
          <w:rFonts w:ascii="Open Sans" w:hAnsi="Open Sans" w:cs="Open Sans"/>
        </w:rPr>
      </w:pPr>
    </w:p>
    <w:p w14:paraId="122F5160" w14:textId="3C519D6D" w:rsidR="000A6368" w:rsidRDefault="000A6368" w:rsidP="000A6368">
      <w:pPr>
        <w:keepLines/>
        <w:widowControl w:val="0"/>
        <w:jc w:val="both"/>
        <w:rPr>
          <w:rFonts w:ascii="Open Sans" w:hAnsi="Open Sans" w:cs="Open Sans"/>
        </w:rPr>
      </w:pPr>
    </w:p>
    <w:p w14:paraId="2211385D" w14:textId="09AC127E" w:rsidR="000A6368" w:rsidRDefault="000A6368" w:rsidP="000A6368">
      <w:pPr>
        <w:keepLines/>
        <w:widowControl w:val="0"/>
        <w:jc w:val="both"/>
        <w:rPr>
          <w:rFonts w:ascii="Open Sans" w:hAnsi="Open Sans" w:cs="Open Sans"/>
        </w:rPr>
      </w:pPr>
    </w:p>
    <w:p w14:paraId="294E22EC" w14:textId="359E8596" w:rsidR="000A6368" w:rsidRDefault="000A6368" w:rsidP="000A6368">
      <w:pPr>
        <w:keepLines/>
        <w:widowControl w:val="0"/>
        <w:jc w:val="both"/>
        <w:rPr>
          <w:rFonts w:ascii="Open Sans" w:hAnsi="Open Sans" w:cs="Open Sans"/>
        </w:rPr>
      </w:pPr>
    </w:p>
    <w:p w14:paraId="1D779AC5" w14:textId="107931CA" w:rsidR="000A6368" w:rsidRDefault="000A6368" w:rsidP="000A6368">
      <w:pPr>
        <w:keepLines/>
        <w:widowControl w:val="0"/>
        <w:jc w:val="both"/>
        <w:rPr>
          <w:rFonts w:ascii="Open Sans" w:hAnsi="Open Sans" w:cs="Open Sans"/>
        </w:rPr>
      </w:pPr>
    </w:p>
    <w:p w14:paraId="1477CB08" w14:textId="52B4B1AB" w:rsidR="000A6368" w:rsidRDefault="000A6368" w:rsidP="000A6368">
      <w:pPr>
        <w:keepLines/>
        <w:widowControl w:val="0"/>
        <w:jc w:val="both"/>
        <w:rPr>
          <w:rFonts w:ascii="Open Sans" w:hAnsi="Open Sans" w:cs="Open Sans"/>
        </w:rPr>
      </w:pPr>
    </w:p>
    <w:p w14:paraId="7910DD10" w14:textId="16FD96E4" w:rsidR="000A6368" w:rsidRDefault="000A6368" w:rsidP="000A6368">
      <w:pPr>
        <w:keepLines/>
        <w:widowControl w:val="0"/>
        <w:jc w:val="both"/>
        <w:rPr>
          <w:rFonts w:ascii="Open Sans" w:hAnsi="Open Sans" w:cs="Open Sans"/>
        </w:rPr>
      </w:pPr>
    </w:p>
    <w:p w14:paraId="199267D8" w14:textId="20A69A18" w:rsidR="000A6368" w:rsidRDefault="000A6368" w:rsidP="000A6368">
      <w:pPr>
        <w:keepLines/>
        <w:widowControl w:val="0"/>
        <w:jc w:val="both"/>
        <w:rPr>
          <w:rFonts w:ascii="Open Sans" w:hAnsi="Open Sans" w:cs="Open Sans"/>
        </w:rPr>
      </w:pPr>
    </w:p>
    <w:p w14:paraId="32724F47" w14:textId="66583859" w:rsidR="000A6368" w:rsidRDefault="000A6368" w:rsidP="000A6368">
      <w:pPr>
        <w:keepLines/>
        <w:widowControl w:val="0"/>
        <w:jc w:val="both"/>
        <w:rPr>
          <w:rFonts w:ascii="Open Sans" w:hAnsi="Open Sans" w:cs="Open Sans"/>
        </w:rPr>
      </w:pPr>
    </w:p>
    <w:p w14:paraId="61769B33" w14:textId="1E2CF0CF" w:rsidR="000A6368" w:rsidRDefault="000A6368" w:rsidP="000A6368">
      <w:pPr>
        <w:keepLines/>
        <w:widowControl w:val="0"/>
        <w:jc w:val="both"/>
        <w:rPr>
          <w:rFonts w:ascii="Open Sans" w:hAnsi="Open Sans" w:cs="Open Sans"/>
        </w:rPr>
      </w:pPr>
    </w:p>
    <w:p w14:paraId="3D1F03A6" w14:textId="1D5BE3A7" w:rsidR="000A6368" w:rsidRDefault="000A6368" w:rsidP="000A6368">
      <w:pPr>
        <w:keepLines/>
        <w:widowControl w:val="0"/>
        <w:jc w:val="both"/>
        <w:rPr>
          <w:rFonts w:ascii="Open Sans" w:hAnsi="Open Sans" w:cs="Open Sans"/>
        </w:rPr>
      </w:pPr>
    </w:p>
    <w:p w14:paraId="69392FDE" w14:textId="77777777" w:rsidR="00C25221" w:rsidRDefault="00C25221" w:rsidP="000A6368">
      <w:pPr>
        <w:keepLines/>
        <w:widowControl w:val="0"/>
        <w:jc w:val="both"/>
        <w:rPr>
          <w:rFonts w:ascii="Open Sans" w:hAnsi="Open Sans" w:cs="Open Sans"/>
        </w:rPr>
      </w:pPr>
    </w:p>
    <w:p w14:paraId="31F8DE59" w14:textId="3376B7FA" w:rsidR="000A6368" w:rsidRDefault="000A6368" w:rsidP="000A6368">
      <w:pPr>
        <w:keepLines/>
        <w:widowControl w:val="0"/>
        <w:jc w:val="both"/>
        <w:rPr>
          <w:rFonts w:ascii="Open Sans" w:hAnsi="Open Sans" w:cs="Open Sans"/>
        </w:rPr>
      </w:pPr>
    </w:p>
    <w:p w14:paraId="6C7CBBC6" w14:textId="083C7F7D" w:rsidR="000A6368" w:rsidRDefault="000A6368" w:rsidP="000A6368">
      <w:pPr>
        <w:keepLines/>
        <w:widowControl w:val="0"/>
        <w:jc w:val="both"/>
        <w:rPr>
          <w:rFonts w:ascii="Open Sans" w:hAnsi="Open Sans" w:cs="Open Sans"/>
        </w:rPr>
      </w:pPr>
    </w:p>
    <w:p w14:paraId="13F388E6" w14:textId="00D792A9" w:rsidR="000A6368" w:rsidRDefault="000A6368" w:rsidP="000A6368">
      <w:pPr>
        <w:keepLines/>
        <w:widowControl w:val="0"/>
        <w:jc w:val="both"/>
        <w:rPr>
          <w:rFonts w:ascii="Open Sans" w:hAnsi="Open Sans" w:cs="Open Sans"/>
        </w:rPr>
      </w:pPr>
    </w:p>
    <w:p w14:paraId="69220C39" w14:textId="77777777" w:rsidR="000A6368" w:rsidRPr="00EF199A" w:rsidRDefault="000A6368" w:rsidP="000A6368">
      <w:pPr>
        <w:keepLines/>
        <w:widowControl w:val="0"/>
        <w:jc w:val="both"/>
        <w:rPr>
          <w:rFonts w:ascii="Open Sans" w:hAnsi="Open Sans" w:cs="Open Sans"/>
        </w:rPr>
      </w:pPr>
    </w:p>
    <w:p w14:paraId="540360E8" w14:textId="77777777" w:rsidR="003608BE" w:rsidRPr="00F35BCE" w:rsidRDefault="003608BE" w:rsidP="00E901F7">
      <w:pPr>
        <w:widowControl w:val="0"/>
        <w:numPr>
          <w:ilvl w:val="0"/>
          <w:numId w:val="21"/>
        </w:numPr>
        <w:ind w:left="567" w:hanging="567"/>
        <w:outlineLvl w:val="0"/>
        <w:rPr>
          <w:rFonts w:ascii="Open Sans" w:hAnsi="Open Sans" w:cs="Open Sans"/>
          <w:b/>
        </w:rPr>
      </w:pPr>
      <w:r w:rsidRPr="00F35BCE">
        <w:rPr>
          <w:rFonts w:ascii="Open Sans" w:hAnsi="Open Sans" w:cs="Open Sans"/>
          <w:b/>
        </w:rPr>
        <w:lastRenderedPageBreak/>
        <w:t>PRILOGE K RAZPISNI DOKUMENTACIJI</w:t>
      </w:r>
    </w:p>
    <w:p w14:paraId="20A994D3" w14:textId="77777777" w:rsidR="003608BE" w:rsidRPr="007E1A55" w:rsidRDefault="003608BE" w:rsidP="006A0869">
      <w:pPr>
        <w:widowControl w:val="0"/>
        <w:tabs>
          <w:tab w:val="center" w:pos="7088"/>
        </w:tabs>
        <w:ind w:left="567"/>
        <w:jc w:val="both"/>
        <w:rPr>
          <w:rFonts w:ascii="Open Sans" w:hAnsi="Open Sans" w:cs="Open Sans"/>
        </w:rPr>
      </w:pPr>
    </w:p>
    <w:p w14:paraId="2227160B" w14:textId="77777777" w:rsidR="00026E15" w:rsidRPr="00026E15" w:rsidRDefault="00026E15" w:rsidP="00E043BD">
      <w:pPr>
        <w:widowControl w:val="0"/>
        <w:tabs>
          <w:tab w:val="center" w:pos="7088"/>
        </w:tabs>
        <w:ind w:left="492" w:firstLine="66"/>
        <w:jc w:val="both"/>
        <w:rPr>
          <w:rFonts w:ascii="Open Sans" w:hAnsi="Open Sans" w:cs="Open Sans"/>
        </w:rPr>
      </w:pPr>
      <w:r w:rsidRPr="00026E15">
        <w:rPr>
          <w:rFonts w:ascii="Open Sans" w:hAnsi="Open Sans" w:cs="Open Sans"/>
        </w:rPr>
        <w:t>Podatki o ponudniku (Priloga 1)</w:t>
      </w:r>
    </w:p>
    <w:p w14:paraId="50855CDE" w14:textId="77777777" w:rsidR="00026E15" w:rsidRPr="00026E15" w:rsidRDefault="00026E15" w:rsidP="00E043BD">
      <w:pPr>
        <w:widowControl w:val="0"/>
        <w:tabs>
          <w:tab w:val="center" w:pos="7088"/>
        </w:tabs>
        <w:ind w:left="492" w:firstLine="66"/>
        <w:jc w:val="both"/>
        <w:rPr>
          <w:rFonts w:ascii="Open Sans" w:hAnsi="Open Sans" w:cs="Open Sans"/>
        </w:rPr>
      </w:pPr>
      <w:r w:rsidRPr="00026E15">
        <w:rPr>
          <w:rFonts w:ascii="Open Sans" w:hAnsi="Open Sans" w:cs="Open Sans"/>
        </w:rPr>
        <w:t>Ponudba (Priloga 2)</w:t>
      </w:r>
    </w:p>
    <w:p w14:paraId="27488552" w14:textId="77777777" w:rsidR="00026E15" w:rsidRPr="00026E15" w:rsidRDefault="00026E15" w:rsidP="00E043BD">
      <w:pPr>
        <w:widowControl w:val="0"/>
        <w:tabs>
          <w:tab w:val="center" w:pos="7088"/>
        </w:tabs>
        <w:ind w:left="492" w:firstLine="66"/>
        <w:jc w:val="both"/>
        <w:rPr>
          <w:rFonts w:ascii="Open Sans" w:hAnsi="Open Sans" w:cs="Open Sans"/>
        </w:rPr>
      </w:pPr>
      <w:r w:rsidRPr="00026E15">
        <w:rPr>
          <w:rFonts w:ascii="Open Sans" w:hAnsi="Open Sans" w:cs="Open Sans"/>
        </w:rPr>
        <w:t>Ponudbeni predračun – Excel format (Priloga 2/1)</w:t>
      </w:r>
    </w:p>
    <w:p w14:paraId="242F5802" w14:textId="77777777" w:rsidR="00026E15" w:rsidRPr="00026E15" w:rsidRDefault="00026E15" w:rsidP="00E043BD">
      <w:pPr>
        <w:widowControl w:val="0"/>
        <w:tabs>
          <w:tab w:val="center" w:pos="7088"/>
        </w:tabs>
        <w:ind w:left="492" w:firstLine="66"/>
        <w:jc w:val="both"/>
        <w:rPr>
          <w:rFonts w:ascii="Open Sans" w:hAnsi="Open Sans" w:cs="Open Sans"/>
        </w:rPr>
      </w:pPr>
      <w:r w:rsidRPr="00026E15">
        <w:rPr>
          <w:rFonts w:ascii="Open Sans" w:hAnsi="Open Sans" w:cs="Open Sans"/>
        </w:rPr>
        <w:t>Ugotavljanje sposobnosti in izjava o sprejemanju pogojev razpisne dokumentacije (Priloga 3)</w:t>
      </w:r>
    </w:p>
    <w:p w14:paraId="47500790" w14:textId="77777777" w:rsidR="00026E15" w:rsidRPr="00026E15" w:rsidRDefault="00026E15" w:rsidP="00E043BD">
      <w:pPr>
        <w:widowControl w:val="0"/>
        <w:tabs>
          <w:tab w:val="center" w:pos="7088"/>
        </w:tabs>
        <w:ind w:left="492" w:firstLine="66"/>
        <w:jc w:val="both"/>
        <w:rPr>
          <w:rFonts w:ascii="Open Sans" w:hAnsi="Open Sans" w:cs="Open Sans"/>
        </w:rPr>
      </w:pPr>
      <w:r w:rsidRPr="00026E15">
        <w:rPr>
          <w:rFonts w:ascii="Open Sans" w:hAnsi="Open Sans" w:cs="Open Sans"/>
        </w:rPr>
        <w:t>Izjava o udeležbi fizičnih in pravnih oseb v lastništvu gospodarskega subjekta (Priloga 3/1)</w:t>
      </w:r>
    </w:p>
    <w:p w14:paraId="643EFA0C" w14:textId="77777777" w:rsidR="00026E15" w:rsidRPr="00026E15" w:rsidRDefault="00026E15" w:rsidP="00E043BD">
      <w:pPr>
        <w:widowControl w:val="0"/>
        <w:ind w:left="132" w:firstLine="426"/>
        <w:jc w:val="both"/>
        <w:rPr>
          <w:rFonts w:ascii="Open Sans" w:hAnsi="Open Sans" w:cs="Open Sans"/>
        </w:rPr>
      </w:pPr>
      <w:r w:rsidRPr="00026E15">
        <w:rPr>
          <w:rFonts w:ascii="Open Sans" w:hAnsi="Open Sans" w:cs="Open Sans"/>
        </w:rPr>
        <w:t>Izjava o sodelovanju s podizvajalcem in pooblastilo ponudnika (Priloga 4)</w:t>
      </w:r>
    </w:p>
    <w:p w14:paraId="5F0B9D49" w14:textId="77777777" w:rsidR="00026E15" w:rsidRPr="00026E15" w:rsidRDefault="00026E15" w:rsidP="00E043BD">
      <w:pPr>
        <w:widowControl w:val="0"/>
        <w:tabs>
          <w:tab w:val="center" w:pos="7088"/>
        </w:tabs>
        <w:ind w:left="492" w:firstLine="66"/>
        <w:jc w:val="both"/>
        <w:rPr>
          <w:rFonts w:ascii="Open Sans" w:hAnsi="Open Sans" w:cs="Open Sans"/>
        </w:rPr>
      </w:pPr>
      <w:r w:rsidRPr="00026E15">
        <w:rPr>
          <w:rFonts w:ascii="Open Sans" w:hAnsi="Open Sans" w:cs="Open Sans"/>
        </w:rPr>
        <w:t>Podatki podizvajalca (Priloga 4/1)</w:t>
      </w:r>
    </w:p>
    <w:p w14:paraId="5B9DEE2E" w14:textId="77777777" w:rsidR="00026E15" w:rsidRPr="00026E15" w:rsidRDefault="00026E15" w:rsidP="00E043BD">
      <w:pPr>
        <w:keepLines/>
        <w:widowControl w:val="0"/>
        <w:tabs>
          <w:tab w:val="center" w:pos="7088"/>
        </w:tabs>
        <w:ind w:left="492" w:firstLine="66"/>
        <w:jc w:val="both"/>
        <w:rPr>
          <w:rFonts w:ascii="Open Sans" w:hAnsi="Open Sans" w:cs="Open Sans"/>
        </w:rPr>
      </w:pPr>
      <w:r w:rsidRPr="00026E15">
        <w:rPr>
          <w:rFonts w:ascii="Open Sans" w:hAnsi="Open Sans" w:cs="Open Sans"/>
        </w:rPr>
        <w:t>Potrdilo naročnika o ogledu objekta (Priloga 5)</w:t>
      </w:r>
    </w:p>
    <w:p w14:paraId="7DE680F6" w14:textId="77777777" w:rsidR="00026E15" w:rsidRPr="00026E15" w:rsidRDefault="00026E15" w:rsidP="00E043BD">
      <w:pPr>
        <w:keepLines/>
        <w:widowControl w:val="0"/>
        <w:tabs>
          <w:tab w:val="center" w:pos="7088"/>
        </w:tabs>
        <w:ind w:left="492" w:firstLine="66"/>
        <w:jc w:val="both"/>
        <w:rPr>
          <w:rFonts w:ascii="Open Sans" w:hAnsi="Open Sans" w:cs="Open Sans"/>
        </w:rPr>
      </w:pPr>
      <w:r w:rsidRPr="00026E15">
        <w:rPr>
          <w:rFonts w:ascii="Open Sans" w:hAnsi="Open Sans" w:cs="Open Sans"/>
        </w:rPr>
        <w:t>Potrditev referenc s strani posameznih naročnikov (Priloga 6/1)</w:t>
      </w:r>
    </w:p>
    <w:p w14:paraId="0EEE64FE" w14:textId="77777777" w:rsidR="00026E15" w:rsidRPr="00026E15" w:rsidRDefault="00026E15" w:rsidP="00E043BD">
      <w:pPr>
        <w:keepLines/>
        <w:widowControl w:val="0"/>
        <w:tabs>
          <w:tab w:val="center" w:pos="7088"/>
        </w:tabs>
        <w:ind w:left="492" w:firstLine="66"/>
        <w:jc w:val="both"/>
        <w:rPr>
          <w:rFonts w:ascii="Open Sans" w:hAnsi="Open Sans" w:cs="Open Sans"/>
        </w:rPr>
      </w:pPr>
      <w:r w:rsidRPr="00026E15">
        <w:rPr>
          <w:rFonts w:ascii="Open Sans" w:hAnsi="Open Sans" w:cs="Open Sans"/>
        </w:rPr>
        <w:t>Strokovna sposobnost (Priloga 7)</w:t>
      </w:r>
    </w:p>
    <w:p w14:paraId="6AA50F0E" w14:textId="77777777" w:rsidR="00026E15" w:rsidRPr="006F4D5B" w:rsidRDefault="00026E15" w:rsidP="00E043BD">
      <w:pPr>
        <w:keepLines/>
        <w:widowControl w:val="0"/>
        <w:tabs>
          <w:tab w:val="center" w:pos="7088"/>
        </w:tabs>
        <w:ind w:left="492" w:firstLine="66"/>
        <w:jc w:val="both"/>
        <w:rPr>
          <w:rFonts w:ascii="Open Sans" w:hAnsi="Open Sans" w:cs="Open Sans"/>
        </w:rPr>
      </w:pPr>
      <w:r w:rsidRPr="006F4D5B">
        <w:rPr>
          <w:rFonts w:ascii="Open Sans" w:hAnsi="Open Sans" w:cs="Open Sans"/>
        </w:rPr>
        <w:t>Potrditev osebnih referenc s strani posameznih naročnikov (Priloga 7/1)</w:t>
      </w:r>
    </w:p>
    <w:p w14:paraId="593F816C" w14:textId="77777777" w:rsidR="00026E15" w:rsidRPr="006F4D5B" w:rsidRDefault="00026E15" w:rsidP="00E043BD">
      <w:pPr>
        <w:keepLines/>
        <w:widowControl w:val="0"/>
        <w:tabs>
          <w:tab w:val="center" w:pos="7088"/>
        </w:tabs>
        <w:ind w:left="492" w:firstLine="66"/>
        <w:jc w:val="both"/>
        <w:rPr>
          <w:rFonts w:ascii="Open Sans" w:hAnsi="Open Sans" w:cs="Open Sans"/>
        </w:rPr>
      </w:pPr>
      <w:r w:rsidRPr="006F4D5B">
        <w:rPr>
          <w:rFonts w:ascii="Open Sans" w:hAnsi="Open Sans" w:cs="Open Sans"/>
        </w:rPr>
        <w:t>Vzorec pogodbe (Priloga 8)</w:t>
      </w:r>
    </w:p>
    <w:p w14:paraId="7454F74E" w14:textId="5FAAF169" w:rsidR="00026E15" w:rsidRPr="006F4D5B" w:rsidRDefault="00026E15" w:rsidP="00E043BD">
      <w:pPr>
        <w:keepLines/>
        <w:widowControl w:val="0"/>
        <w:tabs>
          <w:tab w:val="center" w:pos="7088"/>
        </w:tabs>
        <w:ind w:left="492" w:firstLine="66"/>
        <w:jc w:val="both"/>
        <w:rPr>
          <w:rFonts w:ascii="Open Sans" w:hAnsi="Open Sans" w:cs="Open Sans"/>
        </w:rPr>
      </w:pPr>
      <w:r w:rsidRPr="006F4D5B">
        <w:rPr>
          <w:rFonts w:ascii="Open Sans" w:hAnsi="Open Sans" w:cs="Open Sans"/>
        </w:rPr>
        <w:t>Vzorec pisnega sporazuma o skupnih varnostnih ukrepih in ravnanju z okoljem (Priloga 9)</w:t>
      </w:r>
    </w:p>
    <w:p w14:paraId="7280E1F4" w14:textId="77777777" w:rsidR="00216CED" w:rsidRPr="00216CED" w:rsidRDefault="00216CED" w:rsidP="00216CED">
      <w:pPr>
        <w:keepLines/>
        <w:widowControl w:val="0"/>
        <w:tabs>
          <w:tab w:val="center" w:pos="7088"/>
        </w:tabs>
        <w:ind w:left="492" w:firstLine="66"/>
        <w:jc w:val="both"/>
        <w:rPr>
          <w:rFonts w:ascii="Open Sans" w:hAnsi="Open Sans" w:cs="Open Sans"/>
          <w:b/>
        </w:rPr>
      </w:pPr>
      <w:bookmarkStart w:id="6" w:name="_Hlk223509212"/>
      <w:r w:rsidRPr="00216CED">
        <w:rPr>
          <w:rFonts w:ascii="Open Sans" w:hAnsi="Open Sans" w:cs="Open Sans"/>
          <w:bCs/>
        </w:rPr>
        <w:t xml:space="preserve">Vzorec finančnega zavarovanja za zavarovanje dobre izvedbe pogodbenih obveznosti (Priloga 10) </w:t>
      </w:r>
      <w:r w:rsidRPr="00216CED">
        <w:rPr>
          <w:rFonts w:ascii="Open Sans" w:hAnsi="Open Sans" w:cs="Open Sans"/>
          <w:b/>
        </w:rPr>
        <w:br w:type="page"/>
      </w:r>
    </w:p>
    <w:bookmarkEnd w:id="6"/>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560"/>
      </w:tblGrid>
      <w:tr w:rsidR="003608BE" w:rsidRPr="007E1A55" w14:paraId="2E88F75C" w14:textId="77777777" w:rsidTr="009E2BA4">
        <w:tc>
          <w:tcPr>
            <w:tcW w:w="8080" w:type="dxa"/>
          </w:tcPr>
          <w:p w14:paraId="73090469" w14:textId="4D5F2DF6" w:rsidR="003608BE" w:rsidRPr="007E1A55" w:rsidRDefault="003608BE" w:rsidP="006A0869">
            <w:pPr>
              <w:widowControl w:val="0"/>
              <w:jc w:val="both"/>
              <w:rPr>
                <w:rFonts w:ascii="Open Sans" w:hAnsi="Open Sans" w:cs="Open Sans"/>
              </w:rPr>
            </w:pPr>
            <w:r w:rsidRPr="007E1A55">
              <w:rPr>
                <w:rFonts w:ascii="Open Sans" w:hAnsi="Open Sans" w:cs="Open Sans"/>
              </w:rPr>
              <w:lastRenderedPageBreak/>
              <w:br w:type="page"/>
              <w:t xml:space="preserve">PODATKI O PONUDNIKU </w:t>
            </w:r>
          </w:p>
        </w:tc>
        <w:tc>
          <w:tcPr>
            <w:tcW w:w="1560" w:type="dxa"/>
          </w:tcPr>
          <w:p w14:paraId="3BFB30B9" w14:textId="77777777" w:rsidR="003608BE" w:rsidRPr="007E1A55" w:rsidRDefault="003608BE" w:rsidP="006A0869">
            <w:pPr>
              <w:widowControl w:val="0"/>
              <w:jc w:val="both"/>
              <w:rPr>
                <w:rFonts w:ascii="Open Sans" w:hAnsi="Open Sans" w:cs="Open Sans"/>
                <w:b/>
                <w:i/>
              </w:rPr>
            </w:pPr>
            <w:r w:rsidRPr="007E1A55">
              <w:rPr>
                <w:rFonts w:ascii="Open Sans" w:hAnsi="Open Sans" w:cs="Open Sans"/>
                <w:b/>
                <w:i/>
              </w:rPr>
              <w:t>Priloga 1</w:t>
            </w:r>
          </w:p>
        </w:tc>
      </w:tr>
    </w:tbl>
    <w:p w14:paraId="57864934" w14:textId="77777777" w:rsidR="003608BE" w:rsidRPr="007E1A55" w:rsidRDefault="003608BE" w:rsidP="006A0869">
      <w:pPr>
        <w:widowControl w:val="0"/>
        <w:tabs>
          <w:tab w:val="left" w:pos="567"/>
          <w:tab w:val="num" w:pos="851"/>
          <w:tab w:val="left" w:pos="993"/>
        </w:tabs>
        <w:jc w:val="both"/>
        <w:rPr>
          <w:rFonts w:ascii="Open Sans" w:hAnsi="Open Sans" w:cs="Open Sans"/>
        </w:rPr>
      </w:pPr>
    </w:p>
    <w:p w14:paraId="55B3465A" w14:textId="77777777" w:rsidR="003608BE" w:rsidRPr="007E1A55" w:rsidRDefault="003608BE" w:rsidP="006A0869">
      <w:pPr>
        <w:widowControl w:val="0"/>
        <w:tabs>
          <w:tab w:val="left" w:pos="567"/>
          <w:tab w:val="num" w:pos="851"/>
          <w:tab w:val="left" w:pos="993"/>
        </w:tabs>
        <w:jc w:val="both"/>
        <w:rPr>
          <w:rFonts w:ascii="Open Sans" w:hAnsi="Open Sans" w:cs="Open Sans"/>
        </w:rPr>
      </w:pPr>
    </w:p>
    <w:p w14:paraId="599ECB34" w14:textId="4F2F6730" w:rsidR="003608BE" w:rsidRPr="007E1A55" w:rsidRDefault="00110322" w:rsidP="006A0869">
      <w:pPr>
        <w:widowControl w:val="0"/>
        <w:ind w:left="284" w:hanging="284"/>
        <w:jc w:val="center"/>
        <w:rPr>
          <w:rFonts w:ascii="Open Sans" w:hAnsi="Open Sans" w:cs="Open Sans"/>
          <w:b/>
        </w:rPr>
      </w:pPr>
      <w:r>
        <w:rPr>
          <w:rFonts w:ascii="Open Sans" w:hAnsi="Open Sans" w:cs="Open Sans"/>
          <w:b/>
          <w:noProof/>
        </w:rPr>
        <w:t>ENLJ-SPV-58/26</w:t>
      </w:r>
      <w:r w:rsidR="003608BE" w:rsidRPr="007E1A55">
        <w:rPr>
          <w:rFonts w:ascii="Open Sans" w:hAnsi="Open Sans" w:cs="Open Sans"/>
          <w:b/>
          <w:noProof/>
        </w:rPr>
        <w:t xml:space="preserve"> - </w:t>
      </w:r>
      <w:r>
        <w:rPr>
          <w:rFonts w:ascii="Open Sans" w:hAnsi="Open Sans" w:cs="Open Sans"/>
          <w:b/>
        </w:rPr>
        <w:t>PREGLEDNI REMONT GENERATORJA 3</w:t>
      </w:r>
      <w:r w:rsidR="003608BE" w:rsidRPr="007E1A55">
        <w:rPr>
          <w:rFonts w:ascii="Open Sans" w:hAnsi="Open Sans" w:cs="Open Sans"/>
          <w:b/>
        </w:rPr>
        <w:t xml:space="preserve"> </w:t>
      </w:r>
    </w:p>
    <w:p w14:paraId="3BE661EF" w14:textId="77777777" w:rsidR="003608BE" w:rsidRPr="007E1A55" w:rsidRDefault="003608BE" w:rsidP="006A0869">
      <w:pPr>
        <w:widowControl w:val="0"/>
        <w:ind w:left="284" w:hanging="284"/>
        <w:jc w:val="center"/>
        <w:rPr>
          <w:rFonts w:ascii="Open Sans" w:hAnsi="Open Sans" w:cs="Open Sans"/>
          <w:b/>
          <w:caps/>
        </w:rPr>
      </w:pPr>
    </w:p>
    <w:p w14:paraId="1047D1B6" w14:textId="77777777" w:rsidR="003608BE" w:rsidRPr="007E1A55" w:rsidRDefault="003608BE" w:rsidP="006A0869">
      <w:pPr>
        <w:widowControl w:val="0"/>
        <w:ind w:left="284" w:hanging="284"/>
        <w:jc w:val="center"/>
        <w:rPr>
          <w:rFonts w:ascii="Open Sans" w:hAnsi="Open Sans" w:cs="Open Sans"/>
          <w:b/>
          <w:caps/>
        </w:rPr>
      </w:pPr>
    </w:p>
    <w:p w14:paraId="2E44FC53" w14:textId="77777777" w:rsidR="003608BE" w:rsidRPr="007E1A55" w:rsidRDefault="003608BE" w:rsidP="006A0869">
      <w:pPr>
        <w:widowControl w:val="0"/>
        <w:jc w:val="both"/>
        <w:rPr>
          <w:rFonts w:ascii="Open Sans" w:hAnsi="Open Sans" w:cs="Open Sans"/>
          <w:b/>
          <w:caps/>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608BE" w:rsidRPr="007E1A55" w14:paraId="7D67575E" w14:textId="77777777" w:rsidTr="009E2BA4">
        <w:tc>
          <w:tcPr>
            <w:tcW w:w="2622" w:type="dxa"/>
            <w:tcBorders>
              <w:top w:val="nil"/>
              <w:left w:val="nil"/>
              <w:bottom w:val="nil"/>
              <w:right w:val="nil"/>
            </w:tcBorders>
            <w:vAlign w:val="bottom"/>
          </w:tcPr>
          <w:p w14:paraId="2790C163" w14:textId="77777777" w:rsidR="003608BE" w:rsidRPr="007E1A55" w:rsidRDefault="003608BE" w:rsidP="006A0869">
            <w:pPr>
              <w:pStyle w:val="BESEDILO"/>
              <w:keepLines w:val="0"/>
              <w:tabs>
                <w:tab w:val="clear" w:pos="2155"/>
                <w:tab w:val="left" w:pos="567"/>
                <w:tab w:val="num" w:pos="851"/>
                <w:tab w:val="left" w:pos="993"/>
              </w:tabs>
              <w:rPr>
                <w:rFonts w:ascii="Open Sans" w:hAnsi="Open Sans" w:cs="Open Sans"/>
                <w:kern w:val="0"/>
              </w:rPr>
            </w:pPr>
            <w:r w:rsidRPr="007E1A55">
              <w:rPr>
                <w:rFonts w:ascii="Open Sans" w:hAnsi="Open Sans" w:cs="Open Sans"/>
                <w:kern w:val="0"/>
              </w:rPr>
              <w:t>Naziv ponudnika</w:t>
            </w:r>
          </w:p>
        </w:tc>
        <w:tc>
          <w:tcPr>
            <w:tcW w:w="7014" w:type="dxa"/>
            <w:tcBorders>
              <w:top w:val="nil"/>
              <w:left w:val="nil"/>
              <w:bottom w:val="single" w:sz="4" w:space="0" w:color="auto"/>
              <w:right w:val="nil"/>
            </w:tcBorders>
          </w:tcPr>
          <w:p w14:paraId="7757C682"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62F26D89" w14:textId="77777777" w:rsidTr="009E2BA4">
        <w:tc>
          <w:tcPr>
            <w:tcW w:w="2622" w:type="dxa"/>
            <w:tcBorders>
              <w:top w:val="nil"/>
              <w:left w:val="nil"/>
              <w:bottom w:val="nil"/>
              <w:right w:val="nil"/>
            </w:tcBorders>
          </w:tcPr>
          <w:p w14:paraId="008FB1F4"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c>
          <w:tcPr>
            <w:tcW w:w="7014" w:type="dxa"/>
            <w:tcBorders>
              <w:left w:val="nil"/>
              <w:right w:val="nil"/>
            </w:tcBorders>
          </w:tcPr>
          <w:p w14:paraId="23AA9A69"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bl>
    <w:p w14:paraId="0960F960" w14:textId="77777777" w:rsidR="003608BE" w:rsidRPr="007E1A55" w:rsidRDefault="003608BE" w:rsidP="006A0869">
      <w:pPr>
        <w:widowControl w:val="0"/>
        <w:tabs>
          <w:tab w:val="left" w:pos="567"/>
          <w:tab w:val="num" w:pos="851"/>
          <w:tab w:val="left" w:pos="993"/>
        </w:tabs>
        <w:jc w:val="both"/>
        <w:rPr>
          <w:rFonts w:ascii="Open Sans" w:hAnsi="Open Sans" w:cs="Open Sans"/>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608BE" w:rsidRPr="007E1A55" w14:paraId="68280A3F" w14:textId="77777777" w:rsidTr="009E2BA4">
        <w:tc>
          <w:tcPr>
            <w:tcW w:w="2622" w:type="dxa"/>
            <w:tcBorders>
              <w:top w:val="nil"/>
              <w:left w:val="nil"/>
              <w:bottom w:val="nil"/>
              <w:right w:val="nil"/>
            </w:tcBorders>
            <w:vAlign w:val="bottom"/>
          </w:tcPr>
          <w:p w14:paraId="684B9683" w14:textId="77777777" w:rsidR="003608BE" w:rsidRPr="007E1A55" w:rsidRDefault="003608BE" w:rsidP="006A0869">
            <w:pPr>
              <w:widowControl w:val="0"/>
              <w:tabs>
                <w:tab w:val="left" w:pos="567"/>
                <w:tab w:val="num" w:pos="851"/>
                <w:tab w:val="left" w:pos="993"/>
              </w:tabs>
              <w:jc w:val="both"/>
              <w:rPr>
                <w:rFonts w:ascii="Open Sans" w:hAnsi="Open Sans" w:cs="Open Sans"/>
              </w:rPr>
            </w:pPr>
            <w:r w:rsidRPr="007E1A55">
              <w:rPr>
                <w:rFonts w:ascii="Open Sans" w:hAnsi="Open Sans" w:cs="Open Sans"/>
              </w:rPr>
              <w:t>Naslov ponudnika</w:t>
            </w:r>
          </w:p>
        </w:tc>
        <w:tc>
          <w:tcPr>
            <w:tcW w:w="7014" w:type="dxa"/>
            <w:tcBorders>
              <w:top w:val="nil"/>
              <w:left w:val="nil"/>
              <w:right w:val="nil"/>
            </w:tcBorders>
          </w:tcPr>
          <w:p w14:paraId="36DA1A19"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1A530063" w14:textId="77777777" w:rsidTr="009E2BA4">
        <w:tc>
          <w:tcPr>
            <w:tcW w:w="2622" w:type="dxa"/>
            <w:tcBorders>
              <w:top w:val="nil"/>
              <w:left w:val="nil"/>
              <w:bottom w:val="nil"/>
              <w:right w:val="nil"/>
            </w:tcBorders>
          </w:tcPr>
          <w:p w14:paraId="631DF291"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c>
          <w:tcPr>
            <w:tcW w:w="7014" w:type="dxa"/>
            <w:tcBorders>
              <w:left w:val="nil"/>
              <w:right w:val="nil"/>
            </w:tcBorders>
          </w:tcPr>
          <w:p w14:paraId="0EEFA328"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bl>
    <w:p w14:paraId="7D429B0C" w14:textId="77777777" w:rsidR="003608BE" w:rsidRPr="007E1A55" w:rsidRDefault="003608BE" w:rsidP="006A0869">
      <w:pPr>
        <w:pStyle w:val="BESEDILO"/>
        <w:keepLines w:val="0"/>
        <w:tabs>
          <w:tab w:val="clear" w:pos="2155"/>
          <w:tab w:val="left" w:pos="567"/>
          <w:tab w:val="num" w:pos="851"/>
          <w:tab w:val="left" w:pos="993"/>
        </w:tabs>
        <w:rPr>
          <w:rFonts w:ascii="Open Sans" w:hAnsi="Open Sans" w:cs="Open Sans"/>
          <w:kern w:val="0"/>
        </w:rPr>
      </w:pPr>
    </w:p>
    <w:p w14:paraId="7F430754" w14:textId="77777777" w:rsidR="003608BE" w:rsidRPr="007E1A55" w:rsidRDefault="003608BE" w:rsidP="006A0869">
      <w:pPr>
        <w:pStyle w:val="BESEDILO"/>
        <w:keepLines w:val="0"/>
        <w:tabs>
          <w:tab w:val="clear" w:pos="2155"/>
          <w:tab w:val="left" w:pos="567"/>
          <w:tab w:val="num" w:pos="851"/>
          <w:tab w:val="left" w:pos="993"/>
        </w:tabs>
        <w:rPr>
          <w:rFonts w:ascii="Open Sans" w:hAnsi="Open Sans" w:cs="Open Sans"/>
          <w:kern w:val="0"/>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608BE" w:rsidRPr="007E1A55" w14:paraId="342453BA" w14:textId="77777777" w:rsidTr="009E2BA4">
        <w:tc>
          <w:tcPr>
            <w:tcW w:w="2622" w:type="dxa"/>
            <w:tcBorders>
              <w:top w:val="nil"/>
              <w:left w:val="nil"/>
              <w:bottom w:val="nil"/>
              <w:right w:val="nil"/>
            </w:tcBorders>
            <w:vAlign w:val="bottom"/>
          </w:tcPr>
          <w:p w14:paraId="497D17FA" w14:textId="77777777" w:rsidR="003608BE" w:rsidRPr="007E1A55" w:rsidRDefault="003608BE" w:rsidP="006A0869">
            <w:pPr>
              <w:widowControl w:val="0"/>
              <w:tabs>
                <w:tab w:val="left" w:pos="567"/>
                <w:tab w:val="num" w:pos="851"/>
                <w:tab w:val="left" w:pos="993"/>
              </w:tabs>
              <w:rPr>
                <w:rFonts w:ascii="Open Sans" w:hAnsi="Open Sans" w:cs="Open Sans"/>
              </w:rPr>
            </w:pPr>
            <w:r w:rsidRPr="007E1A55">
              <w:rPr>
                <w:rFonts w:ascii="Open Sans" w:hAnsi="Open Sans" w:cs="Open Sans"/>
              </w:rPr>
              <w:t>Odgovorna oseba</w:t>
            </w:r>
          </w:p>
          <w:p w14:paraId="5F0DB267" w14:textId="658837D8" w:rsidR="003608BE" w:rsidRPr="007E1A55" w:rsidRDefault="003608BE" w:rsidP="006A0869">
            <w:pPr>
              <w:widowControl w:val="0"/>
              <w:tabs>
                <w:tab w:val="left" w:pos="567"/>
                <w:tab w:val="num" w:pos="851"/>
                <w:tab w:val="left" w:pos="993"/>
              </w:tabs>
              <w:rPr>
                <w:rFonts w:ascii="Open Sans" w:hAnsi="Open Sans" w:cs="Open Sans"/>
              </w:rPr>
            </w:pPr>
            <w:r w:rsidRPr="007E1A55">
              <w:rPr>
                <w:rFonts w:ascii="Open Sans" w:hAnsi="Open Sans" w:cs="Open Sans"/>
              </w:rPr>
              <w:t xml:space="preserve">(podpisnik </w:t>
            </w:r>
            <w:r w:rsidR="009005B7">
              <w:rPr>
                <w:rFonts w:ascii="Open Sans" w:hAnsi="Open Sans" w:cs="Open Sans"/>
              </w:rPr>
              <w:t>pogodbe</w:t>
            </w:r>
            <w:r w:rsidRPr="007E1A55">
              <w:rPr>
                <w:rFonts w:ascii="Open Sans" w:hAnsi="Open Sans" w:cs="Open Sans"/>
              </w:rPr>
              <w:t>)</w:t>
            </w:r>
          </w:p>
        </w:tc>
        <w:tc>
          <w:tcPr>
            <w:tcW w:w="7014" w:type="dxa"/>
            <w:tcBorders>
              <w:top w:val="nil"/>
              <w:left w:val="nil"/>
              <w:right w:val="nil"/>
            </w:tcBorders>
          </w:tcPr>
          <w:p w14:paraId="2B81F86E"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70E5821D" w14:textId="77777777" w:rsidTr="009E2BA4">
        <w:tc>
          <w:tcPr>
            <w:tcW w:w="2622" w:type="dxa"/>
            <w:tcBorders>
              <w:top w:val="nil"/>
              <w:left w:val="nil"/>
              <w:bottom w:val="nil"/>
              <w:right w:val="nil"/>
            </w:tcBorders>
            <w:vAlign w:val="bottom"/>
          </w:tcPr>
          <w:p w14:paraId="70ACD026" w14:textId="77777777" w:rsidR="003608BE" w:rsidRPr="007E1A55" w:rsidRDefault="003608BE" w:rsidP="006A0869">
            <w:pPr>
              <w:widowControl w:val="0"/>
              <w:numPr>
                <w:ilvl w:val="0"/>
                <w:numId w:val="3"/>
              </w:numPr>
              <w:tabs>
                <w:tab w:val="clear" w:pos="1070"/>
                <w:tab w:val="left" w:pos="567"/>
                <w:tab w:val="left" w:pos="993"/>
              </w:tabs>
              <w:ind w:left="786"/>
              <w:jc w:val="both"/>
              <w:rPr>
                <w:rFonts w:ascii="Open Sans" w:hAnsi="Open Sans" w:cs="Open Sans"/>
              </w:rPr>
            </w:pPr>
            <w:r w:rsidRPr="007E1A55">
              <w:rPr>
                <w:rFonts w:ascii="Open Sans" w:hAnsi="Open Sans" w:cs="Open Sans"/>
              </w:rPr>
              <w:t>funkcija</w:t>
            </w:r>
          </w:p>
        </w:tc>
        <w:tc>
          <w:tcPr>
            <w:tcW w:w="7014" w:type="dxa"/>
            <w:tcBorders>
              <w:left w:val="nil"/>
              <w:right w:val="nil"/>
            </w:tcBorders>
          </w:tcPr>
          <w:p w14:paraId="30BA29E2"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77306BB7" w14:textId="77777777" w:rsidTr="009E2BA4">
        <w:tc>
          <w:tcPr>
            <w:tcW w:w="2622" w:type="dxa"/>
            <w:tcBorders>
              <w:top w:val="nil"/>
              <w:left w:val="nil"/>
              <w:bottom w:val="nil"/>
              <w:right w:val="nil"/>
            </w:tcBorders>
            <w:vAlign w:val="bottom"/>
          </w:tcPr>
          <w:p w14:paraId="2FBD8986" w14:textId="77777777" w:rsidR="003608BE" w:rsidRPr="007E1A55" w:rsidRDefault="003608BE" w:rsidP="006A0869">
            <w:pPr>
              <w:widowControl w:val="0"/>
              <w:numPr>
                <w:ilvl w:val="0"/>
                <w:numId w:val="3"/>
              </w:numPr>
              <w:tabs>
                <w:tab w:val="clear" w:pos="1070"/>
                <w:tab w:val="left" w:pos="567"/>
                <w:tab w:val="left" w:pos="993"/>
              </w:tabs>
              <w:ind w:left="786"/>
              <w:jc w:val="both"/>
              <w:rPr>
                <w:rFonts w:ascii="Open Sans" w:hAnsi="Open Sans" w:cs="Open Sans"/>
              </w:rPr>
            </w:pPr>
            <w:r w:rsidRPr="007E1A55">
              <w:rPr>
                <w:rFonts w:ascii="Open Sans" w:hAnsi="Open Sans" w:cs="Open Sans"/>
              </w:rPr>
              <w:t>telefon</w:t>
            </w:r>
          </w:p>
        </w:tc>
        <w:tc>
          <w:tcPr>
            <w:tcW w:w="7014" w:type="dxa"/>
            <w:tcBorders>
              <w:left w:val="nil"/>
              <w:right w:val="nil"/>
            </w:tcBorders>
          </w:tcPr>
          <w:p w14:paraId="15519E3E"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37F6545B" w14:textId="77777777" w:rsidTr="009E2BA4">
        <w:tc>
          <w:tcPr>
            <w:tcW w:w="2622" w:type="dxa"/>
            <w:tcBorders>
              <w:top w:val="nil"/>
              <w:left w:val="nil"/>
              <w:bottom w:val="nil"/>
              <w:right w:val="nil"/>
            </w:tcBorders>
            <w:vAlign w:val="bottom"/>
          </w:tcPr>
          <w:p w14:paraId="17A1385B" w14:textId="77777777" w:rsidR="003608BE" w:rsidRPr="007E1A55" w:rsidRDefault="003608BE" w:rsidP="006A0869">
            <w:pPr>
              <w:widowControl w:val="0"/>
              <w:numPr>
                <w:ilvl w:val="0"/>
                <w:numId w:val="3"/>
              </w:numPr>
              <w:tabs>
                <w:tab w:val="clear" w:pos="1070"/>
                <w:tab w:val="left" w:pos="567"/>
                <w:tab w:val="left" w:pos="993"/>
              </w:tabs>
              <w:ind w:left="786"/>
              <w:jc w:val="both"/>
              <w:rPr>
                <w:rFonts w:ascii="Open Sans" w:hAnsi="Open Sans" w:cs="Open Sans"/>
              </w:rPr>
            </w:pPr>
            <w:r w:rsidRPr="007E1A55">
              <w:rPr>
                <w:rFonts w:ascii="Open Sans" w:hAnsi="Open Sans" w:cs="Open Sans"/>
              </w:rPr>
              <w:t>e-pošta</w:t>
            </w:r>
          </w:p>
        </w:tc>
        <w:tc>
          <w:tcPr>
            <w:tcW w:w="7014" w:type="dxa"/>
            <w:tcBorders>
              <w:left w:val="nil"/>
              <w:right w:val="nil"/>
            </w:tcBorders>
          </w:tcPr>
          <w:p w14:paraId="1EFBABB0"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bl>
    <w:p w14:paraId="000F0399" w14:textId="77777777" w:rsidR="003608BE" w:rsidRPr="007E1A55" w:rsidRDefault="003608BE" w:rsidP="006A0869">
      <w:pPr>
        <w:widowControl w:val="0"/>
        <w:tabs>
          <w:tab w:val="left" w:pos="2835"/>
        </w:tabs>
        <w:ind w:left="284" w:hanging="284"/>
        <w:jc w:val="both"/>
        <w:rPr>
          <w:rFonts w:ascii="Open Sans" w:hAnsi="Open Sans" w:cs="Open Sans"/>
        </w:rPr>
      </w:pPr>
    </w:p>
    <w:p w14:paraId="5B09C492" w14:textId="77777777" w:rsidR="003608BE" w:rsidRPr="007E1A55" w:rsidRDefault="003608BE" w:rsidP="006A0869">
      <w:pPr>
        <w:widowControl w:val="0"/>
        <w:tabs>
          <w:tab w:val="left" w:pos="2835"/>
        </w:tabs>
        <w:jc w:val="both"/>
        <w:rPr>
          <w:rFonts w:ascii="Open Sans" w:hAnsi="Open Sans" w:cs="Open Sans"/>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608BE" w:rsidRPr="007E1A55" w14:paraId="06AD62AC" w14:textId="77777777" w:rsidTr="009E2BA4">
        <w:tc>
          <w:tcPr>
            <w:tcW w:w="2622" w:type="dxa"/>
            <w:tcBorders>
              <w:top w:val="nil"/>
              <w:left w:val="nil"/>
              <w:bottom w:val="nil"/>
              <w:right w:val="nil"/>
            </w:tcBorders>
            <w:vAlign w:val="bottom"/>
          </w:tcPr>
          <w:p w14:paraId="20C6F387" w14:textId="77777777" w:rsidR="003608BE" w:rsidRPr="007E1A55" w:rsidRDefault="003608BE" w:rsidP="006A0869">
            <w:pPr>
              <w:widowControl w:val="0"/>
              <w:tabs>
                <w:tab w:val="left" w:pos="567"/>
                <w:tab w:val="num" w:pos="851"/>
                <w:tab w:val="left" w:pos="993"/>
              </w:tabs>
              <w:jc w:val="both"/>
              <w:rPr>
                <w:rFonts w:ascii="Open Sans" w:hAnsi="Open Sans" w:cs="Open Sans"/>
              </w:rPr>
            </w:pPr>
            <w:r w:rsidRPr="007E1A55">
              <w:rPr>
                <w:rFonts w:ascii="Open Sans" w:hAnsi="Open Sans" w:cs="Open Sans"/>
              </w:rPr>
              <w:t>Kontaktna oseba</w:t>
            </w:r>
          </w:p>
          <w:p w14:paraId="0B794508" w14:textId="77777777" w:rsidR="003608BE" w:rsidRPr="007E1A55" w:rsidRDefault="003608BE" w:rsidP="006A0869">
            <w:pPr>
              <w:widowControl w:val="0"/>
              <w:tabs>
                <w:tab w:val="left" w:pos="567"/>
                <w:tab w:val="num" w:pos="851"/>
                <w:tab w:val="left" w:pos="993"/>
              </w:tabs>
              <w:jc w:val="both"/>
              <w:rPr>
                <w:rFonts w:ascii="Open Sans" w:hAnsi="Open Sans" w:cs="Open Sans"/>
              </w:rPr>
            </w:pPr>
            <w:r w:rsidRPr="007E1A55">
              <w:rPr>
                <w:rFonts w:ascii="Open Sans" w:hAnsi="Open Sans" w:cs="Open Sans"/>
              </w:rPr>
              <w:t>(v zvezi s ponudbo)</w:t>
            </w:r>
          </w:p>
        </w:tc>
        <w:tc>
          <w:tcPr>
            <w:tcW w:w="7014" w:type="dxa"/>
            <w:tcBorders>
              <w:top w:val="nil"/>
              <w:left w:val="nil"/>
              <w:right w:val="nil"/>
            </w:tcBorders>
          </w:tcPr>
          <w:p w14:paraId="465A0638"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2FF646C5" w14:textId="77777777" w:rsidTr="009E2BA4">
        <w:tc>
          <w:tcPr>
            <w:tcW w:w="2622" w:type="dxa"/>
            <w:tcBorders>
              <w:top w:val="nil"/>
              <w:left w:val="nil"/>
              <w:bottom w:val="nil"/>
              <w:right w:val="nil"/>
            </w:tcBorders>
            <w:vAlign w:val="bottom"/>
          </w:tcPr>
          <w:p w14:paraId="44AF092C" w14:textId="77777777" w:rsidR="003608BE" w:rsidRPr="007E1A55" w:rsidRDefault="003608BE" w:rsidP="006A0869">
            <w:pPr>
              <w:widowControl w:val="0"/>
              <w:numPr>
                <w:ilvl w:val="0"/>
                <w:numId w:val="3"/>
              </w:numPr>
              <w:tabs>
                <w:tab w:val="clear" w:pos="1070"/>
                <w:tab w:val="left" w:pos="567"/>
                <w:tab w:val="left" w:pos="993"/>
              </w:tabs>
              <w:ind w:left="786"/>
              <w:jc w:val="both"/>
              <w:rPr>
                <w:rFonts w:ascii="Open Sans" w:hAnsi="Open Sans" w:cs="Open Sans"/>
              </w:rPr>
            </w:pPr>
            <w:r w:rsidRPr="007E1A55">
              <w:rPr>
                <w:rFonts w:ascii="Open Sans" w:hAnsi="Open Sans" w:cs="Open Sans"/>
              </w:rPr>
              <w:t>funkcija</w:t>
            </w:r>
          </w:p>
        </w:tc>
        <w:tc>
          <w:tcPr>
            <w:tcW w:w="7014" w:type="dxa"/>
            <w:tcBorders>
              <w:left w:val="nil"/>
              <w:right w:val="nil"/>
            </w:tcBorders>
          </w:tcPr>
          <w:p w14:paraId="09FFA8AA"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53C87538" w14:textId="77777777" w:rsidTr="009E2BA4">
        <w:tc>
          <w:tcPr>
            <w:tcW w:w="2622" w:type="dxa"/>
            <w:tcBorders>
              <w:top w:val="nil"/>
              <w:left w:val="nil"/>
              <w:bottom w:val="nil"/>
              <w:right w:val="nil"/>
            </w:tcBorders>
            <w:vAlign w:val="bottom"/>
          </w:tcPr>
          <w:p w14:paraId="1605B236" w14:textId="77777777" w:rsidR="003608BE" w:rsidRPr="007E1A55" w:rsidRDefault="003608BE" w:rsidP="006A0869">
            <w:pPr>
              <w:widowControl w:val="0"/>
              <w:numPr>
                <w:ilvl w:val="0"/>
                <w:numId w:val="3"/>
              </w:numPr>
              <w:tabs>
                <w:tab w:val="clear" w:pos="1070"/>
                <w:tab w:val="left" w:pos="567"/>
                <w:tab w:val="left" w:pos="993"/>
              </w:tabs>
              <w:ind w:left="786"/>
              <w:jc w:val="both"/>
              <w:rPr>
                <w:rFonts w:ascii="Open Sans" w:hAnsi="Open Sans" w:cs="Open Sans"/>
              </w:rPr>
            </w:pPr>
            <w:r w:rsidRPr="007E1A55">
              <w:rPr>
                <w:rFonts w:ascii="Open Sans" w:hAnsi="Open Sans" w:cs="Open Sans"/>
              </w:rPr>
              <w:t>telefon</w:t>
            </w:r>
          </w:p>
        </w:tc>
        <w:tc>
          <w:tcPr>
            <w:tcW w:w="7014" w:type="dxa"/>
            <w:tcBorders>
              <w:left w:val="nil"/>
              <w:right w:val="nil"/>
            </w:tcBorders>
          </w:tcPr>
          <w:p w14:paraId="73926F65"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3BCF7308" w14:textId="77777777" w:rsidTr="009E2BA4">
        <w:tc>
          <w:tcPr>
            <w:tcW w:w="2622" w:type="dxa"/>
            <w:tcBorders>
              <w:top w:val="nil"/>
              <w:left w:val="nil"/>
              <w:bottom w:val="nil"/>
              <w:right w:val="nil"/>
            </w:tcBorders>
            <w:vAlign w:val="bottom"/>
          </w:tcPr>
          <w:p w14:paraId="4C45C52D" w14:textId="77777777" w:rsidR="003608BE" w:rsidRPr="007E1A55" w:rsidRDefault="003608BE" w:rsidP="006A0869">
            <w:pPr>
              <w:widowControl w:val="0"/>
              <w:numPr>
                <w:ilvl w:val="0"/>
                <w:numId w:val="3"/>
              </w:numPr>
              <w:tabs>
                <w:tab w:val="clear" w:pos="1070"/>
                <w:tab w:val="left" w:pos="567"/>
                <w:tab w:val="left" w:pos="993"/>
              </w:tabs>
              <w:ind w:left="786"/>
              <w:jc w:val="both"/>
              <w:rPr>
                <w:rFonts w:ascii="Open Sans" w:hAnsi="Open Sans" w:cs="Open Sans"/>
              </w:rPr>
            </w:pPr>
            <w:r w:rsidRPr="007E1A55">
              <w:rPr>
                <w:rFonts w:ascii="Open Sans" w:hAnsi="Open Sans" w:cs="Open Sans"/>
              </w:rPr>
              <w:t>e-pošta</w:t>
            </w:r>
          </w:p>
        </w:tc>
        <w:tc>
          <w:tcPr>
            <w:tcW w:w="7014" w:type="dxa"/>
            <w:tcBorders>
              <w:left w:val="nil"/>
              <w:right w:val="nil"/>
            </w:tcBorders>
          </w:tcPr>
          <w:p w14:paraId="2BAA3567"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bl>
    <w:p w14:paraId="207CBFBE" w14:textId="77777777" w:rsidR="003608BE" w:rsidRPr="007E1A55" w:rsidRDefault="003608BE" w:rsidP="006A0869">
      <w:pPr>
        <w:widowControl w:val="0"/>
        <w:tabs>
          <w:tab w:val="left" w:pos="2552"/>
        </w:tabs>
        <w:ind w:left="284" w:hanging="284"/>
        <w:jc w:val="both"/>
        <w:rPr>
          <w:rFonts w:ascii="Open Sans" w:hAnsi="Open Sans" w:cs="Open Sans"/>
        </w:rPr>
      </w:pPr>
    </w:p>
    <w:p w14:paraId="6CD49A96" w14:textId="77777777" w:rsidR="003608BE" w:rsidRPr="007E1A55" w:rsidRDefault="003608BE" w:rsidP="006A0869">
      <w:pPr>
        <w:widowControl w:val="0"/>
        <w:tabs>
          <w:tab w:val="left" w:pos="709"/>
        </w:tabs>
        <w:contextualSpacing/>
        <w:jc w:val="both"/>
        <w:rPr>
          <w:rFonts w:ascii="Open Sans" w:hAnsi="Open Sans" w:cs="Open Sans"/>
          <w:b/>
          <w: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608BE" w:rsidRPr="007E1A55" w14:paraId="61234C97" w14:textId="77777777" w:rsidTr="009E2BA4">
        <w:tc>
          <w:tcPr>
            <w:tcW w:w="2622" w:type="dxa"/>
            <w:tcBorders>
              <w:top w:val="nil"/>
              <w:left w:val="nil"/>
              <w:bottom w:val="nil"/>
              <w:right w:val="nil"/>
            </w:tcBorders>
            <w:vAlign w:val="bottom"/>
          </w:tcPr>
          <w:p w14:paraId="333B6008" w14:textId="77777777" w:rsidR="003608BE" w:rsidRPr="007E1A55" w:rsidRDefault="003608BE" w:rsidP="006A0869">
            <w:pPr>
              <w:widowControl w:val="0"/>
              <w:tabs>
                <w:tab w:val="left" w:pos="567"/>
                <w:tab w:val="num" w:pos="851"/>
                <w:tab w:val="left" w:pos="993"/>
              </w:tabs>
              <w:jc w:val="both"/>
              <w:rPr>
                <w:rFonts w:ascii="Open Sans" w:hAnsi="Open Sans" w:cs="Open Sans"/>
              </w:rPr>
            </w:pPr>
          </w:p>
          <w:p w14:paraId="07DFF058" w14:textId="77777777" w:rsidR="003608BE" w:rsidRPr="007E1A55" w:rsidRDefault="003608BE" w:rsidP="006A0869">
            <w:pPr>
              <w:widowControl w:val="0"/>
              <w:tabs>
                <w:tab w:val="left" w:pos="567"/>
                <w:tab w:val="num" w:pos="851"/>
                <w:tab w:val="left" w:pos="993"/>
              </w:tabs>
              <w:jc w:val="both"/>
              <w:rPr>
                <w:rFonts w:ascii="Open Sans" w:hAnsi="Open Sans" w:cs="Open Sans"/>
              </w:rPr>
            </w:pPr>
            <w:r w:rsidRPr="007E1A55">
              <w:rPr>
                <w:rFonts w:ascii="Open Sans" w:hAnsi="Open Sans" w:cs="Open Sans"/>
              </w:rPr>
              <w:t>Transakcijski račun</w:t>
            </w:r>
          </w:p>
        </w:tc>
        <w:tc>
          <w:tcPr>
            <w:tcW w:w="7014" w:type="dxa"/>
            <w:tcBorders>
              <w:top w:val="nil"/>
              <w:left w:val="nil"/>
              <w:right w:val="nil"/>
            </w:tcBorders>
          </w:tcPr>
          <w:p w14:paraId="351426DA"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1584F157" w14:textId="77777777" w:rsidTr="009E2BA4">
        <w:tc>
          <w:tcPr>
            <w:tcW w:w="2622" w:type="dxa"/>
            <w:tcBorders>
              <w:top w:val="nil"/>
              <w:left w:val="nil"/>
              <w:bottom w:val="nil"/>
              <w:right w:val="nil"/>
            </w:tcBorders>
            <w:vAlign w:val="bottom"/>
          </w:tcPr>
          <w:p w14:paraId="223E1D11" w14:textId="77777777" w:rsidR="003608BE" w:rsidRPr="007E1A55" w:rsidRDefault="003608BE" w:rsidP="006A0869">
            <w:pPr>
              <w:widowControl w:val="0"/>
              <w:tabs>
                <w:tab w:val="left" w:pos="567"/>
                <w:tab w:val="left" w:pos="993"/>
              </w:tabs>
              <w:jc w:val="both"/>
              <w:rPr>
                <w:rFonts w:ascii="Open Sans" w:hAnsi="Open Sans" w:cs="Open Sans"/>
              </w:rPr>
            </w:pPr>
            <w:r w:rsidRPr="007E1A55">
              <w:rPr>
                <w:rFonts w:ascii="Open Sans" w:hAnsi="Open Sans" w:cs="Open Sans"/>
              </w:rPr>
              <w:t>Matična banka</w:t>
            </w:r>
          </w:p>
        </w:tc>
        <w:tc>
          <w:tcPr>
            <w:tcW w:w="7014" w:type="dxa"/>
            <w:tcBorders>
              <w:left w:val="nil"/>
              <w:right w:val="nil"/>
            </w:tcBorders>
          </w:tcPr>
          <w:p w14:paraId="43EDD158"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5271E6D7" w14:textId="77777777" w:rsidTr="009E2BA4">
        <w:tc>
          <w:tcPr>
            <w:tcW w:w="2622" w:type="dxa"/>
            <w:tcBorders>
              <w:top w:val="nil"/>
              <w:left w:val="nil"/>
              <w:bottom w:val="nil"/>
              <w:right w:val="nil"/>
            </w:tcBorders>
            <w:vAlign w:val="bottom"/>
          </w:tcPr>
          <w:p w14:paraId="282B5E50" w14:textId="77777777" w:rsidR="003608BE" w:rsidRPr="007E1A55" w:rsidRDefault="003608BE" w:rsidP="006A0869">
            <w:pPr>
              <w:pStyle w:val="BESEDILO"/>
              <w:keepLines w:val="0"/>
              <w:tabs>
                <w:tab w:val="clear" w:pos="2155"/>
                <w:tab w:val="left" w:pos="567"/>
                <w:tab w:val="left" w:pos="993"/>
              </w:tabs>
              <w:rPr>
                <w:rFonts w:ascii="Open Sans" w:hAnsi="Open Sans" w:cs="Open Sans"/>
                <w:kern w:val="0"/>
              </w:rPr>
            </w:pPr>
            <w:r w:rsidRPr="007E1A55">
              <w:rPr>
                <w:rFonts w:ascii="Open Sans" w:hAnsi="Open Sans" w:cs="Open Sans"/>
                <w:kern w:val="0"/>
              </w:rPr>
              <w:t>ID številka za DDV</w:t>
            </w:r>
          </w:p>
        </w:tc>
        <w:tc>
          <w:tcPr>
            <w:tcW w:w="7014" w:type="dxa"/>
            <w:tcBorders>
              <w:left w:val="nil"/>
              <w:right w:val="nil"/>
            </w:tcBorders>
          </w:tcPr>
          <w:p w14:paraId="22CDF663"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r w:rsidR="003608BE" w:rsidRPr="007E1A55" w14:paraId="62F78742" w14:textId="77777777" w:rsidTr="009E2BA4">
        <w:tc>
          <w:tcPr>
            <w:tcW w:w="2622" w:type="dxa"/>
            <w:tcBorders>
              <w:top w:val="nil"/>
              <w:left w:val="nil"/>
              <w:bottom w:val="nil"/>
              <w:right w:val="nil"/>
            </w:tcBorders>
            <w:vAlign w:val="bottom"/>
          </w:tcPr>
          <w:p w14:paraId="76B1ACC1" w14:textId="77777777" w:rsidR="003608BE" w:rsidRPr="007E1A55" w:rsidRDefault="003608BE" w:rsidP="006A0869">
            <w:pPr>
              <w:widowControl w:val="0"/>
              <w:tabs>
                <w:tab w:val="left" w:pos="567"/>
                <w:tab w:val="left" w:pos="993"/>
              </w:tabs>
              <w:jc w:val="both"/>
              <w:rPr>
                <w:rFonts w:ascii="Open Sans" w:hAnsi="Open Sans" w:cs="Open Sans"/>
              </w:rPr>
            </w:pPr>
            <w:r w:rsidRPr="007E1A55">
              <w:rPr>
                <w:rFonts w:ascii="Open Sans" w:hAnsi="Open Sans" w:cs="Open Sans"/>
              </w:rPr>
              <w:t>Matična številka</w:t>
            </w:r>
          </w:p>
        </w:tc>
        <w:tc>
          <w:tcPr>
            <w:tcW w:w="7014" w:type="dxa"/>
            <w:tcBorders>
              <w:left w:val="nil"/>
              <w:right w:val="nil"/>
            </w:tcBorders>
          </w:tcPr>
          <w:p w14:paraId="193D6279" w14:textId="77777777" w:rsidR="003608BE" w:rsidRPr="007E1A55" w:rsidRDefault="003608BE" w:rsidP="006A0869">
            <w:pPr>
              <w:widowControl w:val="0"/>
              <w:tabs>
                <w:tab w:val="left" w:pos="567"/>
                <w:tab w:val="num" w:pos="851"/>
                <w:tab w:val="left" w:pos="993"/>
              </w:tabs>
              <w:jc w:val="both"/>
              <w:rPr>
                <w:rFonts w:ascii="Open Sans" w:hAnsi="Open Sans" w:cs="Open Sans"/>
              </w:rPr>
            </w:pPr>
          </w:p>
        </w:tc>
      </w:tr>
    </w:tbl>
    <w:p w14:paraId="4D0CDDDF" w14:textId="77777777" w:rsidR="003608BE" w:rsidRPr="007E1A55" w:rsidRDefault="003608BE" w:rsidP="006A0869">
      <w:pPr>
        <w:widowControl w:val="0"/>
        <w:tabs>
          <w:tab w:val="left" w:pos="2835"/>
        </w:tabs>
        <w:ind w:left="284" w:hanging="284"/>
        <w:jc w:val="both"/>
        <w:rPr>
          <w:rFonts w:ascii="Open Sans" w:hAnsi="Open Sans" w:cs="Open Sans"/>
        </w:rPr>
      </w:pPr>
    </w:p>
    <w:p w14:paraId="01A88743" w14:textId="77777777" w:rsidR="003608BE" w:rsidRPr="007E1A55" w:rsidRDefault="003608BE" w:rsidP="006A0869">
      <w:pPr>
        <w:widowControl w:val="0"/>
        <w:tabs>
          <w:tab w:val="left" w:pos="2835"/>
        </w:tabs>
        <w:ind w:left="284" w:hanging="284"/>
        <w:jc w:val="both"/>
        <w:rPr>
          <w:rFonts w:ascii="Open Sans" w:hAnsi="Open Sans" w:cs="Open Sans"/>
        </w:rPr>
      </w:pPr>
    </w:p>
    <w:p w14:paraId="3959C140" w14:textId="77777777" w:rsidR="003608BE" w:rsidRPr="007E1A55" w:rsidRDefault="003608BE" w:rsidP="006A0869">
      <w:pPr>
        <w:widowControl w:val="0"/>
        <w:tabs>
          <w:tab w:val="left" w:pos="2835"/>
        </w:tabs>
        <w:jc w:val="both"/>
        <w:rPr>
          <w:rFonts w:ascii="Open Sans" w:hAnsi="Open Sans" w:cs="Open Sans"/>
        </w:rPr>
      </w:pPr>
    </w:p>
    <w:p w14:paraId="435778A9" w14:textId="77777777" w:rsidR="003608BE" w:rsidRPr="007E1A55" w:rsidRDefault="003608BE" w:rsidP="006A0869">
      <w:pPr>
        <w:widowControl w:val="0"/>
        <w:tabs>
          <w:tab w:val="left" w:pos="2835"/>
        </w:tabs>
        <w:jc w:val="both"/>
        <w:rPr>
          <w:rFonts w:ascii="Open Sans" w:hAnsi="Open Sans" w:cs="Open Sans"/>
        </w:rPr>
      </w:pPr>
    </w:p>
    <w:tbl>
      <w:tblPr>
        <w:tblW w:w="9639" w:type="dxa"/>
        <w:tblInd w:w="2" w:type="dxa"/>
        <w:tblLayout w:type="fixed"/>
        <w:tblCellMar>
          <w:left w:w="30" w:type="dxa"/>
          <w:right w:w="30" w:type="dxa"/>
        </w:tblCellMar>
        <w:tblLook w:val="0000" w:firstRow="0" w:lastRow="0" w:firstColumn="0" w:lastColumn="0" w:noHBand="0" w:noVBand="0"/>
      </w:tblPr>
      <w:tblGrid>
        <w:gridCol w:w="3402"/>
        <w:gridCol w:w="2977"/>
        <w:gridCol w:w="3260"/>
      </w:tblGrid>
      <w:tr w:rsidR="003608BE" w:rsidRPr="007E1A55" w14:paraId="5C45E3F7" w14:textId="77777777" w:rsidTr="009E2BA4">
        <w:trPr>
          <w:trHeight w:val="235"/>
        </w:trPr>
        <w:tc>
          <w:tcPr>
            <w:tcW w:w="3402" w:type="dxa"/>
            <w:tcBorders>
              <w:bottom w:val="single" w:sz="4" w:space="0" w:color="auto"/>
            </w:tcBorders>
          </w:tcPr>
          <w:p w14:paraId="0DBCCA7B" w14:textId="77777777" w:rsidR="003608BE" w:rsidRPr="007E1A55" w:rsidRDefault="003608BE" w:rsidP="006A0869">
            <w:pPr>
              <w:widowControl w:val="0"/>
              <w:jc w:val="both"/>
              <w:rPr>
                <w:rFonts w:ascii="Open Sans" w:hAnsi="Open Sans" w:cs="Open Sans"/>
                <w:snapToGrid w:val="0"/>
              </w:rPr>
            </w:pPr>
          </w:p>
        </w:tc>
        <w:tc>
          <w:tcPr>
            <w:tcW w:w="2977" w:type="dxa"/>
          </w:tcPr>
          <w:p w14:paraId="1EB0976B" w14:textId="77777777" w:rsidR="003608BE" w:rsidRPr="007E1A55" w:rsidRDefault="003608BE" w:rsidP="006A0869">
            <w:pPr>
              <w:widowControl w:val="0"/>
              <w:jc w:val="center"/>
              <w:rPr>
                <w:rFonts w:ascii="Open Sans" w:hAnsi="Open Sans" w:cs="Open Sans"/>
                <w:snapToGrid w:val="0"/>
              </w:rPr>
            </w:pPr>
          </w:p>
        </w:tc>
        <w:tc>
          <w:tcPr>
            <w:tcW w:w="3260" w:type="dxa"/>
            <w:tcBorders>
              <w:bottom w:val="single" w:sz="4" w:space="0" w:color="auto"/>
            </w:tcBorders>
          </w:tcPr>
          <w:p w14:paraId="77ADA954" w14:textId="77777777" w:rsidR="003608BE" w:rsidRPr="007E1A55" w:rsidRDefault="003608BE" w:rsidP="006A0869">
            <w:pPr>
              <w:widowControl w:val="0"/>
              <w:tabs>
                <w:tab w:val="left" w:pos="567"/>
                <w:tab w:val="num" w:pos="851"/>
                <w:tab w:val="left" w:pos="993"/>
              </w:tabs>
              <w:jc w:val="both"/>
              <w:rPr>
                <w:rFonts w:ascii="Open Sans" w:hAnsi="Open Sans" w:cs="Open Sans"/>
                <w:snapToGrid w:val="0"/>
              </w:rPr>
            </w:pPr>
          </w:p>
        </w:tc>
      </w:tr>
      <w:tr w:rsidR="003608BE" w:rsidRPr="007E1A55" w14:paraId="022BD6BE" w14:textId="77777777" w:rsidTr="009E2BA4">
        <w:trPr>
          <w:trHeight w:val="235"/>
        </w:trPr>
        <w:tc>
          <w:tcPr>
            <w:tcW w:w="3402" w:type="dxa"/>
            <w:tcBorders>
              <w:top w:val="single" w:sz="4" w:space="0" w:color="auto"/>
            </w:tcBorders>
          </w:tcPr>
          <w:p w14:paraId="00475CAA"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snapToGrid w:val="0"/>
              </w:rPr>
              <w:t>(kraj, datum)</w:t>
            </w:r>
          </w:p>
        </w:tc>
        <w:tc>
          <w:tcPr>
            <w:tcW w:w="2977" w:type="dxa"/>
          </w:tcPr>
          <w:p w14:paraId="4CBAA8BE"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snapToGrid w:val="0"/>
              </w:rPr>
              <w:t>žig</w:t>
            </w:r>
          </w:p>
        </w:tc>
        <w:tc>
          <w:tcPr>
            <w:tcW w:w="3260" w:type="dxa"/>
            <w:tcBorders>
              <w:top w:val="single" w:sz="4" w:space="0" w:color="auto"/>
            </w:tcBorders>
          </w:tcPr>
          <w:p w14:paraId="2FE869B3"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snapToGrid w:val="0"/>
              </w:rPr>
              <w:t>(podpis odgovorne osebe)</w:t>
            </w:r>
          </w:p>
        </w:tc>
      </w:tr>
    </w:tbl>
    <w:p w14:paraId="66D9DAE9" w14:textId="77777777" w:rsidR="003608BE" w:rsidRPr="007E1A55" w:rsidRDefault="003608BE" w:rsidP="006A0869">
      <w:pPr>
        <w:widowControl w:val="0"/>
        <w:jc w:val="both"/>
        <w:rPr>
          <w:rFonts w:ascii="Open Sans" w:hAnsi="Open Sans" w:cs="Open Sans"/>
        </w:rPr>
      </w:pPr>
    </w:p>
    <w:p w14:paraId="4EB01D13" w14:textId="77777777" w:rsidR="003608BE" w:rsidRPr="007E1A55" w:rsidRDefault="003608BE" w:rsidP="006A0869">
      <w:pPr>
        <w:widowControl w:val="0"/>
        <w:jc w:val="both"/>
        <w:rPr>
          <w:rFonts w:ascii="Open Sans" w:hAnsi="Open Sans" w:cs="Open Sans"/>
        </w:rPr>
      </w:pPr>
    </w:p>
    <w:p w14:paraId="5558391E" w14:textId="77777777" w:rsidR="003608BE" w:rsidRPr="007E1A55" w:rsidRDefault="003608BE" w:rsidP="006A0869">
      <w:pPr>
        <w:widowControl w:val="0"/>
        <w:tabs>
          <w:tab w:val="left" w:pos="567"/>
          <w:tab w:val="num" w:pos="851"/>
          <w:tab w:val="left" w:pos="993"/>
        </w:tabs>
        <w:jc w:val="both"/>
        <w:rPr>
          <w:rFonts w:ascii="Open Sans" w:hAnsi="Open Sans" w:cs="Open Sans"/>
          <w:b/>
          <w:i/>
        </w:rPr>
      </w:pPr>
    </w:p>
    <w:p w14:paraId="34941E39" w14:textId="64729749" w:rsidR="003608BE" w:rsidRDefault="003608BE" w:rsidP="006A0869">
      <w:pPr>
        <w:widowControl w:val="0"/>
        <w:tabs>
          <w:tab w:val="left" w:pos="567"/>
          <w:tab w:val="num" w:pos="851"/>
          <w:tab w:val="left" w:pos="993"/>
        </w:tabs>
        <w:jc w:val="both"/>
        <w:rPr>
          <w:rFonts w:ascii="Open Sans" w:hAnsi="Open Sans" w:cs="Open Sans"/>
          <w:b/>
          <w:i/>
        </w:rPr>
      </w:pPr>
    </w:p>
    <w:p w14:paraId="1B22C3F8" w14:textId="77777777" w:rsidR="00711F64" w:rsidRPr="007E1A55" w:rsidRDefault="00711F64" w:rsidP="006A0869">
      <w:pPr>
        <w:widowControl w:val="0"/>
        <w:tabs>
          <w:tab w:val="left" w:pos="567"/>
          <w:tab w:val="num" w:pos="851"/>
          <w:tab w:val="left" w:pos="993"/>
        </w:tabs>
        <w:jc w:val="both"/>
        <w:rPr>
          <w:rFonts w:ascii="Open Sans" w:hAnsi="Open Sans" w:cs="Open Sans"/>
          <w:b/>
          <w:i/>
        </w:rPr>
      </w:pPr>
    </w:p>
    <w:p w14:paraId="315840E2" w14:textId="77777777" w:rsidR="003608BE" w:rsidRPr="007E1A55" w:rsidRDefault="003608BE" w:rsidP="006A0869">
      <w:pPr>
        <w:widowControl w:val="0"/>
        <w:tabs>
          <w:tab w:val="left" w:pos="567"/>
          <w:tab w:val="num" w:pos="851"/>
          <w:tab w:val="left" w:pos="993"/>
        </w:tabs>
        <w:jc w:val="both"/>
        <w:rPr>
          <w:rFonts w:ascii="Open Sans" w:hAnsi="Open Sans" w:cs="Open Sans"/>
          <w:b/>
          <w:i/>
        </w:rPr>
      </w:pPr>
    </w:p>
    <w:p w14:paraId="21BDDF37" w14:textId="77777777" w:rsidR="003608BE" w:rsidRPr="007E1A55" w:rsidRDefault="003608BE" w:rsidP="006A0869">
      <w:pPr>
        <w:widowControl w:val="0"/>
        <w:tabs>
          <w:tab w:val="left" w:pos="567"/>
          <w:tab w:val="num" w:pos="851"/>
          <w:tab w:val="left" w:pos="993"/>
        </w:tabs>
        <w:jc w:val="both"/>
        <w:rPr>
          <w:rFonts w:ascii="Open Sans" w:hAnsi="Open Sans" w:cs="Open Sans"/>
          <w:b/>
          <w:i/>
        </w:rPr>
      </w:pPr>
    </w:p>
    <w:p w14:paraId="0C2914E7" w14:textId="77777777" w:rsidR="003608BE" w:rsidRPr="0078528B" w:rsidRDefault="003608BE" w:rsidP="006A0869">
      <w:pPr>
        <w:widowControl w:val="0"/>
        <w:tabs>
          <w:tab w:val="left" w:pos="567"/>
          <w:tab w:val="num" w:pos="851"/>
          <w:tab w:val="left" w:pos="993"/>
        </w:tabs>
        <w:jc w:val="both"/>
        <w:rPr>
          <w:rFonts w:ascii="Open Sans" w:hAnsi="Open Sans" w:cs="Open Sans"/>
          <w:b/>
          <w:i/>
          <w:sz w:val="16"/>
          <w:szCs w:val="16"/>
        </w:rPr>
      </w:pPr>
      <w:r w:rsidRPr="0078528B">
        <w:rPr>
          <w:rFonts w:ascii="Open Sans" w:hAnsi="Open Sans" w:cs="Open Sans"/>
          <w:b/>
          <w:i/>
          <w:sz w:val="16"/>
          <w:szCs w:val="16"/>
        </w:rPr>
        <w:t xml:space="preserve">Navodilo: </w:t>
      </w:r>
      <w:r w:rsidRPr="0078528B">
        <w:rPr>
          <w:rFonts w:ascii="Open Sans" w:hAnsi="Open Sans" w:cs="Open Sans"/>
          <w:i/>
          <w:sz w:val="16"/>
          <w:szCs w:val="16"/>
        </w:rPr>
        <w:t>V primeru, da odda več ponudnikov skupno ponudbo, morajo razmnožen obrazec priloge 1 izpolniti vsi ponudniki – partnerji.</w:t>
      </w:r>
    </w:p>
    <w:p w14:paraId="1F13A62E" w14:textId="77777777" w:rsidR="003608BE" w:rsidRPr="0078528B" w:rsidRDefault="003608BE" w:rsidP="006A0869">
      <w:pPr>
        <w:widowControl w:val="0"/>
        <w:jc w:val="both"/>
        <w:rPr>
          <w:rFonts w:ascii="Open Sans" w:hAnsi="Open Sans" w:cs="Open Sans"/>
          <w:sz w:val="16"/>
          <w:szCs w:val="16"/>
        </w:rPr>
      </w:pPr>
    </w:p>
    <w:p w14:paraId="4FDAF865" w14:textId="77777777" w:rsidR="003608BE" w:rsidRPr="0078528B" w:rsidRDefault="003608BE" w:rsidP="006A0869">
      <w:pPr>
        <w:widowControl w:val="0"/>
        <w:tabs>
          <w:tab w:val="left" w:pos="567"/>
          <w:tab w:val="num" w:pos="851"/>
          <w:tab w:val="left" w:pos="993"/>
        </w:tabs>
        <w:jc w:val="both"/>
        <w:rPr>
          <w:rFonts w:ascii="Open Sans" w:hAnsi="Open Sans" w:cs="Open Sans"/>
          <w:i/>
          <w:sz w:val="16"/>
          <w:szCs w:val="16"/>
        </w:rPr>
      </w:pPr>
      <w:r w:rsidRPr="0078528B">
        <w:rPr>
          <w:rFonts w:ascii="Open Sans" w:hAnsi="Open Sans" w:cs="Open Sans"/>
          <w:b/>
          <w:i/>
          <w:sz w:val="16"/>
          <w:szCs w:val="16"/>
        </w:rPr>
        <w:t xml:space="preserve">Navodilo: </w:t>
      </w:r>
      <w:r w:rsidRPr="0078528B">
        <w:rPr>
          <w:rFonts w:ascii="Open Sans" w:hAnsi="Open Sans" w:cs="Open Sans"/>
          <w:i/>
          <w:sz w:val="16"/>
          <w:szCs w:val="16"/>
        </w:rPr>
        <w:t>Obrazec se po potrebi kopira!</w:t>
      </w:r>
    </w:p>
    <w:p w14:paraId="1E7811AF" w14:textId="77777777" w:rsidR="003608BE" w:rsidRPr="007E1A55" w:rsidRDefault="003608BE" w:rsidP="006A0869">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3608BE" w:rsidRPr="007E1A55" w14:paraId="6D23525B" w14:textId="77777777" w:rsidTr="009E2BA4">
        <w:tc>
          <w:tcPr>
            <w:tcW w:w="8080" w:type="dxa"/>
            <w:tcBorders>
              <w:top w:val="single" w:sz="4" w:space="0" w:color="auto"/>
              <w:bottom w:val="single" w:sz="4" w:space="0" w:color="auto"/>
            </w:tcBorders>
          </w:tcPr>
          <w:p w14:paraId="0D53FAA1" w14:textId="77777777" w:rsidR="003608BE" w:rsidRPr="00CB2604" w:rsidRDefault="003608BE" w:rsidP="006A0869">
            <w:pPr>
              <w:widowControl w:val="0"/>
              <w:jc w:val="both"/>
              <w:rPr>
                <w:rFonts w:ascii="Open Sans" w:hAnsi="Open Sans" w:cs="Open Sans"/>
              </w:rPr>
            </w:pPr>
            <w:r w:rsidRPr="007E1A55">
              <w:rPr>
                <w:rFonts w:ascii="Open Sans" w:hAnsi="Open Sans" w:cs="Open Sans"/>
                <w:b/>
              </w:rPr>
              <w:lastRenderedPageBreak/>
              <w:br w:type="page"/>
            </w:r>
            <w:r w:rsidRPr="007E1A55">
              <w:rPr>
                <w:rFonts w:ascii="Open Sans" w:hAnsi="Open Sans" w:cs="Open Sans"/>
                <w:b/>
              </w:rPr>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rPr>
              <w:br w:type="page"/>
            </w:r>
            <w:r w:rsidRPr="009B0D90">
              <w:rPr>
                <w:rFonts w:ascii="Open Sans" w:hAnsi="Open Sans" w:cs="Open Sans"/>
              </w:rPr>
              <w:t xml:space="preserve">PONUDBA </w:t>
            </w:r>
          </w:p>
        </w:tc>
        <w:tc>
          <w:tcPr>
            <w:tcW w:w="1418" w:type="dxa"/>
            <w:tcBorders>
              <w:top w:val="single" w:sz="4" w:space="0" w:color="auto"/>
              <w:bottom w:val="single" w:sz="4" w:space="0" w:color="auto"/>
            </w:tcBorders>
          </w:tcPr>
          <w:p w14:paraId="69C2B193" w14:textId="77777777" w:rsidR="003608BE" w:rsidRPr="007E1A55" w:rsidRDefault="003608BE" w:rsidP="006A0869">
            <w:pPr>
              <w:widowControl w:val="0"/>
              <w:jc w:val="both"/>
              <w:rPr>
                <w:rFonts w:ascii="Open Sans" w:hAnsi="Open Sans" w:cs="Open Sans"/>
                <w:b/>
                <w:bCs/>
                <w:i/>
                <w:iCs/>
              </w:rPr>
            </w:pPr>
            <w:r w:rsidRPr="009B0D90">
              <w:rPr>
                <w:rFonts w:ascii="Open Sans" w:hAnsi="Open Sans" w:cs="Open Sans"/>
                <w:b/>
                <w:bCs/>
                <w:i/>
                <w:iCs/>
              </w:rPr>
              <w:t>Priloga 2</w:t>
            </w:r>
          </w:p>
        </w:tc>
      </w:tr>
    </w:tbl>
    <w:p w14:paraId="171D1C4E" w14:textId="77777777" w:rsidR="00DA58E7" w:rsidRDefault="003608BE" w:rsidP="006A0869">
      <w:pPr>
        <w:widowControl w:val="0"/>
        <w:rPr>
          <w:rFonts w:ascii="Open Sans" w:hAnsi="Open Sans" w:cs="Open Sans"/>
          <w:bCs/>
        </w:rPr>
      </w:pPr>
      <w:r w:rsidRPr="007E1A55">
        <w:rPr>
          <w:rFonts w:ascii="Open Sans" w:hAnsi="Open Sans" w:cs="Open Sans"/>
          <w:bCs/>
        </w:rPr>
        <w:tab/>
      </w:r>
    </w:p>
    <w:p w14:paraId="7F1B53DB" w14:textId="58823AF8" w:rsidR="003608BE" w:rsidRPr="007E1A55" w:rsidRDefault="003608BE" w:rsidP="006A0869">
      <w:pPr>
        <w:widowControl w:val="0"/>
        <w:rPr>
          <w:rFonts w:ascii="Open Sans" w:hAnsi="Open Sans" w:cs="Open Sans"/>
          <w:u w:val="single"/>
        </w:rPr>
      </w:pPr>
      <w:r w:rsidRPr="007E1A55">
        <w:rPr>
          <w:rFonts w:ascii="Open Sans" w:hAnsi="Open Sans" w:cs="Open Sans"/>
          <w:bCs/>
        </w:rPr>
        <w:tab/>
      </w:r>
      <w:r w:rsidRPr="007E1A55">
        <w:rPr>
          <w:rFonts w:ascii="Open Sans" w:hAnsi="Open Sans" w:cs="Open Sans"/>
          <w:bCs/>
        </w:rPr>
        <w:tab/>
      </w:r>
      <w:r w:rsidRPr="007E1A55">
        <w:rPr>
          <w:rFonts w:ascii="Open Sans" w:hAnsi="Open Sans" w:cs="Open Sans"/>
          <w:bCs/>
        </w:rPr>
        <w:tab/>
      </w:r>
      <w:r w:rsidRPr="007E1A55">
        <w:rPr>
          <w:rFonts w:ascii="Open Sans" w:hAnsi="Open Sans" w:cs="Open Sans"/>
          <w:bCs/>
        </w:rPr>
        <w:tab/>
      </w:r>
      <w:r w:rsidRPr="007E1A55">
        <w:rPr>
          <w:rFonts w:ascii="Open Sans" w:hAnsi="Open Sans" w:cs="Open Sans"/>
          <w:bCs/>
        </w:rPr>
        <w:tab/>
      </w:r>
      <w:r w:rsidRPr="007E1A55">
        <w:rPr>
          <w:rFonts w:ascii="Open Sans" w:hAnsi="Open Sans" w:cs="Open Sans"/>
          <w:bCs/>
        </w:rPr>
        <w:tab/>
      </w:r>
    </w:p>
    <w:p w14:paraId="566D00DA" w14:textId="7BC1BDB5" w:rsidR="003608BE" w:rsidRPr="007E1A55" w:rsidRDefault="003608BE" w:rsidP="006A0869">
      <w:pPr>
        <w:widowControl w:val="0"/>
        <w:rPr>
          <w:rFonts w:ascii="Open Sans" w:hAnsi="Open Sans" w:cs="Open Sans"/>
          <w:b/>
          <w:u w:val="single"/>
        </w:rPr>
      </w:pPr>
      <w:r w:rsidRPr="007E1A55">
        <w:rPr>
          <w:rFonts w:ascii="Open Sans" w:hAnsi="Open Sans" w:cs="Open Sans"/>
          <w:b/>
        </w:rPr>
        <w:t>PONUDBA št.:</w:t>
      </w:r>
      <w:r w:rsidRPr="0010346E">
        <w:rPr>
          <w:rFonts w:ascii="Open Sans" w:hAnsi="Open Sans" w:cs="Open Sans"/>
          <w:b/>
        </w:rPr>
        <w:t>______</w:t>
      </w:r>
      <w:r w:rsidR="00DA58E7">
        <w:rPr>
          <w:rFonts w:ascii="Open Sans" w:hAnsi="Open Sans" w:cs="Open Sans"/>
          <w:b/>
        </w:rPr>
        <w:t>____</w:t>
      </w:r>
      <w:r w:rsidRPr="0010346E">
        <w:rPr>
          <w:rFonts w:ascii="Open Sans" w:hAnsi="Open Sans" w:cs="Open Sans"/>
          <w:b/>
        </w:rPr>
        <w:t>___</w:t>
      </w:r>
      <w:r w:rsidR="006133D9">
        <w:rPr>
          <w:rFonts w:ascii="Open Sans" w:hAnsi="Open Sans" w:cs="Open Sans"/>
          <w:b/>
        </w:rPr>
        <w:t>______</w:t>
      </w:r>
      <w:r w:rsidRPr="0010346E">
        <w:rPr>
          <w:rFonts w:ascii="Open Sans" w:hAnsi="Open Sans" w:cs="Open Sans"/>
          <w:b/>
        </w:rPr>
        <w:t>_________</w:t>
      </w:r>
      <w:r w:rsidRPr="007E1A55">
        <w:rPr>
          <w:rFonts w:ascii="Open Sans" w:hAnsi="Open Sans" w:cs="Open Sans"/>
          <w:b/>
        </w:rPr>
        <w:tab/>
      </w:r>
    </w:p>
    <w:p w14:paraId="2EC6949F" w14:textId="40CAFE50" w:rsidR="003608BE" w:rsidRDefault="003608BE" w:rsidP="006A0869">
      <w:pPr>
        <w:pStyle w:val="Naslov"/>
        <w:widowControl w:val="0"/>
        <w:jc w:val="left"/>
        <w:rPr>
          <w:rFonts w:ascii="Open Sans" w:hAnsi="Open Sans" w:cs="Open Sans"/>
          <w:sz w:val="20"/>
          <w:u w:val="single"/>
          <w:lang w:val="sl-SI"/>
        </w:rPr>
      </w:pPr>
    </w:p>
    <w:p w14:paraId="468B29B7" w14:textId="77777777" w:rsidR="00DA58E7" w:rsidRPr="007E1A55" w:rsidRDefault="00DA58E7" w:rsidP="006A0869">
      <w:pPr>
        <w:pStyle w:val="Naslov"/>
        <w:widowControl w:val="0"/>
        <w:jc w:val="left"/>
        <w:rPr>
          <w:rFonts w:ascii="Open Sans" w:hAnsi="Open Sans" w:cs="Open Sans"/>
          <w:sz w:val="20"/>
          <w:u w:val="single"/>
          <w:lang w:val="sl-SI"/>
        </w:rPr>
      </w:pPr>
    </w:p>
    <w:p w14:paraId="1340610B" w14:textId="6DC044EC" w:rsidR="003608BE" w:rsidRPr="007E1A55" w:rsidRDefault="00110322" w:rsidP="006A0869">
      <w:pPr>
        <w:widowControl w:val="0"/>
        <w:ind w:left="284" w:hanging="284"/>
        <w:jc w:val="center"/>
        <w:rPr>
          <w:rFonts w:ascii="Open Sans" w:hAnsi="Open Sans" w:cs="Open Sans"/>
          <w:b/>
        </w:rPr>
      </w:pPr>
      <w:bookmarkStart w:id="7" w:name="_Hlk174972524"/>
      <w:r>
        <w:rPr>
          <w:rFonts w:ascii="Open Sans" w:hAnsi="Open Sans" w:cs="Open Sans"/>
          <w:b/>
          <w:noProof/>
        </w:rPr>
        <w:t>ENLJ-SPV-58/26</w:t>
      </w:r>
      <w:r w:rsidR="003608BE" w:rsidRPr="007E1A55">
        <w:rPr>
          <w:rFonts w:ascii="Open Sans" w:hAnsi="Open Sans" w:cs="Open Sans"/>
          <w:b/>
          <w:noProof/>
        </w:rPr>
        <w:t xml:space="preserve"> - </w:t>
      </w:r>
      <w:r>
        <w:rPr>
          <w:rFonts w:ascii="Open Sans" w:hAnsi="Open Sans" w:cs="Open Sans"/>
          <w:b/>
        </w:rPr>
        <w:t>PREGLEDNI REMONT GENERATORJA 3</w:t>
      </w:r>
      <w:r w:rsidR="003608BE" w:rsidRPr="007E1A55">
        <w:rPr>
          <w:rFonts w:ascii="Open Sans" w:hAnsi="Open Sans" w:cs="Open Sans"/>
          <w:b/>
        </w:rPr>
        <w:t xml:space="preserve"> </w:t>
      </w:r>
      <w:bookmarkEnd w:id="7"/>
    </w:p>
    <w:p w14:paraId="27D7AF33" w14:textId="77777777" w:rsidR="003608BE" w:rsidRPr="007E1A55" w:rsidRDefault="003608BE" w:rsidP="006A0869">
      <w:pPr>
        <w:widowControl w:val="0"/>
        <w:numPr>
          <w:ilvl w:val="12"/>
          <w:numId w:val="0"/>
        </w:numPr>
        <w:rPr>
          <w:rFonts w:ascii="Open Sans" w:hAnsi="Open Sans" w:cs="Open Sans"/>
        </w:rPr>
      </w:pPr>
    </w:p>
    <w:p w14:paraId="186906F4" w14:textId="77777777" w:rsidR="003608BE" w:rsidRPr="007E1A55" w:rsidRDefault="003608BE" w:rsidP="006A0869">
      <w:pPr>
        <w:widowControl w:val="0"/>
        <w:ind w:left="1080" w:hanging="1080"/>
        <w:jc w:val="both"/>
        <w:rPr>
          <w:rFonts w:ascii="Open Sans" w:hAnsi="Open Sans" w:cs="Open Sans"/>
        </w:rPr>
      </w:pPr>
      <w:r w:rsidRPr="007E1A55">
        <w:rPr>
          <w:rFonts w:ascii="Open Sans" w:hAnsi="Open Sans" w:cs="Open Sans"/>
        </w:rPr>
        <w:t>Ponudbo oddajamo (označite):</w:t>
      </w:r>
    </w:p>
    <w:p w14:paraId="103C86CD" w14:textId="77777777" w:rsidR="003608BE" w:rsidRPr="007E1A55" w:rsidRDefault="003608BE" w:rsidP="006A0869">
      <w:pPr>
        <w:widowControl w:val="0"/>
        <w:ind w:left="1080" w:hanging="1080"/>
        <w:jc w:val="both"/>
        <w:rPr>
          <w:rFonts w:ascii="Open Sans" w:hAnsi="Open Sans" w:cs="Open Sans"/>
        </w:rPr>
      </w:pPr>
    </w:p>
    <w:tbl>
      <w:tblPr>
        <w:tblW w:w="0" w:type="auto"/>
        <w:tblInd w:w="2" w:type="dxa"/>
        <w:tblLook w:val="00A0" w:firstRow="1" w:lastRow="0" w:firstColumn="1" w:lastColumn="0" w:noHBand="0" w:noVBand="0"/>
      </w:tblPr>
      <w:tblGrid>
        <w:gridCol w:w="3491"/>
        <w:gridCol w:w="3153"/>
        <w:gridCol w:w="2708"/>
      </w:tblGrid>
      <w:tr w:rsidR="003608BE" w:rsidRPr="007E1A55" w14:paraId="7BC29CE6" w14:textId="77777777" w:rsidTr="009E2BA4">
        <w:trPr>
          <w:trHeight w:val="189"/>
        </w:trPr>
        <w:tc>
          <w:tcPr>
            <w:tcW w:w="3544" w:type="dxa"/>
            <w:shd w:val="clear" w:color="auto" w:fill="FFFFFF"/>
          </w:tcPr>
          <w:p w14:paraId="7D0C16DF" w14:textId="77777777" w:rsidR="003608BE" w:rsidRPr="007E1A55" w:rsidRDefault="003608BE" w:rsidP="006A0869">
            <w:pPr>
              <w:widowControl w:val="0"/>
              <w:numPr>
                <w:ilvl w:val="0"/>
                <w:numId w:val="4"/>
              </w:numPr>
              <w:ind w:left="318" w:hanging="426"/>
              <w:jc w:val="both"/>
              <w:rPr>
                <w:rFonts w:ascii="Open Sans" w:hAnsi="Open Sans" w:cs="Open Sans"/>
                <w:b/>
                <w:bCs/>
              </w:rPr>
            </w:pPr>
            <w:r w:rsidRPr="007E1A55">
              <w:rPr>
                <w:rFonts w:ascii="Open Sans" w:hAnsi="Open Sans" w:cs="Open Sans"/>
              </w:rPr>
              <w:t>samostojno</w:t>
            </w:r>
          </w:p>
        </w:tc>
        <w:tc>
          <w:tcPr>
            <w:tcW w:w="3191" w:type="dxa"/>
            <w:shd w:val="clear" w:color="auto" w:fill="FFFFFF"/>
          </w:tcPr>
          <w:p w14:paraId="53D67640" w14:textId="77777777" w:rsidR="003608BE" w:rsidRPr="007E1A55" w:rsidRDefault="003608BE" w:rsidP="006A0869">
            <w:pPr>
              <w:widowControl w:val="0"/>
              <w:numPr>
                <w:ilvl w:val="0"/>
                <w:numId w:val="4"/>
              </w:numPr>
              <w:jc w:val="both"/>
              <w:rPr>
                <w:rFonts w:ascii="Open Sans" w:hAnsi="Open Sans" w:cs="Open Sans"/>
                <w:b/>
                <w:bCs/>
              </w:rPr>
            </w:pPr>
            <w:r w:rsidRPr="007E1A55">
              <w:rPr>
                <w:rFonts w:ascii="Open Sans" w:hAnsi="Open Sans" w:cs="Open Sans"/>
              </w:rPr>
              <w:t>skupna ponudba</w:t>
            </w:r>
          </w:p>
        </w:tc>
        <w:tc>
          <w:tcPr>
            <w:tcW w:w="2727" w:type="dxa"/>
            <w:shd w:val="clear" w:color="auto" w:fill="FFFFFF"/>
          </w:tcPr>
          <w:p w14:paraId="65835E39" w14:textId="77777777" w:rsidR="003608BE" w:rsidRPr="007E1A55" w:rsidRDefault="003608BE" w:rsidP="006A0869">
            <w:pPr>
              <w:widowControl w:val="0"/>
              <w:numPr>
                <w:ilvl w:val="0"/>
                <w:numId w:val="4"/>
              </w:numPr>
              <w:jc w:val="both"/>
              <w:rPr>
                <w:rFonts w:ascii="Open Sans" w:hAnsi="Open Sans" w:cs="Open Sans"/>
                <w:b/>
                <w:bCs/>
              </w:rPr>
            </w:pPr>
            <w:r w:rsidRPr="007E1A55">
              <w:rPr>
                <w:rFonts w:ascii="Open Sans" w:hAnsi="Open Sans" w:cs="Open Sans"/>
              </w:rPr>
              <w:t>s podizvajalci</w:t>
            </w:r>
          </w:p>
        </w:tc>
      </w:tr>
    </w:tbl>
    <w:p w14:paraId="740A2ED8" w14:textId="63CC2579" w:rsidR="003608BE" w:rsidRDefault="003608BE" w:rsidP="006A0869">
      <w:pPr>
        <w:widowControl w:val="0"/>
        <w:numPr>
          <w:ilvl w:val="12"/>
          <w:numId w:val="0"/>
        </w:numPr>
        <w:rPr>
          <w:rFonts w:ascii="Open Sans" w:hAnsi="Open Sans" w:cs="Open Sans"/>
        </w:rPr>
      </w:pPr>
    </w:p>
    <w:p w14:paraId="29C6848D" w14:textId="77777777" w:rsidR="00DA58E7" w:rsidRPr="007E1A55" w:rsidRDefault="00DA58E7" w:rsidP="006A0869">
      <w:pPr>
        <w:widowControl w:val="0"/>
        <w:numPr>
          <w:ilvl w:val="12"/>
          <w:numId w:val="0"/>
        </w:numPr>
        <w:rPr>
          <w:rFonts w:ascii="Open Sans" w:hAnsi="Open Sans" w:cs="Open Sans"/>
        </w:rPr>
      </w:pPr>
    </w:p>
    <w:p w14:paraId="45B40815" w14:textId="77777777" w:rsidR="003608BE" w:rsidRPr="007E1A55" w:rsidRDefault="003608BE" w:rsidP="00E901F7">
      <w:pPr>
        <w:widowControl w:val="0"/>
        <w:numPr>
          <w:ilvl w:val="0"/>
          <w:numId w:val="22"/>
        </w:numPr>
        <w:tabs>
          <w:tab w:val="left" w:pos="567"/>
        </w:tabs>
        <w:ind w:left="567" w:hanging="567"/>
        <w:rPr>
          <w:rFonts w:ascii="Open Sans" w:hAnsi="Open Sans" w:cs="Open Sans"/>
          <w:b/>
          <w:caps/>
        </w:rPr>
      </w:pPr>
      <w:r w:rsidRPr="007E1A55">
        <w:rPr>
          <w:rFonts w:ascii="Open Sans" w:hAnsi="Open Sans" w:cs="Open Sans"/>
          <w:b/>
          <w:caps/>
        </w:rPr>
        <w:t>PREDRAČUN / PONUDBENA VREDNOST</w:t>
      </w:r>
    </w:p>
    <w:p w14:paraId="26A6F1F6" w14:textId="77777777" w:rsidR="003608BE" w:rsidRPr="007E1A55" w:rsidRDefault="003608BE" w:rsidP="006A0869">
      <w:pPr>
        <w:widowControl w:val="0"/>
        <w:numPr>
          <w:ilvl w:val="12"/>
          <w:numId w:val="0"/>
        </w:numPr>
        <w:rPr>
          <w:rFonts w:ascii="Open Sans" w:hAnsi="Open Sans" w:cs="Open Sans"/>
        </w:rPr>
      </w:pPr>
    </w:p>
    <w:p w14:paraId="7B5B3B52" w14:textId="77777777" w:rsidR="008C18A5" w:rsidRPr="008C18A5" w:rsidRDefault="008C18A5" w:rsidP="008C18A5">
      <w:pPr>
        <w:widowControl w:val="0"/>
        <w:ind w:right="-58"/>
        <w:jc w:val="both"/>
        <w:rPr>
          <w:rFonts w:ascii="Open Sans" w:hAnsi="Open Sans" w:cs="Open Sans"/>
          <w:b/>
        </w:rPr>
      </w:pPr>
      <w:r w:rsidRPr="008C18A5">
        <w:rPr>
          <w:rFonts w:ascii="Open Sans" w:hAnsi="Open Sans" w:cs="Open Sans"/>
        </w:rPr>
        <w:t>Ponudbene cene morajo biti podane v EUR, morajo vključevati vse materialne in nematerialne stroške, potrebne za kakovostno in pravočasno izvedbo storitev, vključno s stroški storitev, stroški izdelave ponudbe in vsemi ostalimi stroški, popusti in dajatvami, ki bodo nastali ob izvedbi javnega naročila in so povezani s ponujenim poslom in sicer za enoto brez DDV.</w:t>
      </w:r>
      <w:r w:rsidRPr="008C18A5">
        <w:rPr>
          <w:rFonts w:ascii="Open Sans" w:hAnsi="Open Sans" w:cs="Open Sans"/>
          <w:b/>
        </w:rPr>
        <w:t xml:space="preserve"> Ponudbene cene morajo biti podane na do 2 (dve) decimalni mesti. </w:t>
      </w:r>
    </w:p>
    <w:p w14:paraId="40CDCAC9" w14:textId="77777777" w:rsidR="003608BE" w:rsidRPr="007E1A55" w:rsidRDefault="003608BE" w:rsidP="006A0869">
      <w:pPr>
        <w:widowControl w:val="0"/>
        <w:ind w:right="-58"/>
        <w:jc w:val="both"/>
        <w:rPr>
          <w:rFonts w:ascii="Open Sans" w:hAnsi="Open Sans" w:cs="Open Sans"/>
          <w:noProof/>
        </w:rPr>
      </w:pPr>
    </w:p>
    <w:tbl>
      <w:tblPr>
        <w:tblW w:w="9431" w:type="dxa"/>
        <w:tblInd w:w="-5" w:type="dxa"/>
        <w:tblCellMar>
          <w:left w:w="70" w:type="dxa"/>
          <w:right w:w="70" w:type="dxa"/>
        </w:tblCellMar>
        <w:tblLook w:val="04A0" w:firstRow="1" w:lastRow="0" w:firstColumn="1" w:lastColumn="0" w:noHBand="0" w:noVBand="1"/>
      </w:tblPr>
      <w:tblGrid>
        <w:gridCol w:w="6379"/>
        <w:gridCol w:w="3052"/>
      </w:tblGrid>
      <w:tr w:rsidR="003608BE" w:rsidRPr="007E1A55" w14:paraId="099F5FE5" w14:textId="77777777" w:rsidTr="006B1C6C">
        <w:trPr>
          <w:trHeight w:val="60"/>
        </w:trPr>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95D68" w14:textId="77777777" w:rsidR="003608BE" w:rsidRPr="007E1A55" w:rsidRDefault="003608BE" w:rsidP="006A0869">
            <w:pPr>
              <w:widowControl w:val="0"/>
              <w:jc w:val="center"/>
              <w:rPr>
                <w:rFonts w:ascii="Open Sans" w:hAnsi="Open Sans" w:cs="Open Sans"/>
                <w:b/>
                <w:bCs/>
              </w:rPr>
            </w:pPr>
            <w:r w:rsidRPr="007E1A55">
              <w:rPr>
                <w:rFonts w:ascii="Open Sans" w:hAnsi="Open Sans" w:cs="Open Sans"/>
                <w:b/>
                <w:bCs/>
              </w:rPr>
              <w:t>Naziv</w:t>
            </w:r>
          </w:p>
        </w:tc>
        <w:tc>
          <w:tcPr>
            <w:tcW w:w="3052" w:type="dxa"/>
            <w:tcBorders>
              <w:top w:val="single" w:sz="4" w:space="0" w:color="auto"/>
              <w:left w:val="nil"/>
              <w:bottom w:val="single" w:sz="4" w:space="0" w:color="auto"/>
              <w:right w:val="single" w:sz="4" w:space="0" w:color="auto"/>
            </w:tcBorders>
            <w:shd w:val="clear" w:color="auto" w:fill="auto"/>
            <w:vAlign w:val="center"/>
            <w:hideMark/>
          </w:tcPr>
          <w:p w14:paraId="233D8EF3" w14:textId="513ACE56" w:rsidR="003608BE" w:rsidRDefault="003608BE" w:rsidP="006A0869">
            <w:pPr>
              <w:widowControl w:val="0"/>
              <w:jc w:val="center"/>
              <w:rPr>
                <w:rFonts w:ascii="Open Sans" w:hAnsi="Open Sans" w:cs="Open Sans"/>
                <w:b/>
                <w:bCs/>
              </w:rPr>
            </w:pPr>
            <w:r w:rsidRPr="007E1A55">
              <w:rPr>
                <w:rFonts w:ascii="Open Sans" w:hAnsi="Open Sans" w:cs="Open Sans"/>
                <w:b/>
                <w:bCs/>
              </w:rPr>
              <w:t>Skupaj</w:t>
            </w:r>
            <w:r w:rsidR="00042215">
              <w:rPr>
                <w:rFonts w:ascii="Open Sans" w:hAnsi="Open Sans" w:cs="Open Sans"/>
                <w:b/>
                <w:bCs/>
              </w:rPr>
              <w:t xml:space="preserve"> ponudbena vrednost</w:t>
            </w:r>
            <w:r w:rsidRPr="007E1A55">
              <w:rPr>
                <w:rFonts w:ascii="Open Sans" w:hAnsi="Open Sans" w:cs="Open Sans"/>
                <w:b/>
                <w:bCs/>
              </w:rPr>
              <w:t xml:space="preserve"> v EUR brez DDV</w:t>
            </w:r>
          </w:p>
          <w:p w14:paraId="60B13732" w14:textId="45067183" w:rsidR="00042215" w:rsidRPr="007E1A55" w:rsidRDefault="00042215" w:rsidP="006A0869">
            <w:pPr>
              <w:widowControl w:val="0"/>
              <w:jc w:val="center"/>
              <w:rPr>
                <w:rFonts w:ascii="Open Sans" w:hAnsi="Open Sans" w:cs="Open Sans"/>
                <w:b/>
                <w:bCs/>
              </w:rPr>
            </w:pPr>
          </w:p>
        </w:tc>
      </w:tr>
      <w:tr w:rsidR="003608BE" w:rsidRPr="007E1A55" w14:paraId="2C3B857F" w14:textId="77777777" w:rsidTr="006B1C6C">
        <w:tblPrEx>
          <w:tblLook w:val="0000" w:firstRow="0" w:lastRow="0" w:firstColumn="0" w:lastColumn="0" w:noHBand="0" w:noVBand="0"/>
        </w:tblPrEx>
        <w:trPr>
          <w:trHeight w:val="437"/>
        </w:trPr>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22E88CB" w14:textId="58FE8475" w:rsidR="003608BE" w:rsidRPr="007E1A55" w:rsidRDefault="00110322" w:rsidP="006A0869">
            <w:pPr>
              <w:widowControl w:val="0"/>
              <w:jc w:val="center"/>
              <w:rPr>
                <w:rFonts w:ascii="Open Sans" w:hAnsi="Open Sans" w:cs="Open Sans"/>
                <w:bCs/>
              </w:rPr>
            </w:pPr>
            <w:r>
              <w:rPr>
                <w:rFonts w:ascii="Open Sans" w:hAnsi="Open Sans" w:cs="Open Sans"/>
                <w:b/>
              </w:rPr>
              <w:t>PREGLEDNI REMONT GENERATORJA 3</w:t>
            </w:r>
          </w:p>
        </w:tc>
        <w:tc>
          <w:tcPr>
            <w:tcW w:w="3052" w:type="dxa"/>
            <w:tcBorders>
              <w:top w:val="single" w:sz="4" w:space="0" w:color="auto"/>
              <w:left w:val="single" w:sz="4" w:space="0" w:color="auto"/>
              <w:bottom w:val="single" w:sz="4" w:space="0" w:color="auto"/>
              <w:right w:val="single" w:sz="4" w:space="0" w:color="auto"/>
            </w:tcBorders>
            <w:vAlign w:val="center"/>
          </w:tcPr>
          <w:p w14:paraId="2B150325" w14:textId="77777777" w:rsidR="003608BE" w:rsidRDefault="003608BE" w:rsidP="006A0869">
            <w:pPr>
              <w:widowControl w:val="0"/>
              <w:rPr>
                <w:rFonts w:ascii="Open Sans" w:hAnsi="Open Sans" w:cs="Open Sans"/>
                <w:b/>
                <w:bCs/>
              </w:rPr>
            </w:pPr>
          </w:p>
          <w:p w14:paraId="3C334D98" w14:textId="77777777" w:rsidR="00042215" w:rsidRDefault="00042215" w:rsidP="006A0869">
            <w:pPr>
              <w:widowControl w:val="0"/>
              <w:rPr>
                <w:rFonts w:ascii="Open Sans" w:hAnsi="Open Sans" w:cs="Open Sans"/>
                <w:b/>
                <w:bCs/>
              </w:rPr>
            </w:pPr>
          </w:p>
          <w:p w14:paraId="0E429ADB" w14:textId="60266666" w:rsidR="00042215" w:rsidRPr="007E1A55" w:rsidRDefault="00042215" w:rsidP="006A0869">
            <w:pPr>
              <w:widowControl w:val="0"/>
              <w:rPr>
                <w:rFonts w:ascii="Open Sans" w:hAnsi="Open Sans" w:cs="Open Sans"/>
                <w:b/>
                <w:bCs/>
              </w:rPr>
            </w:pPr>
          </w:p>
        </w:tc>
      </w:tr>
    </w:tbl>
    <w:p w14:paraId="027D2CFC" w14:textId="77777777" w:rsidR="003608BE" w:rsidRPr="007E1A55" w:rsidRDefault="003608BE" w:rsidP="006A0869">
      <w:pPr>
        <w:widowControl w:val="0"/>
        <w:ind w:right="-58"/>
        <w:jc w:val="both"/>
        <w:rPr>
          <w:rFonts w:ascii="Open Sans" w:hAnsi="Open Sans" w:cs="Open Sans"/>
          <w:noProof/>
        </w:rPr>
      </w:pPr>
    </w:p>
    <w:p w14:paraId="17337CD7" w14:textId="77777777" w:rsidR="003608BE" w:rsidRPr="007E1A55" w:rsidRDefault="003608BE" w:rsidP="006A0869">
      <w:pPr>
        <w:widowControl w:val="0"/>
        <w:rPr>
          <w:rFonts w:ascii="Open Sans" w:hAnsi="Open Sans" w:cs="Open Sans"/>
          <w:b/>
        </w:rPr>
      </w:pPr>
      <w:r w:rsidRPr="007E1A55">
        <w:rPr>
          <w:rFonts w:ascii="Open Sans" w:hAnsi="Open Sans" w:cs="Open Sans"/>
          <w:b/>
        </w:rPr>
        <w:t>Ponudbeni predračun je sestavni del ponudbe (Priloga 2/1).</w:t>
      </w:r>
    </w:p>
    <w:p w14:paraId="2D490DEA" w14:textId="77777777" w:rsidR="003608BE" w:rsidRPr="007E1A55" w:rsidRDefault="003608BE" w:rsidP="006A0869">
      <w:pPr>
        <w:widowControl w:val="0"/>
        <w:jc w:val="both"/>
        <w:rPr>
          <w:rFonts w:ascii="Open Sans" w:eastAsia="Calibri" w:hAnsi="Open Sans" w:cs="Open Sans"/>
          <w:lang w:eastAsia="en-US"/>
        </w:rPr>
      </w:pPr>
    </w:p>
    <w:p w14:paraId="66A79143" w14:textId="0CAB7515" w:rsidR="003608BE" w:rsidRDefault="003608BE" w:rsidP="006A0869">
      <w:pPr>
        <w:widowControl w:val="0"/>
        <w:ind w:right="-58"/>
        <w:jc w:val="both"/>
        <w:rPr>
          <w:rFonts w:ascii="Open Sans" w:hAnsi="Open Sans" w:cs="Open Sans"/>
          <w:noProof/>
        </w:rPr>
      </w:pPr>
      <w:r w:rsidRPr="007E1A55">
        <w:rPr>
          <w:rFonts w:ascii="Open Sans" w:eastAsia="Calibri" w:hAnsi="Open Sans" w:cs="Open Sans"/>
          <w:lang w:eastAsia="en-US"/>
        </w:rPr>
        <w:t xml:space="preserve">Ponudbena vrednost in cene na enoto mere </w:t>
      </w:r>
      <w:r w:rsidRPr="007E1A55">
        <w:rPr>
          <w:rFonts w:ascii="Open Sans" w:hAnsi="Open Sans" w:cs="Open Sans"/>
        </w:rPr>
        <w:t>ne vključujejo DDV. DDV se obračuna v skladu z vsakokratno veljavno zakonodajo.</w:t>
      </w:r>
      <w:r w:rsidRPr="007E1A55">
        <w:rPr>
          <w:rFonts w:ascii="Open Sans" w:hAnsi="Open Sans" w:cs="Open Sans"/>
          <w:noProof/>
        </w:rPr>
        <w:t xml:space="preserve"> </w:t>
      </w:r>
    </w:p>
    <w:p w14:paraId="28B75623" w14:textId="7DB00BDC" w:rsidR="00114048" w:rsidRDefault="00114048" w:rsidP="006A0869">
      <w:pPr>
        <w:widowControl w:val="0"/>
        <w:ind w:right="-58"/>
        <w:jc w:val="both"/>
        <w:rPr>
          <w:rFonts w:ascii="Open Sans" w:hAnsi="Open Sans" w:cs="Open Sans"/>
          <w:noProof/>
        </w:rPr>
      </w:pPr>
    </w:p>
    <w:p w14:paraId="65C3E537" w14:textId="77777777" w:rsidR="00DA58E7" w:rsidRPr="00114048" w:rsidRDefault="00DA58E7" w:rsidP="006A0869">
      <w:pPr>
        <w:widowControl w:val="0"/>
        <w:ind w:right="-58"/>
        <w:jc w:val="both"/>
        <w:rPr>
          <w:rFonts w:ascii="Open Sans" w:hAnsi="Open Sans" w:cs="Open Sans"/>
          <w:noProof/>
        </w:rPr>
      </w:pPr>
    </w:p>
    <w:p w14:paraId="399B7B62" w14:textId="05A85995" w:rsidR="00114048" w:rsidRPr="00114048" w:rsidRDefault="00114048" w:rsidP="00E901F7">
      <w:pPr>
        <w:widowControl w:val="0"/>
        <w:numPr>
          <w:ilvl w:val="0"/>
          <w:numId w:val="22"/>
        </w:numPr>
        <w:tabs>
          <w:tab w:val="left" w:pos="567"/>
        </w:tabs>
        <w:ind w:left="567" w:hanging="567"/>
        <w:jc w:val="both"/>
        <w:rPr>
          <w:rFonts w:ascii="Open Sans" w:hAnsi="Open Sans" w:cs="Open Sans"/>
          <w:szCs w:val="22"/>
        </w:rPr>
      </w:pPr>
      <w:r w:rsidRPr="00114048">
        <w:rPr>
          <w:rFonts w:ascii="Open Sans" w:hAnsi="Open Sans" w:cs="Open Sans"/>
          <w:b/>
          <w:szCs w:val="22"/>
        </w:rPr>
        <w:t>NAROČANJ</w:t>
      </w:r>
      <w:r w:rsidR="006133D9">
        <w:rPr>
          <w:rFonts w:ascii="Open Sans" w:hAnsi="Open Sans" w:cs="Open Sans"/>
          <w:b/>
          <w:szCs w:val="22"/>
        </w:rPr>
        <w:t>E</w:t>
      </w:r>
    </w:p>
    <w:p w14:paraId="1CD92530" w14:textId="77777777" w:rsidR="00114048" w:rsidRPr="00114048" w:rsidRDefault="00114048" w:rsidP="00114048">
      <w:pPr>
        <w:widowControl w:val="0"/>
        <w:jc w:val="both"/>
        <w:rPr>
          <w:rFonts w:ascii="Open Sans" w:hAnsi="Open Sans" w:cs="Open Sans"/>
          <w:szCs w:val="22"/>
        </w:rPr>
      </w:pPr>
    </w:p>
    <w:p w14:paraId="66CEBA21" w14:textId="6B99E1F0" w:rsidR="008C18A5" w:rsidRPr="008C18A5" w:rsidRDefault="008C18A5" w:rsidP="008C18A5">
      <w:pPr>
        <w:widowControl w:val="0"/>
        <w:jc w:val="both"/>
        <w:rPr>
          <w:rFonts w:ascii="Open Sans" w:hAnsi="Open Sans" w:cs="Open Sans"/>
        </w:rPr>
      </w:pPr>
      <w:r w:rsidRPr="008C18A5">
        <w:rPr>
          <w:rFonts w:ascii="Open Sans" w:hAnsi="Open Sans" w:cs="Open Sans"/>
        </w:rPr>
        <w:t>Naročnik se zavezuje ponudniku sporočiti vsakokratno potrebo po izvedbi storitev v obliki posameznega pisnega nabavnega naročila naročnika, ki ga bo posredoval na elektronski naslov: _____________________________________</w:t>
      </w:r>
      <w:r w:rsidR="00834C32">
        <w:rPr>
          <w:rFonts w:ascii="Open Sans" w:hAnsi="Open Sans" w:cs="Open Sans"/>
        </w:rPr>
        <w:t>________________</w:t>
      </w:r>
      <w:r w:rsidRPr="008C18A5">
        <w:rPr>
          <w:rFonts w:ascii="Open Sans" w:hAnsi="Open Sans" w:cs="Open Sans"/>
        </w:rPr>
        <w:t>___.</w:t>
      </w:r>
    </w:p>
    <w:p w14:paraId="457CAD94" w14:textId="273D5735" w:rsidR="003608BE" w:rsidRDefault="003608BE" w:rsidP="006A0869">
      <w:pPr>
        <w:widowControl w:val="0"/>
        <w:jc w:val="both"/>
        <w:rPr>
          <w:rFonts w:ascii="Open Sans" w:eastAsia="Calibri" w:hAnsi="Open Sans" w:cs="Open Sans"/>
          <w:lang w:eastAsia="en-US"/>
        </w:rPr>
      </w:pPr>
    </w:p>
    <w:p w14:paraId="77475921" w14:textId="77777777" w:rsidR="00DA58E7" w:rsidRPr="007E1A55" w:rsidRDefault="00DA58E7" w:rsidP="006A0869">
      <w:pPr>
        <w:widowControl w:val="0"/>
        <w:jc w:val="both"/>
        <w:rPr>
          <w:rFonts w:ascii="Open Sans" w:eastAsia="Calibri" w:hAnsi="Open Sans" w:cs="Open Sans"/>
          <w:lang w:eastAsia="en-US"/>
        </w:rPr>
      </w:pPr>
    </w:p>
    <w:p w14:paraId="586717CE" w14:textId="77777777" w:rsidR="003608BE" w:rsidRPr="007E1A55" w:rsidRDefault="003608BE" w:rsidP="00E901F7">
      <w:pPr>
        <w:widowControl w:val="0"/>
        <w:numPr>
          <w:ilvl w:val="0"/>
          <w:numId w:val="22"/>
        </w:numPr>
        <w:tabs>
          <w:tab w:val="left" w:pos="567"/>
        </w:tabs>
        <w:ind w:left="567" w:hanging="567"/>
        <w:jc w:val="both"/>
        <w:rPr>
          <w:rFonts w:ascii="Open Sans" w:hAnsi="Open Sans" w:cs="Open Sans"/>
          <w:b/>
        </w:rPr>
      </w:pPr>
      <w:r w:rsidRPr="007E1A55">
        <w:rPr>
          <w:rFonts w:ascii="Open Sans" w:hAnsi="Open Sans" w:cs="Open Sans"/>
          <w:b/>
        </w:rPr>
        <w:t>PREDSTAVNIK PONUDNIKA</w:t>
      </w:r>
    </w:p>
    <w:p w14:paraId="06092031" w14:textId="77777777" w:rsidR="003608BE" w:rsidRPr="007E1A55" w:rsidRDefault="003608BE" w:rsidP="006A0869">
      <w:pPr>
        <w:widowControl w:val="0"/>
        <w:jc w:val="both"/>
        <w:rPr>
          <w:rFonts w:ascii="Open Sans" w:hAnsi="Open Sans" w:cs="Open Sans"/>
        </w:rPr>
      </w:pPr>
    </w:p>
    <w:p w14:paraId="228A1D9A" w14:textId="52CA45A6" w:rsidR="008C18A5" w:rsidRDefault="008C18A5" w:rsidP="008C18A5">
      <w:pPr>
        <w:pStyle w:val="Telobesedila21"/>
        <w:widowControl w:val="0"/>
        <w:rPr>
          <w:rFonts w:ascii="Open Sans" w:hAnsi="Open Sans" w:cs="Open Sans"/>
          <w:bCs/>
          <w:sz w:val="20"/>
          <w:lang w:val="sl-SI"/>
        </w:rPr>
      </w:pPr>
      <w:r w:rsidRPr="008708FC">
        <w:rPr>
          <w:rFonts w:ascii="Open Sans" w:hAnsi="Open Sans" w:cs="Open Sans"/>
          <w:bCs/>
          <w:sz w:val="20"/>
          <w:lang w:val="sl-SI"/>
        </w:rPr>
        <w:t xml:space="preserve">Predstavnik ponudnika v zvezi z izvajanjem </w:t>
      </w:r>
      <w:r>
        <w:rPr>
          <w:rFonts w:ascii="Open Sans" w:hAnsi="Open Sans" w:cs="Open Sans"/>
          <w:bCs/>
          <w:sz w:val="20"/>
          <w:lang w:val="sl-SI"/>
        </w:rPr>
        <w:t>pogodbe</w:t>
      </w:r>
      <w:r w:rsidRPr="00996984">
        <w:rPr>
          <w:rFonts w:ascii="Open Sans" w:hAnsi="Open Sans" w:cs="Open Sans"/>
          <w:sz w:val="20"/>
          <w:lang w:val="sl-SI"/>
        </w:rPr>
        <w:t xml:space="preserve"> je</w:t>
      </w:r>
      <w:r w:rsidR="00834C32" w:rsidRPr="00996984">
        <w:rPr>
          <w:rFonts w:ascii="Open Sans" w:hAnsi="Open Sans" w:cs="Open Sans"/>
          <w:sz w:val="20"/>
          <w:lang w:val="sl-SI"/>
        </w:rPr>
        <w:t>__________</w:t>
      </w:r>
      <w:r w:rsidRPr="008708FC">
        <w:rPr>
          <w:rFonts w:ascii="Open Sans" w:hAnsi="Open Sans" w:cs="Open Sans"/>
          <w:bCs/>
          <w:sz w:val="20"/>
          <w:lang w:val="sl-SI"/>
        </w:rPr>
        <w:t>______</w:t>
      </w:r>
      <w:r>
        <w:rPr>
          <w:rFonts w:ascii="Open Sans" w:hAnsi="Open Sans" w:cs="Open Sans"/>
          <w:bCs/>
          <w:sz w:val="20"/>
          <w:lang w:val="sl-SI"/>
        </w:rPr>
        <w:t>____</w:t>
      </w:r>
      <w:r w:rsidRPr="008708FC">
        <w:rPr>
          <w:rFonts w:ascii="Open Sans" w:hAnsi="Open Sans" w:cs="Open Sans"/>
          <w:bCs/>
          <w:sz w:val="20"/>
          <w:lang w:val="sl-SI"/>
        </w:rPr>
        <w:t xml:space="preserve">________________, </w:t>
      </w:r>
      <w:hyperlink r:id="rId12" w:history="1">
        <w:r w:rsidRPr="008708FC">
          <w:rPr>
            <w:rStyle w:val="Hiperpovezava"/>
            <w:rFonts w:ascii="Open Sans" w:hAnsi="Open Sans" w:cs="Open Sans"/>
            <w:color w:val="auto"/>
            <w:sz w:val="20"/>
            <w:u w:val="none"/>
            <w:lang w:val="sl-SI"/>
          </w:rPr>
          <w:t>tel. št.: _________</w:t>
        </w:r>
        <w:r>
          <w:rPr>
            <w:rStyle w:val="Hiperpovezava"/>
            <w:rFonts w:ascii="Open Sans" w:hAnsi="Open Sans" w:cs="Open Sans"/>
            <w:color w:val="auto"/>
            <w:sz w:val="20"/>
            <w:u w:val="none"/>
            <w:lang w:val="sl-SI"/>
          </w:rPr>
          <w:t>_______</w:t>
        </w:r>
        <w:r w:rsidRPr="008708FC">
          <w:rPr>
            <w:rStyle w:val="Hiperpovezava"/>
            <w:rFonts w:ascii="Open Sans" w:hAnsi="Open Sans" w:cs="Open Sans"/>
            <w:color w:val="auto"/>
            <w:sz w:val="20"/>
            <w:u w:val="none"/>
            <w:lang w:val="sl-SI"/>
          </w:rPr>
          <w:t>____</w:t>
        </w:r>
      </w:hyperlink>
      <w:r w:rsidRPr="008708FC">
        <w:rPr>
          <w:rFonts w:ascii="Open Sans" w:hAnsi="Open Sans" w:cs="Open Sans"/>
          <w:sz w:val="20"/>
          <w:lang w:val="sl-SI"/>
        </w:rPr>
        <w:t>, elektronski naslov: ________________</w:t>
      </w:r>
      <w:r w:rsidR="00834C32">
        <w:rPr>
          <w:rFonts w:ascii="Open Sans" w:hAnsi="Open Sans" w:cs="Open Sans"/>
          <w:sz w:val="20"/>
          <w:lang w:val="sl-SI"/>
        </w:rPr>
        <w:t>________________</w:t>
      </w:r>
      <w:r w:rsidRPr="008708FC">
        <w:rPr>
          <w:rFonts w:ascii="Open Sans" w:hAnsi="Open Sans" w:cs="Open Sans"/>
          <w:sz w:val="20"/>
          <w:lang w:val="sl-SI"/>
        </w:rPr>
        <w:t xml:space="preserve">_________, </w:t>
      </w:r>
      <w:r w:rsidRPr="008708FC">
        <w:rPr>
          <w:rFonts w:ascii="Open Sans" w:hAnsi="Open Sans" w:cs="Open Sans"/>
          <w:bCs/>
          <w:sz w:val="20"/>
          <w:lang w:val="sl-SI"/>
        </w:rPr>
        <w:t>v njegovi odsotnosti pa ga zamenjuje</w:t>
      </w:r>
      <w:r w:rsidR="0026500D">
        <w:rPr>
          <w:rFonts w:ascii="Open Sans" w:hAnsi="Open Sans" w:cs="Open Sans"/>
          <w:bCs/>
          <w:sz w:val="20"/>
          <w:lang w:val="sl-SI"/>
        </w:rPr>
        <w:t xml:space="preserve"> </w:t>
      </w:r>
      <w:r w:rsidRPr="008708FC">
        <w:rPr>
          <w:rFonts w:ascii="Open Sans" w:hAnsi="Open Sans" w:cs="Open Sans"/>
          <w:bCs/>
          <w:sz w:val="20"/>
          <w:lang w:val="sl-SI"/>
        </w:rPr>
        <w:t>_____</w:t>
      </w:r>
      <w:r>
        <w:rPr>
          <w:rFonts w:ascii="Open Sans" w:hAnsi="Open Sans" w:cs="Open Sans"/>
          <w:bCs/>
          <w:sz w:val="20"/>
          <w:lang w:val="sl-SI"/>
        </w:rPr>
        <w:t>_____________</w:t>
      </w:r>
      <w:r w:rsidRPr="008708FC">
        <w:rPr>
          <w:rFonts w:ascii="Open Sans" w:hAnsi="Open Sans" w:cs="Open Sans"/>
          <w:bCs/>
          <w:sz w:val="20"/>
          <w:lang w:val="sl-SI"/>
        </w:rPr>
        <w:t xml:space="preserve">__________________________, </w:t>
      </w:r>
      <w:hyperlink r:id="rId13" w:history="1">
        <w:r w:rsidRPr="008708FC">
          <w:rPr>
            <w:rStyle w:val="Hiperpovezava"/>
            <w:rFonts w:ascii="Open Sans" w:hAnsi="Open Sans" w:cs="Open Sans"/>
            <w:color w:val="auto"/>
            <w:sz w:val="20"/>
            <w:u w:val="none"/>
            <w:lang w:val="sl-SI"/>
          </w:rPr>
          <w:t>tel. št.:</w:t>
        </w:r>
        <w:r w:rsidR="0026500D">
          <w:rPr>
            <w:rStyle w:val="Hiperpovezava"/>
            <w:rFonts w:ascii="Open Sans" w:hAnsi="Open Sans" w:cs="Open Sans"/>
            <w:color w:val="auto"/>
            <w:sz w:val="20"/>
            <w:u w:val="none"/>
            <w:lang w:val="sl-SI"/>
          </w:rPr>
          <w:t xml:space="preserve"> </w:t>
        </w:r>
        <w:r w:rsidRPr="008708FC">
          <w:rPr>
            <w:rStyle w:val="Hiperpovezava"/>
            <w:rFonts w:ascii="Open Sans" w:hAnsi="Open Sans" w:cs="Open Sans"/>
            <w:color w:val="auto"/>
            <w:sz w:val="20"/>
            <w:u w:val="none"/>
            <w:lang w:val="sl-SI"/>
          </w:rPr>
          <w:t>_________________________</w:t>
        </w:r>
      </w:hyperlink>
      <w:r w:rsidRPr="008708FC">
        <w:rPr>
          <w:rFonts w:ascii="Open Sans" w:hAnsi="Open Sans" w:cs="Open Sans"/>
          <w:sz w:val="20"/>
          <w:lang w:val="sl-SI"/>
        </w:rPr>
        <w:t>, elektronski naslov: ________________________</w:t>
      </w:r>
      <w:r>
        <w:rPr>
          <w:rFonts w:ascii="Open Sans" w:hAnsi="Open Sans" w:cs="Open Sans"/>
          <w:sz w:val="20"/>
          <w:lang w:val="sl-SI"/>
        </w:rPr>
        <w:t>__________</w:t>
      </w:r>
      <w:r w:rsidRPr="008708FC">
        <w:rPr>
          <w:rFonts w:ascii="Open Sans" w:hAnsi="Open Sans" w:cs="Open Sans"/>
          <w:sz w:val="20"/>
          <w:lang w:val="sl-SI"/>
        </w:rPr>
        <w:t>______</w:t>
      </w:r>
      <w:r w:rsidRPr="008708FC">
        <w:rPr>
          <w:rFonts w:ascii="Open Sans" w:hAnsi="Open Sans" w:cs="Open Sans"/>
          <w:bCs/>
          <w:sz w:val="20"/>
          <w:lang w:val="sl-SI"/>
        </w:rPr>
        <w:t>.</w:t>
      </w:r>
    </w:p>
    <w:p w14:paraId="279E72F7" w14:textId="77777777" w:rsidR="008C18A5" w:rsidRDefault="008C18A5" w:rsidP="008C18A5">
      <w:pPr>
        <w:pStyle w:val="Telobesedila21"/>
        <w:widowControl w:val="0"/>
        <w:rPr>
          <w:rFonts w:ascii="Open Sans" w:hAnsi="Open Sans" w:cs="Open Sans"/>
          <w:bCs/>
          <w:sz w:val="20"/>
          <w:lang w:val="sl-SI"/>
        </w:rPr>
      </w:pPr>
    </w:p>
    <w:p w14:paraId="04AD354A" w14:textId="63CAAF28" w:rsidR="008C18A5" w:rsidRDefault="008C18A5" w:rsidP="008C18A5">
      <w:pPr>
        <w:pStyle w:val="Telobesedila21"/>
        <w:widowControl w:val="0"/>
        <w:rPr>
          <w:rFonts w:ascii="Open Sans" w:hAnsi="Open Sans" w:cs="Open Sans"/>
          <w:bCs/>
          <w:sz w:val="20"/>
          <w:lang w:val="sl-SI"/>
        </w:rPr>
      </w:pPr>
      <w:r w:rsidRPr="00FA1969">
        <w:rPr>
          <w:rFonts w:ascii="Open Sans" w:hAnsi="Open Sans" w:cs="Open Sans"/>
          <w:bCs/>
          <w:sz w:val="20"/>
          <w:lang w:val="sl-SI"/>
        </w:rPr>
        <w:t xml:space="preserve">Odgovorni osebi ponudnika na skupnem delovišču, po Pisnem sporazumu o skupnih varnostnih ukrepih in ravnanju z okoljem (priloga št. </w:t>
      </w:r>
      <w:r>
        <w:rPr>
          <w:rFonts w:ascii="Open Sans" w:hAnsi="Open Sans" w:cs="Open Sans"/>
          <w:bCs/>
          <w:sz w:val="20"/>
          <w:lang w:val="sl-SI"/>
        </w:rPr>
        <w:t>3 k pogodbi</w:t>
      </w:r>
      <w:r w:rsidRPr="00FA1969">
        <w:rPr>
          <w:rFonts w:ascii="Open Sans" w:hAnsi="Open Sans" w:cs="Open Sans"/>
          <w:bCs/>
          <w:sz w:val="20"/>
          <w:lang w:val="sl-SI"/>
        </w:rPr>
        <w:t>):</w:t>
      </w:r>
    </w:p>
    <w:p w14:paraId="03E21D45" w14:textId="77777777" w:rsidR="008C18A5" w:rsidRDefault="008C18A5" w:rsidP="008C18A5">
      <w:pPr>
        <w:pStyle w:val="Telobesedila21"/>
        <w:widowControl w:val="0"/>
        <w:rPr>
          <w:rFonts w:ascii="Open Sans" w:hAnsi="Open Sans" w:cs="Open Sans"/>
          <w:bCs/>
          <w:sz w:val="20"/>
          <w:lang w:val="sl-SI"/>
        </w:rPr>
      </w:pPr>
    </w:p>
    <w:tbl>
      <w:tblPr>
        <w:tblW w:w="933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78"/>
        <w:gridCol w:w="4252"/>
      </w:tblGrid>
      <w:tr w:rsidR="008C18A5" w:rsidRPr="008605F6" w14:paraId="281AAA13" w14:textId="77777777" w:rsidTr="00007B46">
        <w:trPr>
          <w:trHeight w:val="846"/>
        </w:trPr>
        <w:tc>
          <w:tcPr>
            <w:tcW w:w="5078" w:type="dxa"/>
            <w:tcBorders>
              <w:top w:val="single" w:sz="6" w:space="0" w:color="auto"/>
              <w:left w:val="single" w:sz="6" w:space="0" w:color="auto"/>
              <w:bottom w:val="single" w:sz="6" w:space="0" w:color="auto"/>
              <w:right w:val="single" w:sz="6" w:space="0" w:color="auto"/>
            </w:tcBorders>
            <w:vAlign w:val="center"/>
          </w:tcPr>
          <w:p w14:paraId="14899B30" w14:textId="77777777" w:rsidR="008C18A5" w:rsidRPr="00DA0C05" w:rsidRDefault="008C18A5" w:rsidP="00007B46">
            <w:pPr>
              <w:widowControl w:val="0"/>
              <w:tabs>
                <w:tab w:val="right" w:pos="0"/>
              </w:tabs>
              <w:rPr>
                <w:rFonts w:ascii="Open Sans" w:hAnsi="Open Sans" w:cs="Open Sans"/>
                <w:bCs/>
              </w:rPr>
            </w:pPr>
            <w:r w:rsidRPr="00DA0C05">
              <w:rPr>
                <w:rFonts w:ascii="Open Sans" w:hAnsi="Open Sans" w:cs="Open Sans"/>
                <w:bCs/>
              </w:rPr>
              <w:lastRenderedPageBreak/>
              <w:t xml:space="preserve">Vodja del </w:t>
            </w:r>
          </w:p>
        </w:tc>
        <w:tc>
          <w:tcPr>
            <w:tcW w:w="4252" w:type="dxa"/>
            <w:tcBorders>
              <w:top w:val="single" w:sz="6" w:space="0" w:color="auto"/>
              <w:left w:val="single" w:sz="6" w:space="0" w:color="auto"/>
              <w:bottom w:val="single" w:sz="6" w:space="0" w:color="auto"/>
              <w:right w:val="single" w:sz="6" w:space="0" w:color="auto"/>
            </w:tcBorders>
          </w:tcPr>
          <w:p w14:paraId="7E133FF9" w14:textId="77777777" w:rsidR="008C18A5" w:rsidRPr="00AD384C" w:rsidRDefault="008C18A5" w:rsidP="00007B46">
            <w:pPr>
              <w:widowControl w:val="0"/>
              <w:rPr>
                <w:rFonts w:ascii="Open Sans" w:eastAsia="Calibri" w:hAnsi="Open Sans" w:cs="Open Sans"/>
                <w:sz w:val="18"/>
                <w:szCs w:val="18"/>
              </w:rPr>
            </w:pPr>
            <w:r>
              <w:rPr>
                <w:rFonts w:ascii="Open Sans" w:eastAsia="Calibri" w:hAnsi="Open Sans" w:cs="Open Sans"/>
                <w:sz w:val="18"/>
                <w:szCs w:val="18"/>
              </w:rPr>
              <w:t>i</w:t>
            </w:r>
            <w:r w:rsidRPr="00AD384C">
              <w:rPr>
                <w:rFonts w:ascii="Open Sans" w:eastAsia="Calibri" w:hAnsi="Open Sans" w:cs="Open Sans"/>
                <w:sz w:val="18"/>
                <w:szCs w:val="18"/>
              </w:rPr>
              <w:t xml:space="preserve">me in </w:t>
            </w:r>
            <w:r>
              <w:rPr>
                <w:rFonts w:ascii="Open Sans" w:eastAsia="Calibri" w:hAnsi="Open Sans" w:cs="Open Sans"/>
                <w:sz w:val="18"/>
                <w:szCs w:val="18"/>
              </w:rPr>
              <w:t>p</w:t>
            </w:r>
            <w:r w:rsidRPr="00AD384C">
              <w:rPr>
                <w:rFonts w:ascii="Open Sans" w:eastAsia="Calibri" w:hAnsi="Open Sans" w:cs="Open Sans"/>
                <w:sz w:val="18"/>
                <w:szCs w:val="18"/>
              </w:rPr>
              <w:t>riimek/</w:t>
            </w:r>
            <w:r>
              <w:rPr>
                <w:rFonts w:ascii="Open Sans" w:eastAsia="Calibri" w:hAnsi="Open Sans" w:cs="Open Sans"/>
                <w:sz w:val="18"/>
                <w:szCs w:val="18"/>
              </w:rPr>
              <w:t>m</w:t>
            </w:r>
            <w:r w:rsidRPr="00AD384C">
              <w:rPr>
                <w:rFonts w:ascii="Open Sans" w:eastAsia="Calibri" w:hAnsi="Open Sans" w:cs="Open Sans"/>
                <w:sz w:val="18"/>
                <w:szCs w:val="18"/>
              </w:rPr>
              <w:t>obilni telefon/e-pošta:</w:t>
            </w:r>
          </w:p>
          <w:p w14:paraId="438A34DC" w14:textId="77777777" w:rsidR="008C18A5" w:rsidRPr="00996984" w:rsidRDefault="008C18A5" w:rsidP="00007B46">
            <w:pPr>
              <w:widowControl w:val="0"/>
              <w:tabs>
                <w:tab w:val="right" w:pos="0"/>
                <w:tab w:val="center" w:pos="4536"/>
                <w:tab w:val="right" w:pos="9072"/>
              </w:tabs>
              <w:rPr>
                <w:rFonts w:ascii="Open Sans" w:hAnsi="Open Sans" w:cs="Open Sans"/>
                <w:lang w:val="pl-PL"/>
              </w:rPr>
            </w:pPr>
          </w:p>
        </w:tc>
      </w:tr>
      <w:tr w:rsidR="008C18A5" w:rsidRPr="008605F6" w14:paraId="0ACAA935" w14:textId="77777777" w:rsidTr="00007B46">
        <w:trPr>
          <w:trHeight w:val="846"/>
        </w:trPr>
        <w:tc>
          <w:tcPr>
            <w:tcW w:w="5078" w:type="dxa"/>
            <w:tcBorders>
              <w:top w:val="single" w:sz="6" w:space="0" w:color="auto"/>
              <w:left w:val="single" w:sz="6" w:space="0" w:color="auto"/>
              <w:bottom w:val="single" w:sz="6" w:space="0" w:color="auto"/>
              <w:right w:val="single" w:sz="6" w:space="0" w:color="auto"/>
            </w:tcBorders>
            <w:vAlign w:val="center"/>
          </w:tcPr>
          <w:p w14:paraId="21FB5FB0" w14:textId="77777777" w:rsidR="008C18A5" w:rsidRPr="00DA0C05" w:rsidRDefault="008C18A5" w:rsidP="00007B46">
            <w:pPr>
              <w:widowControl w:val="0"/>
              <w:tabs>
                <w:tab w:val="right" w:pos="0"/>
              </w:tabs>
              <w:rPr>
                <w:rFonts w:ascii="Open Sans" w:hAnsi="Open Sans" w:cs="Open Sans"/>
                <w:bCs/>
              </w:rPr>
            </w:pPr>
            <w:r w:rsidRPr="00DA0C05">
              <w:rPr>
                <w:rFonts w:ascii="Open Sans" w:hAnsi="Open Sans" w:cs="Open Sans"/>
                <w:bCs/>
              </w:rPr>
              <w:t xml:space="preserve">Strokovni delavec VpD in PV </w:t>
            </w:r>
          </w:p>
        </w:tc>
        <w:tc>
          <w:tcPr>
            <w:tcW w:w="4252" w:type="dxa"/>
            <w:tcBorders>
              <w:top w:val="single" w:sz="6" w:space="0" w:color="auto"/>
              <w:left w:val="single" w:sz="6" w:space="0" w:color="auto"/>
              <w:bottom w:val="single" w:sz="6" w:space="0" w:color="auto"/>
              <w:right w:val="single" w:sz="6" w:space="0" w:color="auto"/>
            </w:tcBorders>
          </w:tcPr>
          <w:p w14:paraId="4392B309" w14:textId="77777777" w:rsidR="008C18A5" w:rsidRPr="008605F6" w:rsidRDefault="008C18A5" w:rsidP="00007B46">
            <w:pPr>
              <w:widowControl w:val="0"/>
              <w:rPr>
                <w:rFonts w:ascii="Open Sans" w:eastAsia="Calibri" w:hAnsi="Open Sans" w:cs="Open Sans"/>
              </w:rPr>
            </w:pPr>
            <w:r>
              <w:rPr>
                <w:rFonts w:ascii="Open Sans" w:eastAsia="Calibri" w:hAnsi="Open Sans" w:cs="Open Sans"/>
                <w:sz w:val="18"/>
                <w:szCs w:val="18"/>
              </w:rPr>
              <w:t>i</w:t>
            </w:r>
            <w:r w:rsidRPr="00AD384C">
              <w:rPr>
                <w:rFonts w:ascii="Open Sans" w:eastAsia="Calibri" w:hAnsi="Open Sans" w:cs="Open Sans"/>
                <w:sz w:val="18"/>
                <w:szCs w:val="18"/>
              </w:rPr>
              <w:t xml:space="preserve">me in </w:t>
            </w:r>
            <w:r>
              <w:rPr>
                <w:rFonts w:ascii="Open Sans" w:eastAsia="Calibri" w:hAnsi="Open Sans" w:cs="Open Sans"/>
                <w:sz w:val="18"/>
                <w:szCs w:val="18"/>
              </w:rPr>
              <w:t>š</w:t>
            </w:r>
            <w:r w:rsidRPr="00AD384C">
              <w:rPr>
                <w:rFonts w:ascii="Open Sans" w:eastAsia="Calibri" w:hAnsi="Open Sans" w:cs="Open Sans"/>
                <w:sz w:val="18"/>
                <w:szCs w:val="18"/>
              </w:rPr>
              <w:t>riimek/</w:t>
            </w:r>
            <w:r>
              <w:rPr>
                <w:rFonts w:ascii="Open Sans" w:eastAsia="Calibri" w:hAnsi="Open Sans" w:cs="Open Sans"/>
                <w:sz w:val="18"/>
                <w:szCs w:val="18"/>
              </w:rPr>
              <w:t>m</w:t>
            </w:r>
            <w:r w:rsidRPr="00AD384C">
              <w:rPr>
                <w:rFonts w:ascii="Open Sans" w:eastAsia="Calibri" w:hAnsi="Open Sans" w:cs="Open Sans"/>
                <w:sz w:val="18"/>
                <w:szCs w:val="18"/>
              </w:rPr>
              <w:t>obilni telefon/e-pošta</w:t>
            </w:r>
          </w:p>
          <w:p w14:paraId="6DEB40C6" w14:textId="77777777" w:rsidR="008C18A5" w:rsidRDefault="008C18A5" w:rsidP="00007B46">
            <w:pPr>
              <w:widowControl w:val="0"/>
              <w:rPr>
                <w:rFonts w:ascii="Open Sans" w:eastAsia="Calibri" w:hAnsi="Open Sans" w:cs="Open Sans"/>
              </w:rPr>
            </w:pPr>
          </w:p>
          <w:p w14:paraId="7520EA55" w14:textId="77777777" w:rsidR="008C18A5" w:rsidRPr="008605F6" w:rsidRDefault="008C18A5" w:rsidP="00007B46">
            <w:pPr>
              <w:widowControl w:val="0"/>
              <w:rPr>
                <w:rFonts w:ascii="Open Sans" w:eastAsia="Calibri" w:hAnsi="Open Sans" w:cs="Open Sans"/>
              </w:rPr>
            </w:pPr>
          </w:p>
        </w:tc>
      </w:tr>
    </w:tbl>
    <w:p w14:paraId="102F3E7B" w14:textId="07332EC5" w:rsidR="00D43E30" w:rsidRDefault="00D43E30" w:rsidP="006A0869">
      <w:pPr>
        <w:widowControl w:val="0"/>
        <w:jc w:val="both"/>
        <w:rPr>
          <w:rFonts w:ascii="Open Sans" w:hAnsi="Open Sans" w:cs="Open Sans"/>
        </w:rPr>
      </w:pPr>
    </w:p>
    <w:p w14:paraId="5195DEB5" w14:textId="77777777" w:rsidR="00DA58E7" w:rsidRPr="007E1A55" w:rsidRDefault="00DA58E7" w:rsidP="006A0869">
      <w:pPr>
        <w:widowControl w:val="0"/>
        <w:jc w:val="both"/>
        <w:rPr>
          <w:rFonts w:ascii="Open Sans" w:hAnsi="Open Sans" w:cs="Open Sans"/>
        </w:rPr>
      </w:pPr>
    </w:p>
    <w:p w14:paraId="546564A3" w14:textId="77777777" w:rsidR="003608BE" w:rsidRPr="007E1A55" w:rsidRDefault="003608BE" w:rsidP="00E901F7">
      <w:pPr>
        <w:widowControl w:val="0"/>
        <w:numPr>
          <w:ilvl w:val="0"/>
          <w:numId w:val="22"/>
        </w:numPr>
        <w:tabs>
          <w:tab w:val="left" w:pos="567"/>
        </w:tabs>
        <w:ind w:left="567" w:hanging="567"/>
        <w:jc w:val="both"/>
        <w:rPr>
          <w:rFonts w:ascii="Open Sans" w:hAnsi="Open Sans" w:cs="Open Sans"/>
        </w:rPr>
      </w:pPr>
      <w:r w:rsidRPr="007E1A55">
        <w:rPr>
          <w:rFonts w:ascii="Open Sans" w:hAnsi="Open Sans" w:cs="Open Sans"/>
          <w:b/>
          <w:caps/>
        </w:rPr>
        <w:t xml:space="preserve">VELJAVNOST PONUDBE </w:t>
      </w:r>
    </w:p>
    <w:p w14:paraId="50D2A5D8" w14:textId="77777777" w:rsidR="003608BE" w:rsidRPr="007E1A55" w:rsidRDefault="003608BE" w:rsidP="006A0869">
      <w:pPr>
        <w:widowControl w:val="0"/>
        <w:tabs>
          <w:tab w:val="left" w:pos="357"/>
          <w:tab w:val="left" w:pos="567"/>
          <w:tab w:val="left" w:pos="709"/>
        </w:tabs>
        <w:rPr>
          <w:rFonts w:ascii="Open Sans" w:hAnsi="Open Sans" w:cs="Open Sans"/>
        </w:rPr>
      </w:pPr>
    </w:p>
    <w:p w14:paraId="3C312723" w14:textId="3DAABFBD" w:rsidR="003608BE" w:rsidRPr="007E1A55" w:rsidRDefault="003608BE" w:rsidP="006A0869">
      <w:pPr>
        <w:widowControl w:val="0"/>
        <w:tabs>
          <w:tab w:val="left" w:pos="357"/>
          <w:tab w:val="left" w:pos="567"/>
          <w:tab w:val="left" w:pos="709"/>
        </w:tabs>
        <w:jc w:val="both"/>
        <w:rPr>
          <w:rFonts w:ascii="Open Sans" w:hAnsi="Open Sans" w:cs="Open Sans"/>
          <w:caps/>
        </w:rPr>
      </w:pPr>
      <w:r w:rsidRPr="007E1A55">
        <w:rPr>
          <w:rFonts w:ascii="Open Sans" w:hAnsi="Open Sans" w:cs="Open Sans"/>
        </w:rPr>
        <w:t xml:space="preserve">Veljavnost ponudbe je do </w:t>
      </w:r>
      <w:r w:rsidR="000F51C2">
        <w:rPr>
          <w:rFonts w:ascii="Open Sans" w:hAnsi="Open Sans" w:cs="Open Sans"/>
        </w:rPr>
        <w:t>15</w:t>
      </w:r>
      <w:r w:rsidRPr="000F51C2">
        <w:rPr>
          <w:rFonts w:ascii="Open Sans" w:hAnsi="Open Sans" w:cs="Open Sans"/>
        </w:rPr>
        <w:t xml:space="preserve">. </w:t>
      </w:r>
      <w:r w:rsidR="000F51C2">
        <w:rPr>
          <w:rFonts w:ascii="Open Sans" w:hAnsi="Open Sans" w:cs="Open Sans"/>
        </w:rPr>
        <w:t>5</w:t>
      </w:r>
      <w:r w:rsidRPr="000F51C2">
        <w:rPr>
          <w:rFonts w:ascii="Open Sans" w:hAnsi="Open Sans" w:cs="Open Sans"/>
        </w:rPr>
        <w:t>. 202</w:t>
      </w:r>
      <w:r w:rsidR="00194600" w:rsidRPr="000F51C2">
        <w:rPr>
          <w:rFonts w:ascii="Open Sans" w:hAnsi="Open Sans" w:cs="Open Sans"/>
        </w:rPr>
        <w:t>6</w:t>
      </w:r>
      <w:r w:rsidRPr="007E1A55">
        <w:rPr>
          <w:rFonts w:ascii="Open Sans" w:hAnsi="Open Sans" w:cs="Open Sans"/>
        </w:rPr>
        <w:t xml:space="preserve"> oziroma do obojestranskega podpisa </w:t>
      </w:r>
      <w:r w:rsidR="009005B7">
        <w:rPr>
          <w:rFonts w:ascii="Open Sans" w:hAnsi="Open Sans" w:cs="Open Sans"/>
        </w:rPr>
        <w:t>pogodbe</w:t>
      </w:r>
      <w:r w:rsidRPr="007E1A55">
        <w:rPr>
          <w:rFonts w:ascii="Open Sans" w:hAnsi="Open Sans" w:cs="Open Sans"/>
        </w:rPr>
        <w:t>.</w:t>
      </w:r>
    </w:p>
    <w:p w14:paraId="4639EECD" w14:textId="0C61C67A" w:rsidR="00243F89" w:rsidRDefault="00243F89" w:rsidP="006A0869">
      <w:pPr>
        <w:widowControl w:val="0"/>
        <w:tabs>
          <w:tab w:val="left" w:pos="357"/>
          <w:tab w:val="left" w:pos="709"/>
        </w:tabs>
        <w:ind w:left="357" w:hanging="283"/>
        <w:rPr>
          <w:rFonts w:ascii="Open Sans" w:hAnsi="Open Sans" w:cs="Open Sans"/>
        </w:rPr>
      </w:pPr>
    </w:p>
    <w:p w14:paraId="1E07FEDA" w14:textId="33C8C471" w:rsidR="00DA58E7" w:rsidRDefault="00DA58E7" w:rsidP="006A0869">
      <w:pPr>
        <w:widowControl w:val="0"/>
        <w:tabs>
          <w:tab w:val="left" w:pos="357"/>
          <w:tab w:val="left" w:pos="709"/>
        </w:tabs>
        <w:ind w:left="357" w:hanging="283"/>
        <w:rPr>
          <w:rFonts w:ascii="Open Sans" w:hAnsi="Open Sans" w:cs="Open Sans"/>
        </w:rPr>
      </w:pPr>
    </w:p>
    <w:tbl>
      <w:tblPr>
        <w:tblW w:w="9566" w:type="dxa"/>
        <w:tblInd w:w="7" w:type="dxa"/>
        <w:tblLayout w:type="fixed"/>
        <w:tblCellMar>
          <w:left w:w="30" w:type="dxa"/>
          <w:right w:w="30" w:type="dxa"/>
        </w:tblCellMar>
        <w:tblLook w:val="0000" w:firstRow="0" w:lastRow="0" w:firstColumn="0" w:lastColumn="0" w:noHBand="0" w:noVBand="0"/>
      </w:tblPr>
      <w:tblGrid>
        <w:gridCol w:w="3044"/>
        <w:gridCol w:w="1739"/>
        <w:gridCol w:w="4783"/>
      </w:tblGrid>
      <w:tr w:rsidR="00482951" w:rsidRPr="00EF199A" w14:paraId="7443F4F8" w14:textId="77777777" w:rsidTr="00305889">
        <w:trPr>
          <w:trHeight w:val="235"/>
        </w:trPr>
        <w:tc>
          <w:tcPr>
            <w:tcW w:w="3044" w:type="dxa"/>
            <w:tcBorders>
              <w:bottom w:val="single" w:sz="4" w:space="0" w:color="auto"/>
            </w:tcBorders>
          </w:tcPr>
          <w:p w14:paraId="7C761878" w14:textId="77777777" w:rsidR="00482951" w:rsidRDefault="00482951" w:rsidP="00007B46">
            <w:pPr>
              <w:widowControl w:val="0"/>
              <w:jc w:val="both"/>
              <w:rPr>
                <w:rFonts w:ascii="Open Sans" w:hAnsi="Open Sans" w:cs="Open Sans"/>
                <w:snapToGrid w:val="0"/>
                <w:color w:val="000000"/>
              </w:rPr>
            </w:pPr>
          </w:p>
          <w:p w14:paraId="5995A0C3" w14:textId="77777777" w:rsidR="00482951" w:rsidRPr="00EF199A" w:rsidRDefault="00482951" w:rsidP="00007B46">
            <w:pPr>
              <w:widowControl w:val="0"/>
              <w:jc w:val="both"/>
              <w:rPr>
                <w:rFonts w:ascii="Open Sans" w:hAnsi="Open Sans" w:cs="Open Sans"/>
                <w:snapToGrid w:val="0"/>
                <w:color w:val="000000"/>
              </w:rPr>
            </w:pPr>
          </w:p>
        </w:tc>
        <w:tc>
          <w:tcPr>
            <w:tcW w:w="1739" w:type="dxa"/>
          </w:tcPr>
          <w:p w14:paraId="5C454BB4" w14:textId="77777777" w:rsidR="00482951" w:rsidRPr="00EF199A" w:rsidRDefault="00482951" w:rsidP="00007B46">
            <w:pPr>
              <w:widowControl w:val="0"/>
              <w:jc w:val="center"/>
              <w:rPr>
                <w:rFonts w:ascii="Open Sans" w:hAnsi="Open Sans" w:cs="Open Sans"/>
                <w:snapToGrid w:val="0"/>
                <w:color w:val="000000"/>
              </w:rPr>
            </w:pPr>
          </w:p>
        </w:tc>
        <w:tc>
          <w:tcPr>
            <w:tcW w:w="4783" w:type="dxa"/>
            <w:tcBorders>
              <w:bottom w:val="single" w:sz="4" w:space="0" w:color="auto"/>
            </w:tcBorders>
          </w:tcPr>
          <w:p w14:paraId="697623B0" w14:textId="77777777" w:rsidR="00482951" w:rsidRPr="00EF199A" w:rsidRDefault="00482951" w:rsidP="00007B46">
            <w:pPr>
              <w:widowControl w:val="0"/>
              <w:tabs>
                <w:tab w:val="left" w:pos="567"/>
                <w:tab w:val="num" w:pos="851"/>
                <w:tab w:val="left" w:pos="993"/>
              </w:tabs>
              <w:jc w:val="both"/>
              <w:rPr>
                <w:rFonts w:ascii="Open Sans" w:hAnsi="Open Sans" w:cs="Open Sans"/>
                <w:snapToGrid w:val="0"/>
                <w:color w:val="000000"/>
              </w:rPr>
            </w:pPr>
          </w:p>
        </w:tc>
      </w:tr>
      <w:tr w:rsidR="00482951" w:rsidRPr="00EF199A" w14:paraId="55CAC28D" w14:textId="77777777" w:rsidTr="00305889">
        <w:trPr>
          <w:trHeight w:val="235"/>
        </w:trPr>
        <w:tc>
          <w:tcPr>
            <w:tcW w:w="3044" w:type="dxa"/>
            <w:tcBorders>
              <w:top w:val="single" w:sz="4" w:space="0" w:color="auto"/>
            </w:tcBorders>
          </w:tcPr>
          <w:p w14:paraId="78CB6A0B" w14:textId="77777777" w:rsidR="00482951" w:rsidRDefault="00482951" w:rsidP="00007B46">
            <w:pPr>
              <w:widowControl w:val="0"/>
              <w:jc w:val="center"/>
              <w:rPr>
                <w:rFonts w:ascii="Open Sans" w:hAnsi="Open Sans" w:cs="Open Sans"/>
                <w:snapToGrid w:val="0"/>
                <w:color w:val="000000"/>
              </w:rPr>
            </w:pPr>
            <w:r w:rsidRPr="00EF199A">
              <w:rPr>
                <w:rFonts w:ascii="Open Sans" w:hAnsi="Open Sans" w:cs="Open Sans"/>
                <w:snapToGrid w:val="0"/>
                <w:color w:val="000000"/>
              </w:rPr>
              <w:t>(kraj, datum)</w:t>
            </w:r>
          </w:p>
          <w:p w14:paraId="36FD3E89" w14:textId="77777777" w:rsidR="00305889" w:rsidRDefault="00305889" w:rsidP="00007B46">
            <w:pPr>
              <w:widowControl w:val="0"/>
              <w:jc w:val="center"/>
              <w:rPr>
                <w:rFonts w:ascii="Open Sans" w:hAnsi="Open Sans" w:cs="Open Sans"/>
                <w:snapToGrid w:val="0"/>
                <w:color w:val="000000"/>
              </w:rPr>
            </w:pPr>
          </w:p>
          <w:p w14:paraId="4CBCA615" w14:textId="77777777" w:rsidR="00305889" w:rsidRDefault="00305889" w:rsidP="00007B46">
            <w:pPr>
              <w:widowControl w:val="0"/>
              <w:jc w:val="center"/>
              <w:rPr>
                <w:rFonts w:ascii="Open Sans" w:hAnsi="Open Sans" w:cs="Open Sans"/>
                <w:snapToGrid w:val="0"/>
                <w:color w:val="000000"/>
              </w:rPr>
            </w:pPr>
          </w:p>
          <w:p w14:paraId="2F74F1C7" w14:textId="77777777" w:rsidR="00305889" w:rsidRDefault="00305889" w:rsidP="00007B46">
            <w:pPr>
              <w:widowControl w:val="0"/>
              <w:jc w:val="center"/>
              <w:rPr>
                <w:rFonts w:ascii="Open Sans" w:hAnsi="Open Sans" w:cs="Open Sans"/>
                <w:snapToGrid w:val="0"/>
                <w:color w:val="000000"/>
              </w:rPr>
            </w:pPr>
          </w:p>
          <w:p w14:paraId="34437CC5" w14:textId="77777777" w:rsidR="00305889" w:rsidRDefault="00305889" w:rsidP="00007B46">
            <w:pPr>
              <w:widowControl w:val="0"/>
              <w:jc w:val="center"/>
              <w:rPr>
                <w:rFonts w:ascii="Open Sans" w:hAnsi="Open Sans" w:cs="Open Sans"/>
                <w:snapToGrid w:val="0"/>
                <w:color w:val="000000"/>
              </w:rPr>
            </w:pPr>
          </w:p>
          <w:p w14:paraId="2162DAA1" w14:textId="77777777" w:rsidR="00305889" w:rsidRDefault="00305889" w:rsidP="00007B46">
            <w:pPr>
              <w:widowControl w:val="0"/>
              <w:jc w:val="center"/>
              <w:rPr>
                <w:rFonts w:ascii="Open Sans" w:hAnsi="Open Sans" w:cs="Open Sans"/>
                <w:snapToGrid w:val="0"/>
                <w:color w:val="000000"/>
              </w:rPr>
            </w:pPr>
          </w:p>
          <w:p w14:paraId="4ABDB500" w14:textId="77777777" w:rsidR="00305889" w:rsidRDefault="00305889" w:rsidP="00007B46">
            <w:pPr>
              <w:widowControl w:val="0"/>
              <w:jc w:val="center"/>
              <w:rPr>
                <w:rFonts w:ascii="Open Sans" w:hAnsi="Open Sans" w:cs="Open Sans"/>
                <w:snapToGrid w:val="0"/>
                <w:color w:val="000000"/>
              </w:rPr>
            </w:pPr>
          </w:p>
          <w:p w14:paraId="1F5CFEE2" w14:textId="77777777" w:rsidR="00305889" w:rsidRDefault="00305889" w:rsidP="00007B46">
            <w:pPr>
              <w:widowControl w:val="0"/>
              <w:jc w:val="center"/>
              <w:rPr>
                <w:rFonts w:ascii="Open Sans" w:hAnsi="Open Sans" w:cs="Open Sans"/>
                <w:snapToGrid w:val="0"/>
                <w:color w:val="000000"/>
              </w:rPr>
            </w:pPr>
          </w:p>
          <w:p w14:paraId="316474AD" w14:textId="77777777" w:rsidR="00305889" w:rsidRDefault="00305889" w:rsidP="00007B46">
            <w:pPr>
              <w:widowControl w:val="0"/>
              <w:jc w:val="center"/>
              <w:rPr>
                <w:rFonts w:ascii="Open Sans" w:hAnsi="Open Sans" w:cs="Open Sans"/>
                <w:snapToGrid w:val="0"/>
                <w:color w:val="000000"/>
              </w:rPr>
            </w:pPr>
          </w:p>
          <w:p w14:paraId="34F68CB3" w14:textId="77777777" w:rsidR="00305889" w:rsidRDefault="00305889" w:rsidP="00007B46">
            <w:pPr>
              <w:widowControl w:val="0"/>
              <w:jc w:val="center"/>
              <w:rPr>
                <w:rFonts w:ascii="Open Sans" w:hAnsi="Open Sans" w:cs="Open Sans"/>
                <w:snapToGrid w:val="0"/>
                <w:color w:val="000000"/>
              </w:rPr>
            </w:pPr>
          </w:p>
          <w:p w14:paraId="6A1289B3" w14:textId="77777777" w:rsidR="00305889" w:rsidRDefault="00305889" w:rsidP="00007B46">
            <w:pPr>
              <w:widowControl w:val="0"/>
              <w:jc w:val="center"/>
              <w:rPr>
                <w:rFonts w:ascii="Open Sans" w:hAnsi="Open Sans" w:cs="Open Sans"/>
                <w:snapToGrid w:val="0"/>
                <w:color w:val="000000"/>
              </w:rPr>
            </w:pPr>
          </w:p>
          <w:p w14:paraId="0D6185D6" w14:textId="77777777" w:rsidR="00305889" w:rsidRDefault="00305889" w:rsidP="00007B46">
            <w:pPr>
              <w:widowControl w:val="0"/>
              <w:jc w:val="center"/>
              <w:rPr>
                <w:rFonts w:ascii="Open Sans" w:hAnsi="Open Sans" w:cs="Open Sans"/>
                <w:snapToGrid w:val="0"/>
                <w:color w:val="000000"/>
              </w:rPr>
            </w:pPr>
          </w:p>
          <w:p w14:paraId="5E33532A" w14:textId="77777777" w:rsidR="00305889" w:rsidRDefault="00305889" w:rsidP="00007B46">
            <w:pPr>
              <w:widowControl w:val="0"/>
              <w:jc w:val="center"/>
              <w:rPr>
                <w:rFonts w:ascii="Open Sans" w:hAnsi="Open Sans" w:cs="Open Sans"/>
                <w:snapToGrid w:val="0"/>
                <w:color w:val="000000"/>
              </w:rPr>
            </w:pPr>
          </w:p>
          <w:p w14:paraId="1420FE33" w14:textId="77777777" w:rsidR="00305889" w:rsidRDefault="00305889" w:rsidP="00007B46">
            <w:pPr>
              <w:widowControl w:val="0"/>
              <w:jc w:val="center"/>
              <w:rPr>
                <w:rFonts w:ascii="Open Sans" w:hAnsi="Open Sans" w:cs="Open Sans"/>
                <w:snapToGrid w:val="0"/>
                <w:color w:val="000000"/>
              </w:rPr>
            </w:pPr>
          </w:p>
          <w:p w14:paraId="23C5C8D4" w14:textId="77777777" w:rsidR="00305889" w:rsidRDefault="00305889" w:rsidP="00007B46">
            <w:pPr>
              <w:widowControl w:val="0"/>
              <w:jc w:val="center"/>
              <w:rPr>
                <w:rFonts w:ascii="Open Sans" w:hAnsi="Open Sans" w:cs="Open Sans"/>
                <w:snapToGrid w:val="0"/>
                <w:color w:val="000000"/>
              </w:rPr>
            </w:pPr>
          </w:p>
          <w:p w14:paraId="692B7ADF" w14:textId="77777777" w:rsidR="00305889" w:rsidRDefault="00305889" w:rsidP="00007B46">
            <w:pPr>
              <w:widowControl w:val="0"/>
              <w:jc w:val="center"/>
              <w:rPr>
                <w:rFonts w:ascii="Open Sans" w:hAnsi="Open Sans" w:cs="Open Sans"/>
                <w:snapToGrid w:val="0"/>
                <w:color w:val="000000"/>
              </w:rPr>
            </w:pPr>
          </w:p>
          <w:p w14:paraId="0E9BD497" w14:textId="77777777" w:rsidR="00305889" w:rsidRDefault="00305889" w:rsidP="00007B46">
            <w:pPr>
              <w:widowControl w:val="0"/>
              <w:jc w:val="center"/>
              <w:rPr>
                <w:rFonts w:ascii="Open Sans" w:hAnsi="Open Sans" w:cs="Open Sans"/>
                <w:snapToGrid w:val="0"/>
                <w:color w:val="000000"/>
              </w:rPr>
            </w:pPr>
          </w:p>
          <w:p w14:paraId="665E39E0" w14:textId="77777777" w:rsidR="00305889" w:rsidRDefault="00305889" w:rsidP="00007B46">
            <w:pPr>
              <w:widowControl w:val="0"/>
              <w:jc w:val="center"/>
              <w:rPr>
                <w:rFonts w:ascii="Open Sans" w:hAnsi="Open Sans" w:cs="Open Sans"/>
                <w:snapToGrid w:val="0"/>
                <w:color w:val="000000"/>
              </w:rPr>
            </w:pPr>
          </w:p>
          <w:p w14:paraId="588A1121" w14:textId="77777777" w:rsidR="00305889" w:rsidRDefault="00305889" w:rsidP="00007B46">
            <w:pPr>
              <w:widowControl w:val="0"/>
              <w:jc w:val="center"/>
              <w:rPr>
                <w:rFonts w:ascii="Open Sans" w:hAnsi="Open Sans" w:cs="Open Sans"/>
                <w:snapToGrid w:val="0"/>
                <w:color w:val="000000"/>
              </w:rPr>
            </w:pPr>
          </w:p>
          <w:p w14:paraId="3A62C487" w14:textId="77777777" w:rsidR="00305889" w:rsidRDefault="00305889" w:rsidP="00007B46">
            <w:pPr>
              <w:widowControl w:val="0"/>
              <w:jc w:val="center"/>
              <w:rPr>
                <w:rFonts w:ascii="Open Sans" w:hAnsi="Open Sans" w:cs="Open Sans"/>
                <w:snapToGrid w:val="0"/>
                <w:color w:val="000000"/>
              </w:rPr>
            </w:pPr>
          </w:p>
          <w:p w14:paraId="5D3CD9D7" w14:textId="77777777" w:rsidR="00305889" w:rsidRDefault="00305889" w:rsidP="00007B46">
            <w:pPr>
              <w:widowControl w:val="0"/>
              <w:jc w:val="center"/>
              <w:rPr>
                <w:rFonts w:ascii="Open Sans" w:hAnsi="Open Sans" w:cs="Open Sans"/>
                <w:snapToGrid w:val="0"/>
                <w:color w:val="000000"/>
              </w:rPr>
            </w:pPr>
          </w:p>
          <w:p w14:paraId="3727F483" w14:textId="77777777" w:rsidR="00305889" w:rsidRDefault="00305889" w:rsidP="00007B46">
            <w:pPr>
              <w:widowControl w:val="0"/>
              <w:jc w:val="center"/>
              <w:rPr>
                <w:rFonts w:ascii="Open Sans" w:hAnsi="Open Sans" w:cs="Open Sans"/>
                <w:snapToGrid w:val="0"/>
                <w:color w:val="000000"/>
              </w:rPr>
            </w:pPr>
          </w:p>
          <w:p w14:paraId="2107EF24" w14:textId="77777777" w:rsidR="00305889" w:rsidRDefault="00305889" w:rsidP="00007B46">
            <w:pPr>
              <w:widowControl w:val="0"/>
              <w:jc w:val="center"/>
              <w:rPr>
                <w:rFonts w:ascii="Open Sans" w:hAnsi="Open Sans" w:cs="Open Sans"/>
                <w:snapToGrid w:val="0"/>
                <w:color w:val="000000"/>
              </w:rPr>
            </w:pPr>
          </w:p>
          <w:p w14:paraId="3BD8996C" w14:textId="77777777" w:rsidR="00305889" w:rsidRDefault="00305889" w:rsidP="00007B46">
            <w:pPr>
              <w:widowControl w:val="0"/>
              <w:jc w:val="center"/>
              <w:rPr>
                <w:rFonts w:ascii="Open Sans" w:hAnsi="Open Sans" w:cs="Open Sans"/>
                <w:snapToGrid w:val="0"/>
                <w:color w:val="000000"/>
              </w:rPr>
            </w:pPr>
          </w:p>
          <w:p w14:paraId="50B4F38C" w14:textId="77777777" w:rsidR="00305889" w:rsidRDefault="00305889" w:rsidP="00007B46">
            <w:pPr>
              <w:widowControl w:val="0"/>
              <w:jc w:val="center"/>
              <w:rPr>
                <w:rFonts w:ascii="Open Sans" w:hAnsi="Open Sans" w:cs="Open Sans"/>
                <w:snapToGrid w:val="0"/>
                <w:color w:val="000000"/>
              </w:rPr>
            </w:pPr>
          </w:p>
          <w:p w14:paraId="4109D52E" w14:textId="77777777" w:rsidR="00305889" w:rsidRDefault="00305889" w:rsidP="00007B46">
            <w:pPr>
              <w:widowControl w:val="0"/>
              <w:jc w:val="center"/>
              <w:rPr>
                <w:rFonts w:ascii="Open Sans" w:hAnsi="Open Sans" w:cs="Open Sans"/>
                <w:snapToGrid w:val="0"/>
                <w:color w:val="000000"/>
              </w:rPr>
            </w:pPr>
          </w:p>
          <w:p w14:paraId="1B648DF4" w14:textId="77777777" w:rsidR="00305889" w:rsidRDefault="00305889" w:rsidP="00007B46">
            <w:pPr>
              <w:widowControl w:val="0"/>
              <w:jc w:val="center"/>
              <w:rPr>
                <w:rFonts w:ascii="Open Sans" w:hAnsi="Open Sans" w:cs="Open Sans"/>
                <w:snapToGrid w:val="0"/>
                <w:color w:val="000000"/>
              </w:rPr>
            </w:pPr>
          </w:p>
          <w:p w14:paraId="3CECBBA4" w14:textId="77777777" w:rsidR="00305889" w:rsidRDefault="00305889" w:rsidP="00007B46">
            <w:pPr>
              <w:widowControl w:val="0"/>
              <w:jc w:val="center"/>
              <w:rPr>
                <w:rFonts w:ascii="Open Sans" w:hAnsi="Open Sans" w:cs="Open Sans"/>
                <w:snapToGrid w:val="0"/>
                <w:color w:val="000000"/>
              </w:rPr>
            </w:pPr>
          </w:p>
          <w:p w14:paraId="2527D9AF" w14:textId="77777777" w:rsidR="00305889" w:rsidRDefault="00305889" w:rsidP="00007B46">
            <w:pPr>
              <w:widowControl w:val="0"/>
              <w:jc w:val="center"/>
              <w:rPr>
                <w:rFonts w:ascii="Open Sans" w:hAnsi="Open Sans" w:cs="Open Sans"/>
                <w:snapToGrid w:val="0"/>
                <w:color w:val="000000"/>
              </w:rPr>
            </w:pPr>
          </w:p>
          <w:p w14:paraId="42F843AE" w14:textId="77777777" w:rsidR="00305889" w:rsidRDefault="00305889" w:rsidP="00007B46">
            <w:pPr>
              <w:widowControl w:val="0"/>
              <w:jc w:val="center"/>
              <w:rPr>
                <w:rFonts w:ascii="Open Sans" w:hAnsi="Open Sans" w:cs="Open Sans"/>
                <w:snapToGrid w:val="0"/>
                <w:color w:val="000000"/>
              </w:rPr>
            </w:pPr>
          </w:p>
          <w:p w14:paraId="1C0669EA" w14:textId="77777777" w:rsidR="00305889" w:rsidRDefault="00305889" w:rsidP="00007B46">
            <w:pPr>
              <w:widowControl w:val="0"/>
              <w:jc w:val="center"/>
              <w:rPr>
                <w:rFonts w:ascii="Open Sans" w:hAnsi="Open Sans" w:cs="Open Sans"/>
                <w:snapToGrid w:val="0"/>
                <w:color w:val="000000"/>
              </w:rPr>
            </w:pPr>
          </w:p>
          <w:p w14:paraId="25DFCE91" w14:textId="77777777" w:rsidR="00305889" w:rsidRDefault="00305889" w:rsidP="00007B46">
            <w:pPr>
              <w:widowControl w:val="0"/>
              <w:jc w:val="center"/>
              <w:rPr>
                <w:rFonts w:ascii="Open Sans" w:hAnsi="Open Sans" w:cs="Open Sans"/>
                <w:snapToGrid w:val="0"/>
                <w:color w:val="000000"/>
              </w:rPr>
            </w:pPr>
          </w:p>
          <w:p w14:paraId="3EBCC690" w14:textId="77777777" w:rsidR="00305889" w:rsidRDefault="00305889" w:rsidP="00007B46">
            <w:pPr>
              <w:widowControl w:val="0"/>
              <w:jc w:val="center"/>
              <w:rPr>
                <w:rFonts w:ascii="Open Sans" w:hAnsi="Open Sans" w:cs="Open Sans"/>
                <w:snapToGrid w:val="0"/>
                <w:color w:val="000000"/>
              </w:rPr>
            </w:pPr>
          </w:p>
          <w:p w14:paraId="6B4E6CDC" w14:textId="77777777" w:rsidR="00305889" w:rsidRDefault="00305889" w:rsidP="00007B46">
            <w:pPr>
              <w:widowControl w:val="0"/>
              <w:jc w:val="center"/>
              <w:rPr>
                <w:rFonts w:ascii="Open Sans" w:hAnsi="Open Sans" w:cs="Open Sans"/>
                <w:snapToGrid w:val="0"/>
                <w:color w:val="000000"/>
              </w:rPr>
            </w:pPr>
          </w:p>
          <w:p w14:paraId="6E19CCB8" w14:textId="6B1A4ED0" w:rsidR="00305889" w:rsidRPr="00EF199A" w:rsidRDefault="00305889" w:rsidP="00007B46">
            <w:pPr>
              <w:widowControl w:val="0"/>
              <w:jc w:val="center"/>
              <w:rPr>
                <w:rFonts w:ascii="Open Sans" w:hAnsi="Open Sans" w:cs="Open Sans"/>
                <w:snapToGrid w:val="0"/>
                <w:color w:val="000000"/>
              </w:rPr>
            </w:pPr>
          </w:p>
        </w:tc>
        <w:tc>
          <w:tcPr>
            <w:tcW w:w="1739" w:type="dxa"/>
          </w:tcPr>
          <w:p w14:paraId="6ECFAE25" w14:textId="23E20DE9" w:rsidR="00482951" w:rsidRPr="00EF199A" w:rsidRDefault="00482951" w:rsidP="00007B46">
            <w:pPr>
              <w:widowControl w:val="0"/>
              <w:jc w:val="center"/>
              <w:rPr>
                <w:rFonts w:ascii="Open Sans" w:hAnsi="Open Sans" w:cs="Open Sans"/>
                <w:snapToGrid w:val="0"/>
                <w:color w:val="000000"/>
              </w:rPr>
            </w:pPr>
            <w:r>
              <w:rPr>
                <w:rFonts w:ascii="Open Sans" w:hAnsi="Open Sans" w:cs="Open Sans"/>
                <w:snapToGrid w:val="0"/>
                <w:color w:val="000000"/>
              </w:rPr>
              <w:t xml:space="preserve"> </w:t>
            </w:r>
            <w:r w:rsidRPr="00EF199A">
              <w:rPr>
                <w:rFonts w:ascii="Open Sans" w:hAnsi="Open Sans" w:cs="Open Sans"/>
                <w:snapToGrid w:val="0"/>
                <w:color w:val="000000"/>
              </w:rPr>
              <w:t>žig</w:t>
            </w:r>
          </w:p>
        </w:tc>
        <w:tc>
          <w:tcPr>
            <w:tcW w:w="4783" w:type="dxa"/>
            <w:tcBorders>
              <w:top w:val="single" w:sz="4" w:space="0" w:color="auto"/>
            </w:tcBorders>
          </w:tcPr>
          <w:p w14:paraId="45F63D51" w14:textId="77777777" w:rsidR="00482951" w:rsidRDefault="00482951" w:rsidP="00007B46">
            <w:pPr>
              <w:widowControl w:val="0"/>
              <w:jc w:val="center"/>
              <w:rPr>
                <w:rFonts w:ascii="Open Sans" w:hAnsi="Open Sans" w:cs="Open Sans"/>
                <w:snapToGrid w:val="0"/>
                <w:color w:val="000000"/>
              </w:rPr>
            </w:pPr>
            <w:r w:rsidRPr="00EF199A">
              <w:rPr>
                <w:rFonts w:ascii="Open Sans" w:hAnsi="Open Sans" w:cs="Open Sans"/>
                <w:snapToGrid w:val="0"/>
                <w:color w:val="000000"/>
              </w:rPr>
              <w:t>(naziv in podpis odgovorne osebe ponudnika)</w:t>
            </w:r>
          </w:p>
          <w:p w14:paraId="624930B4" w14:textId="77777777" w:rsidR="00482951" w:rsidRDefault="00482951" w:rsidP="00007B46">
            <w:pPr>
              <w:widowControl w:val="0"/>
              <w:jc w:val="center"/>
              <w:rPr>
                <w:rFonts w:ascii="Open Sans" w:hAnsi="Open Sans" w:cs="Open Sans"/>
                <w:snapToGrid w:val="0"/>
                <w:color w:val="000000"/>
              </w:rPr>
            </w:pPr>
          </w:p>
          <w:p w14:paraId="6A9FC83C" w14:textId="77777777" w:rsidR="00482951" w:rsidRDefault="00482951" w:rsidP="00007B46">
            <w:pPr>
              <w:widowControl w:val="0"/>
              <w:jc w:val="center"/>
              <w:rPr>
                <w:rFonts w:ascii="Open Sans" w:hAnsi="Open Sans" w:cs="Open Sans"/>
                <w:snapToGrid w:val="0"/>
                <w:color w:val="000000"/>
              </w:rPr>
            </w:pPr>
          </w:p>
          <w:p w14:paraId="1972FB5A" w14:textId="77777777" w:rsidR="00482951" w:rsidRDefault="00482951" w:rsidP="00007B46">
            <w:pPr>
              <w:widowControl w:val="0"/>
              <w:jc w:val="center"/>
              <w:rPr>
                <w:rFonts w:ascii="Open Sans" w:hAnsi="Open Sans" w:cs="Open Sans"/>
                <w:snapToGrid w:val="0"/>
                <w:color w:val="000000"/>
              </w:rPr>
            </w:pPr>
          </w:p>
          <w:p w14:paraId="7A2A6E34" w14:textId="77777777" w:rsidR="00482951" w:rsidRDefault="00482951" w:rsidP="00007B46">
            <w:pPr>
              <w:widowControl w:val="0"/>
              <w:jc w:val="center"/>
              <w:rPr>
                <w:rFonts w:ascii="Open Sans" w:hAnsi="Open Sans" w:cs="Open Sans"/>
                <w:snapToGrid w:val="0"/>
                <w:color w:val="000000"/>
              </w:rPr>
            </w:pPr>
          </w:p>
          <w:p w14:paraId="59E474D7" w14:textId="77777777" w:rsidR="00482951" w:rsidRDefault="00482951" w:rsidP="00007B46">
            <w:pPr>
              <w:widowControl w:val="0"/>
              <w:jc w:val="center"/>
              <w:rPr>
                <w:rFonts w:ascii="Open Sans" w:hAnsi="Open Sans" w:cs="Open Sans"/>
                <w:snapToGrid w:val="0"/>
                <w:color w:val="000000"/>
              </w:rPr>
            </w:pPr>
          </w:p>
          <w:p w14:paraId="79214828" w14:textId="77777777" w:rsidR="00482951" w:rsidRDefault="00482951" w:rsidP="00007B46">
            <w:pPr>
              <w:widowControl w:val="0"/>
              <w:jc w:val="center"/>
              <w:rPr>
                <w:rFonts w:ascii="Open Sans" w:hAnsi="Open Sans" w:cs="Open Sans"/>
                <w:snapToGrid w:val="0"/>
                <w:color w:val="000000"/>
              </w:rPr>
            </w:pPr>
          </w:p>
          <w:p w14:paraId="24BCD21F" w14:textId="77777777" w:rsidR="00482951" w:rsidRDefault="00482951" w:rsidP="00007B46">
            <w:pPr>
              <w:widowControl w:val="0"/>
              <w:jc w:val="center"/>
              <w:rPr>
                <w:rFonts w:ascii="Open Sans" w:hAnsi="Open Sans" w:cs="Open Sans"/>
                <w:snapToGrid w:val="0"/>
                <w:color w:val="000000"/>
              </w:rPr>
            </w:pPr>
          </w:p>
          <w:p w14:paraId="74B67174" w14:textId="77777777" w:rsidR="00482951" w:rsidRDefault="00482951" w:rsidP="00007B46">
            <w:pPr>
              <w:widowControl w:val="0"/>
              <w:jc w:val="center"/>
              <w:rPr>
                <w:rFonts w:ascii="Open Sans" w:hAnsi="Open Sans" w:cs="Open Sans"/>
                <w:snapToGrid w:val="0"/>
                <w:color w:val="000000"/>
              </w:rPr>
            </w:pPr>
          </w:p>
          <w:p w14:paraId="19B7A79A" w14:textId="77777777" w:rsidR="00482951" w:rsidRDefault="00482951" w:rsidP="00007B46">
            <w:pPr>
              <w:widowControl w:val="0"/>
              <w:jc w:val="center"/>
              <w:rPr>
                <w:rFonts w:ascii="Open Sans" w:hAnsi="Open Sans" w:cs="Open Sans"/>
                <w:snapToGrid w:val="0"/>
                <w:color w:val="000000"/>
              </w:rPr>
            </w:pPr>
          </w:p>
          <w:p w14:paraId="264BD49C" w14:textId="77777777" w:rsidR="00482951" w:rsidRDefault="00482951" w:rsidP="00007B46">
            <w:pPr>
              <w:widowControl w:val="0"/>
              <w:jc w:val="center"/>
              <w:rPr>
                <w:rFonts w:ascii="Open Sans" w:hAnsi="Open Sans" w:cs="Open Sans"/>
                <w:snapToGrid w:val="0"/>
                <w:color w:val="000000"/>
              </w:rPr>
            </w:pPr>
          </w:p>
          <w:p w14:paraId="0B755881" w14:textId="77777777" w:rsidR="00482951" w:rsidRDefault="00482951" w:rsidP="00007B46">
            <w:pPr>
              <w:widowControl w:val="0"/>
              <w:jc w:val="center"/>
              <w:rPr>
                <w:rFonts w:ascii="Open Sans" w:hAnsi="Open Sans" w:cs="Open Sans"/>
                <w:snapToGrid w:val="0"/>
                <w:color w:val="000000"/>
              </w:rPr>
            </w:pPr>
          </w:p>
          <w:p w14:paraId="03009903" w14:textId="77777777" w:rsidR="00482951" w:rsidRDefault="00482951" w:rsidP="00007B46">
            <w:pPr>
              <w:widowControl w:val="0"/>
              <w:jc w:val="center"/>
              <w:rPr>
                <w:rFonts w:ascii="Open Sans" w:hAnsi="Open Sans" w:cs="Open Sans"/>
                <w:snapToGrid w:val="0"/>
                <w:color w:val="000000"/>
              </w:rPr>
            </w:pPr>
          </w:p>
          <w:p w14:paraId="533A3B09" w14:textId="77777777" w:rsidR="00482951" w:rsidRDefault="00482951" w:rsidP="00007B46">
            <w:pPr>
              <w:widowControl w:val="0"/>
              <w:jc w:val="center"/>
              <w:rPr>
                <w:rFonts w:ascii="Open Sans" w:hAnsi="Open Sans" w:cs="Open Sans"/>
                <w:snapToGrid w:val="0"/>
                <w:color w:val="000000"/>
              </w:rPr>
            </w:pPr>
          </w:p>
          <w:p w14:paraId="6588E40D" w14:textId="77777777" w:rsidR="00482951" w:rsidRDefault="00482951" w:rsidP="00007B46">
            <w:pPr>
              <w:widowControl w:val="0"/>
              <w:jc w:val="center"/>
              <w:rPr>
                <w:rFonts w:ascii="Open Sans" w:hAnsi="Open Sans" w:cs="Open Sans"/>
                <w:snapToGrid w:val="0"/>
                <w:color w:val="000000"/>
              </w:rPr>
            </w:pPr>
          </w:p>
          <w:p w14:paraId="0773FC29" w14:textId="77777777" w:rsidR="00482951" w:rsidRDefault="00482951" w:rsidP="00007B46">
            <w:pPr>
              <w:widowControl w:val="0"/>
              <w:jc w:val="center"/>
              <w:rPr>
                <w:rFonts w:ascii="Open Sans" w:hAnsi="Open Sans" w:cs="Open Sans"/>
                <w:snapToGrid w:val="0"/>
                <w:color w:val="000000"/>
              </w:rPr>
            </w:pPr>
          </w:p>
          <w:p w14:paraId="3B1DADD3" w14:textId="77777777" w:rsidR="00482951" w:rsidRDefault="00482951" w:rsidP="00007B46">
            <w:pPr>
              <w:widowControl w:val="0"/>
              <w:jc w:val="center"/>
              <w:rPr>
                <w:rFonts w:ascii="Open Sans" w:hAnsi="Open Sans" w:cs="Open Sans"/>
                <w:snapToGrid w:val="0"/>
                <w:color w:val="000000"/>
              </w:rPr>
            </w:pPr>
          </w:p>
          <w:p w14:paraId="78233734" w14:textId="77777777" w:rsidR="00482951" w:rsidRDefault="00482951" w:rsidP="00007B46">
            <w:pPr>
              <w:widowControl w:val="0"/>
              <w:jc w:val="center"/>
              <w:rPr>
                <w:rFonts w:ascii="Open Sans" w:hAnsi="Open Sans" w:cs="Open Sans"/>
                <w:snapToGrid w:val="0"/>
                <w:color w:val="000000"/>
              </w:rPr>
            </w:pPr>
          </w:p>
          <w:p w14:paraId="636BDF30" w14:textId="77777777" w:rsidR="00482951" w:rsidRDefault="00482951" w:rsidP="00007B46">
            <w:pPr>
              <w:widowControl w:val="0"/>
              <w:jc w:val="center"/>
              <w:rPr>
                <w:rFonts w:ascii="Open Sans" w:hAnsi="Open Sans" w:cs="Open Sans"/>
                <w:snapToGrid w:val="0"/>
                <w:color w:val="000000"/>
              </w:rPr>
            </w:pPr>
          </w:p>
          <w:p w14:paraId="03B1D94A" w14:textId="77777777" w:rsidR="00482951" w:rsidRDefault="00482951" w:rsidP="00007B46">
            <w:pPr>
              <w:widowControl w:val="0"/>
              <w:jc w:val="center"/>
              <w:rPr>
                <w:rFonts w:ascii="Open Sans" w:hAnsi="Open Sans" w:cs="Open Sans"/>
                <w:snapToGrid w:val="0"/>
                <w:color w:val="000000"/>
              </w:rPr>
            </w:pPr>
          </w:p>
          <w:p w14:paraId="175989AA" w14:textId="77777777" w:rsidR="00482951" w:rsidRDefault="00482951" w:rsidP="00007B46">
            <w:pPr>
              <w:widowControl w:val="0"/>
              <w:jc w:val="center"/>
              <w:rPr>
                <w:rFonts w:ascii="Open Sans" w:hAnsi="Open Sans" w:cs="Open Sans"/>
                <w:snapToGrid w:val="0"/>
                <w:color w:val="000000"/>
              </w:rPr>
            </w:pPr>
          </w:p>
          <w:p w14:paraId="492AB86F" w14:textId="77777777" w:rsidR="00482951" w:rsidRDefault="00482951" w:rsidP="00007B46">
            <w:pPr>
              <w:widowControl w:val="0"/>
              <w:jc w:val="center"/>
              <w:rPr>
                <w:rFonts w:ascii="Open Sans" w:hAnsi="Open Sans" w:cs="Open Sans"/>
                <w:snapToGrid w:val="0"/>
                <w:color w:val="000000"/>
              </w:rPr>
            </w:pPr>
          </w:p>
          <w:p w14:paraId="1A515866" w14:textId="77777777" w:rsidR="00482951" w:rsidRDefault="00482951" w:rsidP="00007B46">
            <w:pPr>
              <w:widowControl w:val="0"/>
              <w:jc w:val="center"/>
              <w:rPr>
                <w:rFonts w:ascii="Open Sans" w:hAnsi="Open Sans" w:cs="Open Sans"/>
                <w:snapToGrid w:val="0"/>
                <w:color w:val="000000"/>
              </w:rPr>
            </w:pPr>
          </w:p>
          <w:p w14:paraId="7AF45DCD" w14:textId="77777777" w:rsidR="00482951" w:rsidRDefault="00482951" w:rsidP="00007B46">
            <w:pPr>
              <w:widowControl w:val="0"/>
              <w:jc w:val="center"/>
              <w:rPr>
                <w:rFonts w:ascii="Open Sans" w:hAnsi="Open Sans" w:cs="Open Sans"/>
                <w:snapToGrid w:val="0"/>
                <w:color w:val="000000"/>
              </w:rPr>
            </w:pPr>
          </w:p>
          <w:p w14:paraId="4A6BF7CA" w14:textId="77777777" w:rsidR="00482951" w:rsidRDefault="00482951" w:rsidP="00007B46">
            <w:pPr>
              <w:widowControl w:val="0"/>
              <w:jc w:val="center"/>
              <w:rPr>
                <w:rFonts w:ascii="Open Sans" w:hAnsi="Open Sans" w:cs="Open Sans"/>
                <w:snapToGrid w:val="0"/>
                <w:color w:val="000000"/>
              </w:rPr>
            </w:pPr>
          </w:p>
          <w:p w14:paraId="4B1B09AB" w14:textId="77777777" w:rsidR="00482951" w:rsidRDefault="00482951" w:rsidP="00007B46">
            <w:pPr>
              <w:widowControl w:val="0"/>
              <w:jc w:val="center"/>
              <w:rPr>
                <w:rFonts w:ascii="Open Sans" w:hAnsi="Open Sans" w:cs="Open Sans"/>
                <w:snapToGrid w:val="0"/>
                <w:color w:val="000000"/>
              </w:rPr>
            </w:pPr>
          </w:p>
          <w:p w14:paraId="5103EBEE" w14:textId="77777777" w:rsidR="00482951" w:rsidRDefault="00482951" w:rsidP="00007B46">
            <w:pPr>
              <w:widowControl w:val="0"/>
              <w:jc w:val="center"/>
              <w:rPr>
                <w:rFonts w:ascii="Open Sans" w:hAnsi="Open Sans" w:cs="Open Sans"/>
                <w:snapToGrid w:val="0"/>
                <w:color w:val="000000"/>
              </w:rPr>
            </w:pPr>
          </w:p>
          <w:p w14:paraId="04E5B285" w14:textId="77777777" w:rsidR="00482951" w:rsidRDefault="00482951" w:rsidP="00007B46">
            <w:pPr>
              <w:widowControl w:val="0"/>
              <w:jc w:val="center"/>
              <w:rPr>
                <w:rFonts w:ascii="Open Sans" w:hAnsi="Open Sans" w:cs="Open Sans"/>
                <w:snapToGrid w:val="0"/>
                <w:color w:val="000000"/>
              </w:rPr>
            </w:pPr>
          </w:p>
          <w:p w14:paraId="07FF2450" w14:textId="77777777" w:rsidR="00482951" w:rsidRDefault="00482951" w:rsidP="00007B46">
            <w:pPr>
              <w:widowControl w:val="0"/>
              <w:jc w:val="center"/>
              <w:rPr>
                <w:rFonts w:ascii="Open Sans" w:hAnsi="Open Sans" w:cs="Open Sans"/>
                <w:snapToGrid w:val="0"/>
                <w:color w:val="000000"/>
              </w:rPr>
            </w:pPr>
          </w:p>
          <w:p w14:paraId="1B801212" w14:textId="77777777" w:rsidR="00482951" w:rsidRDefault="00482951" w:rsidP="00007B46">
            <w:pPr>
              <w:widowControl w:val="0"/>
              <w:jc w:val="center"/>
              <w:rPr>
                <w:rFonts w:ascii="Open Sans" w:hAnsi="Open Sans" w:cs="Open Sans"/>
                <w:snapToGrid w:val="0"/>
                <w:color w:val="000000"/>
              </w:rPr>
            </w:pPr>
          </w:p>
          <w:p w14:paraId="4C5992D9" w14:textId="77777777" w:rsidR="00482951" w:rsidRDefault="00482951" w:rsidP="00007B46">
            <w:pPr>
              <w:widowControl w:val="0"/>
              <w:jc w:val="center"/>
              <w:rPr>
                <w:rFonts w:ascii="Open Sans" w:hAnsi="Open Sans" w:cs="Open Sans"/>
                <w:snapToGrid w:val="0"/>
                <w:color w:val="000000"/>
              </w:rPr>
            </w:pPr>
          </w:p>
          <w:p w14:paraId="385A18A8" w14:textId="77777777" w:rsidR="00482951" w:rsidRDefault="00482951" w:rsidP="00007B46">
            <w:pPr>
              <w:widowControl w:val="0"/>
              <w:jc w:val="center"/>
              <w:rPr>
                <w:rFonts w:ascii="Open Sans" w:hAnsi="Open Sans" w:cs="Open Sans"/>
                <w:snapToGrid w:val="0"/>
                <w:color w:val="000000"/>
              </w:rPr>
            </w:pPr>
          </w:p>
          <w:p w14:paraId="45F2D2B8" w14:textId="77777777" w:rsidR="00482951" w:rsidRDefault="00482951" w:rsidP="00007B46">
            <w:pPr>
              <w:widowControl w:val="0"/>
              <w:jc w:val="center"/>
              <w:rPr>
                <w:rFonts w:ascii="Open Sans" w:hAnsi="Open Sans" w:cs="Open Sans"/>
                <w:snapToGrid w:val="0"/>
                <w:color w:val="000000"/>
              </w:rPr>
            </w:pPr>
          </w:p>
          <w:p w14:paraId="3058B2A9" w14:textId="7370B594" w:rsidR="00482951" w:rsidRPr="00EF199A" w:rsidRDefault="00482951" w:rsidP="00007B46">
            <w:pPr>
              <w:widowControl w:val="0"/>
              <w:jc w:val="center"/>
              <w:rPr>
                <w:rFonts w:ascii="Open Sans" w:hAnsi="Open Sans" w:cs="Open Sans"/>
                <w:snapToGrid w:val="0"/>
                <w:color w:val="000000"/>
              </w:rPr>
            </w:pPr>
          </w:p>
        </w:tc>
      </w:tr>
    </w:tbl>
    <w:p w14:paraId="58D55D1B" w14:textId="77777777" w:rsidR="00DA58E7" w:rsidRDefault="00DA58E7" w:rsidP="006A0869">
      <w:pPr>
        <w:widowControl w:val="0"/>
        <w:tabs>
          <w:tab w:val="left" w:pos="357"/>
          <w:tab w:val="left" w:pos="709"/>
        </w:tabs>
        <w:ind w:left="357" w:hanging="283"/>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3608BE" w:rsidRPr="007E1A55" w14:paraId="2AD2DA41" w14:textId="77777777" w:rsidTr="00482951">
        <w:tc>
          <w:tcPr>
            <w:tcW w:w="7938" w:type="dxa"/>
            <w:tcBorders>
              <w:top w:val="single" w:sz="4" w:space="0" w:color="auto"/>
              <w:bottom w:val="single" w:sz="4" w:space="0" w:color="auto"/>
            </w:tcBorders>
          </w:tcPr>
          <w:p w14:paraId="6B28E306" w14:textId="77777777" w:rsidR="003608BE" w:rsidRPr="007E1A55" w:rsidRDefault="003608BE" w:rsidP="006A0869">
            <w:pPr>
              <w:widowControl w:val="0"/>
              <w:jc w:val="both"/>
              <w:rPr>
                <w:rFonts w:ascii="Open Sans" w:hAnsi="Open Sans" w:cs="Open Sans"/>
              </w:rPr>
            </w:pPr>
            <w:r w:rsidRPr="007E1A55">
              <w:rPr>
                <w:rFonts w:ascii="Open Sans" w:hAnsi="Open Sans" w:cs="Open Sans"/>
              </w:rPr>
              <w:lastRenderedPageBreak/>
              <w:br w:type="page"/>
            </w:r>
            <w:r w:rsidRPr="007E1A55">
              <w:rPr>
                <w:rFonts w:ascii="Open Sans" w:hAnsi="Open Sans" w:cs="Open Sans"/>
                <w:b/>
                <w:highlight w:val="yellow"/>
              </w:rPr>
              <w:br w:type="page"/>
            </w:r>
            <w:r w:rsidRPr="007E1A55">
              <w:rPr>
                <w:rFonts w:ascii="Open Sans" w:hAnsi="Open Sans" w:cs="Open Sans"/>
                <w:b/>
                <w:highlight w:val="yellow"/>
              </w:rPr>
              <w:br w:type="page"/>
            </w:r>
            <w:r w:rsidRPr="007E1A55">
              <w:rPr>
                <w:rFonts w:ascii="Open Sans" w:hAnsi="Open Sans" w:cs="Open Sans"/>
                <w:b/>
                <w:bCs/>
              </w:rPr>
              <w:br w:type="page"/>
            </w:r>
            <w:r w:rsidRPr="007E1A55">
              <w:rPr>
                <w:rFonts w:ascii="Open Sans" w:hAnsi="Open Sans" w:cs="Open Sans"/>
                <w:b/>
                <w:bCs/>
              </w:rPr>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b/>
                <w:bCs/>
              </w:rPr>
              <w:br w:type="page"/>
            </w:r>
            <w:r w:rsidRPr="007E1A55">
              <w:rPr>
                <w:rFonts w:ascii="Open Sans" w:hAnsi="Open Sans" w:cs="Open Sans"/>
              </w:rPr>
              <w:br w:type="page"/>
              <w:t>UGOTAVLJANJE SPOSOBNOSTI IN IZJAVA O SPREJEMANJU POGOJEV RAZPISNE DOKUMENTACIJE</w:t>
            </w:r>
          </w:p>
        </w:tc>
        <w:tc>
          <w:tcPr>
            <w:tcW w:w="1560" w:type="dxa"/>
            <w:tcBorders>
              <w:top w:val="single" w:sz="4" w:space="0" w:color="auto"/>
              <w:bottom w:val="single" w:sz="4" w:space="0" w:color="auto"/>
            </w:tcBorders>
          </w:tcPr>
          <w:p w14:paraId="1A9A4196" w14:textId="77777777" w:rsidR="003608BE" w:rsidRPr="007E1A55" w:rsidRDefault="003608BE" w:rsidP="006A0869">
            <w:pPr>
              <w:widowControl w:val="0"/>
              <w:jc w:val="both"/>
              <w:rPr>
                <w:rFonts w:ascii="Open Sans" w:hAnsi="Open Sans" w:cs="Open Sans"/>
                <w:b/>
                <w:bCs/>
                <w:i/>
                <w:iCs/>
              </w:rPr>
            </w:pPr>
            <w:r w:rsidRPr="007E1A55">
              <w:rPr>
                <w:rFonts w:ascii="Open Sans" w:hAnsi="Open Sans" w:cs="Open Sans"/>
                <w:b/>
                <w:bCs/>
                <w:i/>
                <w:iCs/>
              </w:rPr>
              <w:t>Priloga 3</w:t>
            </w:r>
          </w:p>
        </w:tc>
      </w:tr>
    </w:tbl>
    <w:p w14:paraId="760BC361" w14:textId="77777777" w:rsidR="003608BE" w:rsidRPr="007E1A55" w:rsidRDefault="003608BE" w:rsidP="006A0869">
      <w:pPr>
        <w:widowControl w:val="0"/>
        <w:jc w:val="both"/>
        <w:rPr>
          <w:rFonts w:ascii="Open Sans" w:hAnsi="Open Sans" w:cs="Open Sans"/>
        </w:rPr>
      </w:pPr>
    </w:p>
    <w:p w14:paraId="3C53634A" w14:textId="77777777" w:rsidR="003608BE" w:rsidRPr="007E1A55" w:rsidRDefault="003608BE" w:rsidP="006A0869">
      <w:pPr>
        <w:widowControl w:val="0"/>
        <w:jc w:val="both"/>
        <w:rPr>
          <w:rFonts w:ascii="Open Sans" w:hAnsi="Open Sans" w:cs="Open Sans"/>
        </w:rPr>
      </w:pPr>
      <w:r w:rsidRPr="007E1A55">
        <w:rPr>
          <w:rFonts w:ascii="Open Sans" w:hAnsi="Open Sans" w:cs="Open Sans"/>
        </w:rPr>
        <w:t xml:space="preserve">Gospodarski subjekt (naziv in naslov) : </w:t>
      </w:r>
    </w:p>
    <w:p w14:paraId="6614DBE2" w14:textId="77777777" w:rsidR="003608BE" w:rsidRPr="007E1A55" w:rsidRDefault="003608BE" w:rsidP="006A0869">
      <w:pPr>
        <w:widowControl w:val="0"/>
        <w:pBdr>
          <w:bottom w:val="single" w:sz="4" w:space="1" w:color="auto"/>
        </w:pBdr>
        <w:jc w:val="both"/>
        <w:rPr>
          <w:rFonts w:ascii="Open Sans" w:hAnsi="Open Sans" w:cs="Open Sans"/>
        </w:rPr>
      </w:pPr>
    </w:p>
    <w:p w14:paraId="49444A50" w14:textId="05DD9CD6" w:rsidR="003608BE" w:rsidRPr="007E1A55" w:rsidRDefault="003608BE" w:rsidP="006A0869">
      <w:pPr>
        <w:widowControl w:val="0"/>
        <w:jc w:val="both"/>
        <w:rPr>
          <w:rFonts w:ascii="Open Sans" w:hAnsi="Open Sans" w:cs="Open Sans"/>
        </w:rPr>
      </w:pPr>
      <w:r w:rsidRPr="007E1A55">
        <w:rPr>
          <w:rFonts w:ascii="Open Sans" w:hAnsi="Open Sans" w:cs="Open Sans"/>
        </w:rPr>
        <w:t xml:space="preserve">v zvezi z javnim naročilom št. </w:t>
      </w:r>
      <w:r w:rsidR="00110322">
        <w:rPr>
          <w:rFonts w:ascii="Open Sans" w:hAnsi="Open Sans" w:cs="Open Sans"/>
          <w:b/>
          <w:noProof/>
        </w:rPr>
        <w:t>ENLJ-SPV-58/26</w:t>
      </w:r>
      <w:r w:rsidRPr="007E1A55">
        <w:rPr>
          <w:rFonts w:ascii="Open Sans" w:hAnsi="Open Sans" w:cs="Open Sans"/>
          <w:b/>
          <w:noProof/>
        </w:rPr>
        <w:t xml:space="preserve"> - </w:t>
      </w:r>
      <w:r w:rsidR="00110322">
        <w:rPr>
          <w:rFonts w:ascii="Open Sans" w:hAnsi="Open Sans" w:cs="Open Sans"/>
          <w:b/>
        </w:rPr>
        <w:t>PREGLEDNI REMONT GENERATORJA 3</w:t>
      </w:r>
      <w:r w:rsidRPr="007E1A55">
        <w:rPr>
          <w:rFonts w:ascii="Open Sans" w:hAnsi="Open Sans" w:cs="Open Sans"/>
          <w:b/>
        </w:rPr>
        <w:t xml:space="preserve"> </w:t>
      </w:r>
      <w:r w:rsidRPr="007E1A55">
        <w:rPr>
          <w:rFonts w:ascii="Open Sans" w:hAnsi="Open Sans" w:cs="Open Sans"/>
        </w:rPr>
        <w:t>podajamo naslednje izjave:</w:t>
      </w:r>
    </w:p>
    <w:p w14:paraId="5BE3B767" w14:textId="77777777" w:rsidR="003608BE" w:rsidRPr="007E1A55" w:rsidRDefault="003608BE" w:rsidP="006A0869">
      <w:pPr>
        <w:widowControl w:val="0"/>
        <w:tabs>
          <w:tab w:val="left" w:pos="567"/>
        </w:tabs>
        <w:jc w:val="center"/>
        <w:rPr>
          <w:rFonts w:ascii="Open Sans" w:hAnsi="Open Sans" w:cs="Open Sans"/>
          <w:b/>
        </w:rPr>
      </w:pPr>
    </w:p>
    <w:p w14:paraId="49FFCA2D" w14:textId="77777777" w:rsidR="003608BE" w:rsidRPr="007E1A55" w:rsidRDefault="003608BE" w:rsidP="00D15B19">
      <w:pPr>
        <w:pStyle w:val="Blokbesedila"/>
        <w:widowControl w:val="0"/>
        <w:numPr>
          <w:ilvl w:val="0"/>
          <w:numId w:val="10"/>
        </w:numPr>
        <w:tabs>
          <w:tab w:val="clear" w:pos="8647"/>
          <w:tab w:val="left" w:pos="426"/>
          <w:tab w:val="left" w:pos="9354"/>
        </w:tabs>
        <w:ind w:right="-2"/>
        <w:rPr>
          <w:rFonts w:ascii="Open Sans" w:hAnsi="Open Sans" w:cs="Open Sans"/>
          <w:b/>
          <w:smallCaps/>
          <w:sz w:val="20"/>
        </w:rPr>
      </w:pPr>
      <w:r w:rsidRPr="007E1A55">
        <w:rPr>
          <w:rFonts w:ascii="Open Sans" w:hAnsi="Open Sans" w:cs="Open Sans"/>
          <w:b/>
          <w:smallCaps/>
          <w:sz w:val="20"/>
        </w:rPr>
        <w:t>RAZLOGI ZA IZKLJUČITEV</w:t>
      </w:r>
    </w:p>
    <w:p w14:paraId="74FBFF6E" w14:textId="77777777" w:rsidR="003608BE" w:rsidRPr="007E1A55" w:rsidRDefault="003608BE" w:rsidP="006A0869">
      <w:pPr>
        <w:widowControl w:val="0"/>
        <w:ind w:left="284" w:hanging="284"/>
        <w:jc w:val="both"/>
        <w:rPr>
          <w:rFonts w:ascii="Open Sans" w:hAnsi="Open Sans" w:cs="Open Sans"/>
        </w:rPr>
      </w:pPr>
    </w:p>
    <w:p w14:paraId="02830C10" w14:textId="77777777" w:rsidR="003608BE" w:rsidRPr="007E1A55" w:rsidRDefault="003608BE" w:rsidP="006A0869">
      <w:pPr>
        <w:widowControl w:val="0"/>
        <w:tabs>
          <w:tab w:val="left" w:pos="567"/>
        </w:tabs>
        <w:rPr>
          <w:rFonts w:ascii="Open Sans" w:hAnsi="Open Sans" w:cs="Open Sans"/>
          <w:b/>
        </w:rPr>
      </w:pPr>
      <w:r w:rsidRPr="007E1A55">
        <w:rPr>
          <w:rFonts w:ascii="Open Sans" w:hAnsi="Open Sans" w:cs="Open Sans"/>
          <w:b/>
        </w:rPr>
        <w:t>IZJAVLJAMO, DA:</w:t>
      </w:r>
    </w:p>
    <w:p w14:paraId="787260E8"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nam (gospodarskem subjektu) ni bila izrečena pravnomočna sodba, ki ima elemente kaznivih dejanj, ki so opredeljena v prvem odstavku 75. člena ZJN-3,</w:t>
      </w:r>
    </w:p>
    <w:p w14:paraId="56FC8CBC"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31AFDACB"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42697710"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3096811" w14:textId="77777777" w:rsidR="003608BE" w:rsidRPr="007E1A55" w:rsidRDefault="003608BE" w:rsidP="006A0869">
      <w:pPr>
        <w:widowControl w:val="0"/>
        <w:ind w:left="426"/>
        <w:jc w:val="both"/>
        <w:rPr>
          <w:rFonts w:ascii="Open Sans" w:hAnsi="Open Sans" w:cs="Open Sans"/>
        </w:rPr>
      </w:pPr>
    </w:p>
    <w:p w14:paraId="7AEA4A69" w14:textId="77777777" w:rsidR="003608BE" w:rsidRPr="007E1A55" w:rsidRDefault="003608BE" w:rsidP="00D15B19">
      <w:pPr>
        <w:pStyle w:val="Blokbesedila"/>
        <w:widowControl w:val="0"/>
        <w:numPr>
          <w:ilvl w:val="0"/>
          <w:numId w:val="10"/>
        </w:numPr>
        <w:tabs>
          <w:tab w:val="clear" w:pos="8647"/>
          <w:tab w:val="left" w:pos="426"/>
          <w:tab w:val="left" w:pos="9354"/>
        </w:tabs>
        <w:ind w:right="-2"/>
        <w:rPr>
          <w:rFonts w:ascii="Open Sans" w:hAnsi="Open Sans" w:cs="Open Sans"/>
          <w:b/>
          <w:smallCaps/>
          <w:sz w:val="20"/>
        </w:rPr>
      </w:pPr>
      <w:r w:rsidRPr="007E1A55">
        <w:rPr>
          <w:rFonts w:ascii="Open Sans" w:hAnsi="Open Sans" w:cs="Open Sans"/>
          <w:b/>
          <w:smallCaps/>
          <w:sz w:val="20"/>
        </w:rPr>
        <w:t>POGOJI ZA SODELOVANJE</w:t>
      </w:r>
    </w:p>
    <w:p w14:paraId="0935901D" w14:textId="77777777" w:rsidR="003608BE" w:rsidRPr="007E1A55" w:rsidRDefault="003608BE" w:rsidP="006A0869">
      <w:pPr>
        <w:widowControl w:val="0"/>
        <w:tabs>
          <w:tab w:val="left" w:pos="567"/>
        </w:tabs>
        <w:rPr>
          <w:rFonts w:ascii="Open Sans" w:hAnsi="Open Sans" w:cs="Open Sans"/>
          <w:b/>
        </w:rPr>
      </w:pPr>
    </w:p>
    <w:p w14:paraId="66E666A6" w14:textId="77777777" w:rsidR="003608BE" w:rsidRPr="007E1A55" w:rsidRDefault="003608BE" w:rsidP="006A0869">
      <w:pPr>
        <w:widowControl w:val="0"/>
        <w:tabs>
          <w:tab w:val="left" w:pos="567"/>
        </w:tabs>
        <w:rPr>
          <w:rFonts w:ascii="Open Sans" w:hAnsi="Open Sans" w:cs="Open Sans"/>
          <w:b/>
        </w:rPr>
      </w:pPr>
      <w:r w:rsidRPr="007E1A55">
        <w:rPr>
          <w:rFonts w:ascii="Open Sans" w:hAnsi="Open Sans" w:cs="Open Sans"/>
          <w:b/>
        </w:rPr>
        <w:t>IZJAVLJAMO, DA:</w:t>
      </w:r>
    </w:p>
    <w:p w14:paraId="2FFCDE66"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12ECBEB5"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imamo potrebne ekonomske in finančne zmogljivosti za izvedbo javnega naročila in da na dan oddaje ponudbe nimamo blokiranega kateregakoli računa,</w:t>
      </w:r>
    </w:p>
    <w:p w14:paraId="1F5CDC74"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imamo potrebno tehnično in kadrovsko sposobnost ter izkušnje za izvajanje predmeta javnega naročila.</w:t>
      </w:r>
    </w:p>
    <w:p w14:paraId="4882188B" w14:textId="77777777" w:rsidR="003608BE" w:rsidRPr="007E1A55" w:rsidRDefault="003608BE" w:rsidP="006A0869">
      <w:pPr>
        <w:widowControl w:val="0"/>
        <w:jc w:val="both"/>
        <w:rPr>
          <w:rFonts w:ascii="Open Sans" w:hAnsi="Open Sans" w:cs="Open Sans"/>
        </w:rPr>
      </w:pPr>
    </w:p>
    <w:p w14:paraId="41F4747F" w14:textId="77777777" w:rsidR="003608BE" w:rsidRPr="007E1A55" w:rsidRDefault="003608BE" w:rsidP="00D15B19">
      <w:pPr>
        <w:pStyle w:val="Blokbesedila"/>
        <w:widowControl w:val="0"/>
        <w:numPr>
          <w:ilvl w:val="0"/>
          <w:numId w:val="10"/>
        </w:numPr>
        <w:tabs>
          <w:tab w:val="clear" w:pos="8647"/>
          <w:tab w:val="left" w:pos="426"/>
          <w:tab w:val="left" w:pos="9354"/>
        </w:tabs>
        <w:ind w:right="-2"/>
        <w:rPr>
          <w:rFonts w:ascii="Open Sans" w:hAnsi="Open Sans" w:cs="Open Sans"/>
          <w:b/>
          <w:smallCaps/>
          <w:sz w:val="20"/>
        </w:rPr>
      </w:pPr>
      <w:r w:rsidRPr="007E1A55">
        <w:rPr>
          <w:rFonts w:ascii="Open Sans" w:hAnsi="Open Sans" w:cs="Open Sans"/>
          <w:b/>
          <w:smallCaps/>
          <w:sz w:val="20"/>
        </w:rPr>
        <w:t>SPREJEMANJE POGOJEV DOKUMENTACIJE</w:t>
      </w:r>
    </w:p>
    <w:p w14:paraId="5A260A78" w14:textId="77777777" w:rsidR="003608BE" w:rsidRPr="007E1A55" w:rsidRDefault="003608BE" w:rsidP="006A0869">
      <w:pPr>
        <w:widowControl w:val="0"/>
        <w:tabs>
          <w:tab w:val="left" w:pos="567"/>
        </w:tabs>
        <w:rPr>
          <w:rFonts w:ascii="Open Sans" w:hAnsi="Open Sans" w:cs="Open Sans"/>
          <w:b/>
        </w:rPr>
      </w:pPr>
    </w:p>
    <w:p w14:paraId="006C91BD" w14:textId="77777777" w:rsidR="003608BE" w:rsidRPr="007E1A55" w:rsidRDefault="003608BE" w:rsidP="006A0869">
      <w:pPr>
        <w:widowControl w:val="0"/>
        <w:tabs>
          <w:tab w:val="left" w:pos="567"/>
        </w:tabs>
        <w:rPr>
          <w:rFonts w:ascii="Open Sans" w:hAnsi="Open Sans" w:cs="Open Sans"/>
          <w:b/>
        </w:rPr>
      </w:pPr>
      <w:r w:rsidRPr="007E1A55">
        <w:rPr>
          <w:rFonts w:ascii="Open Sans" w:hAnsi="Open Sans" w:cs="Open Sans"/>
          <w:b/>
        </w:rPr>
        <w:t>IZJAVLJAMO, DA:</w:t>
      </w:r>
    </w:p>
    <w:p w14:paraId="601FA19A"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nismo uvrščeni v evidenco poslovnih subjektov katerim je prepovedano poslovanje z naročnikom na podlagi 35. člena Zakona o integriteti in preprečevanju korupcije (Uradni list RS, št. 69/11 s spremembami, v nadaljevanju: ZIntPK),</w:t>
      </w:r>
    </w:p>
    <w:p w14:paraId="388775A7" w14:textId="77777777" w:rsidR="003608BE" w:rsidRPr="007E1A55" w:rsidRDefault="003608BE" w:rsidP="00D15B19">
      <w:pPr>
        <w:widowControl w:val="0"/>
        <w:numPr>
          <w:ilvl w:val="0"/>
          <w:numId w:val="11"/>
        </w:numPr>
        <w:ind w:left="284" w:hanging="284"/>
        <w:jc w:val="both"/>
        <w:rPr>
          <w:rFonts w:ascii="Open Sans" w:hAnsi="Open Sans" w:cs="Open Sans"/>
        </w:rPr>
      </w:pPr>
      <w:bookmarkStart w:id="8" w:name="_Hlk103606497"/>
      <w:bookmarkStart w:id="9" w:name="_Hlk103582078"/>
      <w:r w:rsidRPr="007E1A55">
        <w:rPr>
          <w:rFonts w:ascii="Open Sans" w:hAnsi="Open Sans" w:cs="Open Sans"/>
        </w:rPr>
        <w:t xml:space="preserve">izpolnjujemo omejevalne ukrepe navedene </w:t>
      </w:r>
      <w:bookmarkEnd w:id="8"/>
      <w:bookmarkEnd w:id="9"/>
      <w:r w:rsidRPr="007E1A55">
        <w:rPr>
          <w:rFonts w:ascii="Open Sans" w:hAnsi="Open Sans" w:cs="Open Sans"/>
        </w:rPr>
        <w:t>v členu 1h »sklepa Sveta (SZVP) 2022/578 z dne 8. aprila 2022 o spremembi Sklepa 2014/512/SZVP o omejevalnih ukrepih zaradi delovanja Rusije, ki povzroča destabilizacijo razmer v Ukrajini«,</w:t>
      </w:r>
    </w:p>
    <w:p w14:paraId="3FB94B67" w14:textId="0D0A4F74"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 xml:space="preserve">smo v celoti seznanjeni z razpisno dokumentacijo ter vsemi njenimi popravki in dopolnitvami, da se strinjamo z vsemi pogoji in zahtevami razpisne dokumentacije (opisi, določila, zahteve, pogoji, </w:t>
      </w:r>
      <w:r w:rsidR="008D6D3E">
        <w:rPr>
          <w:rFonts w:ascii="Open Sans" w:hAnsi="Open Sans" w:cs="Open Sans"/>
        </w:rPr>
        <w:t xml:space="preserve">finančno zavarovanje, </w:t>
      </w:r>
      <w:r w:rsidRPr="007E1A55">
        <w:rPr>
          <w:rFonts w:ascii="Open Sans" w:hAnsi="Open Sans" w:cs="Open Sans"/>
        </w:rPr>
        <w:t xml:space="preserve">itd.) javnega naročila št. </w:t>
      </w:r>
      <w:r w:rsidR="00110322">
        <w:rPr>
          <w:rFonts w:ascii="Open Sans" w:hAnsi="Open Sans" w:cs="Open Sans"/>
          <w:b/>
        </w:rPr>
        <w:t>ENLJ-SPV-58/26</w:t>
      </w:r>
      <w:r w:rsidRPr="007E1A55">
        <w:rPr>
          <w:rFonts w:ascii="Open Sans" w:hAnsi="Open Sans" w:cs="Open Sans"/>
          <w:b/>
        </w:rPr>
        <w:t xml:space="preserve"> - </w:t>
      </w:r>
      <w:r w:rsidR="00110322">
        <w:rPr>
          <w:rFonts w:ascii="Open Sans" w:hAnsi="Open Sans" w:cs="Open Sans"/>
          <w:b/>
        </w:rPr>
        <w:t>PREGLEDNI REMONT GENERATORJA 3</w:t>
      </w:r>
      <w:r w:rsidRPr="007E1A55">
        <w:rPr>
          <w:rFonts w:ascii="Open Sans" w:hAnsi="Open Sans" w:cs="Open Sans"/>
        </w:rPr>
        <w:t xml:space="preserve">, vključno z določili vzorca </w:t>
      </w:r>
      <w:r w:rsidR="009005B7">
        <w:rPr>
          <w:rFonts w:ascii="Open Sans" w:hAnsi="Open Sans" w:cs="Open Sans"/>
        </w:rPr>
        <w:t>pogodbe</w:t>
      </w:r>
      <w:r w:rsidR="001D493C">
        <w:rPr>
          <w:rFonts w:ascii="Open Sans" w:hAnsi="Open Sans" w:cs="Open Sans"/>
        </w:rPr>
        <w:t xml:space="preserve"> </w:t>
      </w:r>
      <w:r w:rsidR="001D493C" w:rsidRPr="001D493C">
        <w:rPr>
          <w:rFonts w:ascii="Open Sans" w:hAnsi="Open Sans" w:cs="Open Sans"/>
        </w:rPr>
        <w:t xml:space="preserve">in Pisnega sporazuma o skupnih varnostnih </w:t>
      </w:r>
      <w:r w:rsidR="001D493C" w:rsidRPr="001D493C">
        <w:rPr>
          <w:rFonts w:ascii="Open Sans" w:hAnsi="Open Sans" w:cs="Open Sans"/>
        </w:rPr>
        <w:lastRenderedPageBreak/>
        <w:t>ukrepih in ravnanju z okoljem ter ju bomo v primeru, da bomo izbrani za izvedbo predmeta naročila, podpisali brez dodatnih zahtev in ugovorov</w:t>
      </w:r>
      <w:r w:rsidR="001D493C">
        <w:rPr>
          <w:rFonts w:ascii="Open Sans" w:hAnsi="Open Sans" w:cs="Open Sans"/>
        </w:rPr>
        <w:t>,</w:t>
      </w:r>
    </w:p>
    <w:p w14:paraId="428E900D"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bomo ponudbene cene na enoto mere podali na do 2 (dve) decimalni mesti,</w:t>
      </w:r>
    </w:p>
    <w:p w14:paraId="72391032" w14:textId="16B3B892" w:rsidR="003608BE"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ne bomo umaknili zaščite ponudbenega predračuna oz. spreminjali ponudbeni predračun,</w:t>
      </w:r>
    </w:p>
    <w:p w14:paraId="07BC7A4E" w14:textId="0C34A8AF" w:rsidR="001D3890" w:rsidRPr="001D3890" w:rsidRDefault="001D3890" w:rsidP="00D15B19">
      <w:pPr>
        <w:widowControl w:val="0"/>
        <w:numPr>
          <w:ilvl w:val="0"/>
          <w:numId w:val="11"/>
        </w:numPr>
        <w:ind w:left="284" w:hanging="284"/>
        <w:jc w:val="both"/>
        <w:rPr>
          <w:rFonts w:ascii="Open Sans" w:hAnsi="Open Sans" w:cs="Open Sans"/>
        </w:rPr>
      </w:pPr>
      <w:r>
        <w:rPr>
          <w:rFonts w:ascii="Open Sans" w:hAnsi="Open Sans" w:cs="Open Sans"/>
        </w:rPr>
        <w:t xml:space="preserve">sta </w:t>
      </w:r>
      <w:r w:rsidRPr="00E774AB">
        <w:rPr>
          <w:rFonts w:ascii="Open Sans" w:hAnsi="Open Sans" w:cs="Open Sans"/>
        </w:rPr>
        <w:t>predložena ponudbena predračuna v Excel in PDF formatu vsebinsko identična,</w:t>
      </w:r>
    </w:p>
    <w:p w14:paraId="122F4754"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se zavezujemo, da bomo na zahtevo naročnika predložiti dodatna pooblastila za preveritev podatkov iz uradnih evidenc,</w:t>
      </w:r>
    </w:p>
    <w:p w14:paraId="3AD00A0D"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da bomo na naročnikov poziv v 8 (osmih) dneh od prejema poziva posredovali izjavo s podatki o:</w:t>
      </w:r>
    </w:p>
    <w:p w14:paraId="5A1E78D3" w14:textId="77777777" w:rsidR="003608BE" w:rsidRPr="007E1A55" w:rsidRDefault="003608BE" w:rsidP="00D15B19">
      <w:pPr>
        <w:widowControl w:val="0"/>
        <w:numPr>
          <w:ilvl w:val="0"/>
          <w:numId w:val="12"/>
        </w:numPr>
        <w:ind w:left="709" w:hanging="425"/>
        <w:jc w:val="both"/>
        <w:rPr>
          <w:rFonts w:ascii="Open Sans" w:hAnsi="Open Sans" w:cs="Open Sans"/>
        </w:rPr>
      </w:pPr>
      <w:r w:rsidRPr="007E1A55">
        <w:rPr>
          <w:rFonts w:ascii="Open Sans" w:hAnsi="Open Sans" w:cs="Open Sans"/>
        </w:rPr>
        <w:t>svojih ustanoviteljih, družbenikih, vključno s tihimi družbeniki, delničarjih, komanditistih ali drugih lastnikih in podatke o lastniških deležih navedenih oseb,</w:t>
      </w:r>
    </w:p>
    <w:p w14:paraId="5E0E2A44" w14:textId="77777777" w:rsidR="003608BE" w:rsidRPr="007E1A55" w:rsidRDefault="003608BE" w:rsidP="00D15B19">
      <w:pPr>
        <w:widowControl w:val="0"/>
        <w:numPr>
          <w:ilvl w:val="0"/>
          <w:numId w:val="12"/>
        </w:numPr>
        <w:ind w:left="709" w:hanging="425"/>
        <w:jc w:val="both"/>
        <w:rPr>
          <w:rFonts w:ascii="Open Sans" w:hAnsi="Open Sans" w:cs="Open Sans"/>
        </w:rPr>
      </w:pPr>
      <w:r w:rsidRPr="007E1A55">
        <w:rPr>
          <w:rFonts w:ascii="Open Sans" w:hAnsi="Open Sans" w:cs="Open Sans"/>
        </w:rPr>
        <w:t>gospodarskih subjektih, za katere se glede na določbe zakona, ki ureja gospodarske družbe šteje, da so z njim povezane družbe,</w:t>
      </w:r>
    </w:p>
    <w:p w14:paraId="607856F5" w14:textId="079740BE"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 xml:space="preserve">soglašamo, da lahko naročnik kadarkoli ustavi postopek javnega naročila, zavrne vse ponudbe ali ne sklene </w:t>
      </w:r>
      <w:r w:rsidR="009005B7">
        <w:rPr>
          <w:rFonts w:ascii="Open Sans" w:hAnsi="Open Sans" w:cs="Open Sans"/>
        </w:rPr>
        <w:t>pogodbe</w:t>
      </w:r>
      <w:r w:rsidR="009005B7" w:rsidRPr="007E1A55">
        <w:rPr>
          <w:rFonts w:ascii="Open Sans" w:hAnsi="Open Sans" w:cs="Open Sans"/>
        </w:rPr>
        <w:t xml:space="preserve"> </w:t>
      </w:r>
      <w:r w:rsidRPr="007E1A55">
        <w:rPr>
          <w:rFonts w:ascii="Open Sans" w:hAnsi="Open Sans" w:cs="Open Sans"/>
        </w:rPr>
        <w:t>ter da v nobenem od navedenih primerov ne bomo uveljavljali povračila stroškov priprave ponudbe, morebitne neposredne ali posredne škode ali izgubljenega dobička,</w:t>
      </w:r>
    </w:p>
    <w:p w14:paraId="03ACD032" w14:textId="77777777" w:rsidR="003608BE" w:rsidRPr="007E1A55" w:rsidRDefault="003608BE" w:rsidP="00D15B19">
      <w:pPr>
        <w:widowControl w:val="0"/>
        <w:numPr>
          <w:ilvl w:val="0"/>
          <w:numId w:val="11"/>
        </w:numPr>
        <w:ind w:left="284" w:hanging="284"/>
        <w:jc w:val="both"/>
        <w:rPr>
          <w:rFonts w:ascii="Open Sans" w:hAnsi="Open Sans" w:cs="Open Sans"/>
        </w:rPr>
      </w:pPr>
      <w:r w:rsidRPr="007E1A55">
        <w:rPr>
          <w:rFonts w:ascii="Open Sans" w:hAnsi="Open Sans" w:cs="Open Sans"/>
        </w:rPr>
        <w:t>so v ponudbenih cenah vključeni vsi materialni in nematerialni stroški, ki bodo potrebni za izvedbo predmeta naročila, v skladu z vsemi zahtevami naročnika.</w:t>
      </w:r>
    </w:p>
    <w:p w14:paraId="17BBC3D1" w14:textId="77777777" w:rsidR="003608BE" w:rsidRPr="007E1A55" w:rsidRDefault="003608BE" w:rsidP="006A0869">
      <w:pPr>
        <w:widowControl w:val="0"/>
        <w:jc w:val="both"/>
        <w:rPr>
          <w:rFonts w:ascii="Open Sans" w:hAnsi="Open Sans" w:cs="Open Sans"/>
        </w:rPr>
      </w:pPr>
    </w:p>
    <w:p w14:paraId="1953DE81" w14:textId="77777777" w:rsidR="003608BE" w:rsidRPr="007E1A55" w:rsidRDefault="003608BE" w:rsidP="006A0869">
      <w:pPr>
        <w:widowControl w:val="0"/>
        <w:tabs>
          <w:tab w:val="left" w:pos="567"/>
        </w:tabs>
        <w:jc w:val="both"/>
        <w:rPr>
          <w:rFonts w:ascii="Open Sans" w:hAnsi="Open Sans" w:cs="Open Sans"/>
          <w:bCs/>
          <w:i/>
        </w:rPr>
      </w:pPr>
    </w:p>
    <w:p w14:paraId="418BA978" w14:textId="77777777" w:rsidR="003608BE" w:rsidRPr="007E1A55" w:rsidRDefault="003608BE" w:rsidP="006A0869">
      <w:pPr>
        <w:widowControl w:val="0"/>
        <w:tabs>
          <w:tab w:val="left" w:pos="567"/>
        </w:tabs>
        <w:jc w:val="both"/>
        <w:rPr>
          <w:rFonts w:ascii="Open Sans" w:hAnsi="Open Sans" w:cs="Open Sans"/>
          <w:bCs/>
          <w:i/>
        </w:rPr>
      </w:pPr>
      <w:r w:rsidRPr="007E1A55">
        <w:rPr>
          <w:rFonts w:ascii="Open Sans" w:hAnsi="Open Sans" w:cs="Open Sans"/>
          <w:bCs/>
          <w:i/>
        </w:rPr>
        <w:t>Naročnik lahko preveri obstoj in vsebino navedb v ponudbi, če dvomi o resničnosti ponudnikovih izjav v tej prilogi. Soglašamo, da naročnik za potrebe tega javnega naročila pridobi podatke iz vseh uradnih evidenc (tudi od pristojnega sodišča).</w:t>
      </w:r>
    </w:p>
    <w:p w14:paraId="25F139AF" w14:textId="77777777" w:rsidR="003608BE" w:rsidRPr="007E1A55" w:rsidRDefault="003608BE" w:rsidP="006A0869">
      <w:pPr>
        <w:widowControl w:val="0"/>
        <w:tabs>
          <w:tab w:val="left" w:pos="567"/>
        </w:tabs>
        <w:jc w:val="both"/>
        <w:rPr>
          <w:rFonts w:ascii="Open Sans" w:hAnsi="Open Sans" w:cs="Open Sans"/>
          <w:bCs/>
          <w:i/>
        </w:rPr>
      </w:pPr>
    </w:p>
    <w:p w14:paraId="323EC74A" w14:textId="77777777" w:rsidR="003608BE" w:rsidRPr="007E1A55" w:rsidRDefault="003608BE" w:rsidP="006A0869">
      <w:pPr>
        <w:widowControl w:val="0"/>
        <w:tabs>
          <w:tab w:val="left" w:pos="567"/>
        </w:tabs>
        <w:jc w:val="both"/>
        <w:rPr>
          <w:rFonts w:ascii="Open Sans" w:hAnsi="Open Sans" w:cs="Open Sans"/>
          <w:bCs/>
          <w:i/>
        </w:rPr>
      </w:pPr>
    </w:p>
    <w:p w14:paraId="2D703E1F" w14:textId="77777777" w:rsidR="003608BE" w:rsidRPr="007E1A55" w:rsidRDefault="003608BE" w:rsidP="006A0869">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608BE" w:rsidRPr="007E1A55" w14:paraId="60B76B8A" w14:textId="77777777" w:rsidTr="009E2BA4">
        <w:trPr>
          <w:trHeight w:val="235"/>
        </w:trPr>
        <w:tc>
          <w:tcPr>
            <w:tcW w:w="3402" w:type="dxa"/>
            <w:tcBorders>
              <w:bottom w:val="single" w:sz="4" w:space="0" w:color="auto"/>
            </w:tcBorders>
          </w:tcPr>
          <w:p w14:paraId="460BF5BE" w14:textId="77777777" w:rsidR="003608BE" w:rsidRPr="007E1A55" w:rsidRDefault="003608BE" w:rsidP="006A0869">
            <w:pPr>
              <w:widowControl w:val="0"/>
              <w:jc w:val="both"/>
              <w:rPr>
                <w:rFonts w:ascii="Open Sans" w:hAnsi="Open Sans" w:cs="Open Sans"/>
                <w:snapToGrid w:val="0"/>
                <w:color w:val="000000"/>
              </w:rPr>
            </w:pPr>
          </w:p>
        </w:tc>
        <w:tc>
          <w:tcPr>
            <w:tcW w:w="2977" w:type="dxa"/>
          </w:tcPr>
          <w:p w14:paraId="53DF42A1" w14:textId="77777777" w:rsidR="003608BE" w:rsidRPr="007E1A55" w:rsidRDefault="003608BE" w:rsidP="006A0869">
            <w:pPr>
              <w:widowControl w:val="0"/>
              <w:jc w:val="both"/>
              <w:rPr>
                <w:rFonts w:ascii="Open Sans" w:hAnsi="Open Sans" w:cs="Open Sans"/>
                <w:snapToGrid w:val="0"/>
                <w:color w:val="000000"/>
              </w:rPr>
            </w:pPr>
          </w:p>
        </w:tc>
        <w:tc>
          <w:tcPr>
            <w:tcW w:w="3119" w:type="dxa"/>
            <w:tcBorders>
              <w:bottom w:val="single" w:sz="4" w:space="0" w:color="auto"/>
            </w:tcBorders>
          </w:tcPr>
          <w:p w14:paraId="370BF4B4" w14:textId="77777777" w:rsidR="003608BE" w:rsidRPr="007E1A55" w:rsidRDefault="003608BE" w:rsidP="006A0869">
            <w:pPr>
              <w:widowControl w:val="0"/>
              <w:tabs>
                <w:tab w:val="left" w:pos="567"/>
                <w:tab w:val="num" w:pos="851"/>
                <w:tab w:val="left" w:pos="993"/>
              </w:tabs>
              <w:jc w:val="both"/>
              <w:rPr>
                <w:rFonts w:ascii="Open Sans" w:hAnsi="Open Sans" w:cs="Open Sans"/>
                <w:snapToGrid w:val="0"/>
                <w:color w:val="000000"/>
              </w:rPr>
            </w:pPr>
          </w:p>
        </w:tc>
      </w:tr>
      <w:tr w:rsidR="003608BE" w:rsidRPr="007E1A55" w14:paraId="69F5052C" w14:textId="77777777" w:rsidTr="009E2BA4">
        <w:trPr>
          <w:trHeight w:val="235"/>
        </w:trPr>
        <w:tc>
          <w:tcPr>
            <w:tcW w:w="3402" w:type="dxa"/>
            <w:tcBorders>
              <w:top w:val="single" w:sz="4" w:space="0" w:color="auto"/>
            </w:tcBorders>
          </w:tcPr>
          <w:p w14:paraId="77A57847" w14:textId="77777777" w:rsidR="003608BE" w:rsidRPr="007E1A55" w:rsidRDefault="003608BE" w:rsidP="006A0869">
            <w:pPr>
              <w:widowControl w:val="0"/>
              <w:jc w:val="center"/>
              <w:rPr>
                <w:rFonts w:ascii="Open Sans" w:hAnsi="Open Sans" w:cs="Open Sans"/>
                <w:snapToGrid w:val="0"/>
                <w:color w:val="000000"/>
              </w:rPr>
            </w:pPr>
            <w:r w:rsidRPr="007E1A55">
              <w:rPr>
                <w:rFonts w:ascii="Open Sans" w:hAnsi="Open Sans" w:cs="Open Sans"/>
                <w:snapToGrid w:val="0"/>
                <w:color w:val="000000"/>
              </w:rPr>
              <w:t>kraj, datum</w:t>
            </w:r>
          </w:p>
        </w:tc>
        <w:tc>
          <w:tcPr>
            <w:tcW w:w="2977" w:type="dxa"/>
          </w:tcPr>
          <w:p w14:paraId="22043242" w14:textId="77777777" w:rsidR="003608BE" w:rsidRPr="007E1A55" w:rsidRDefault="003608BE" w:rsidP="006A0869">
            <w:pPr>
              <w:widowControl w:val="0"/>
              <w:jc w:val="center"/>
              <w:rPr>
                <w:rFonts w:ascii="Open Sans" w:hAnsi="Open Sans" w:cs="Open Sans"/>
                <w:snapToGrid w:val="0"/>
                <w:color w:val="000000"/>
              </w:rPr>
            </w:pPr>
            <w:r w:rsidRPr="007E1A55">
              <w:rPr>
                <w:rFonts w:ascii="Open Sans" w:hAnsi="Open Sans" w:cs="Open Sans"/>
                <w:snapToGrid w:val="0"/>
                <w:color w:val="000000"/>
              </w:rPr>
              <w:t>žig</w:t>
            </w:r>
          </w:p>
        </w:tc>
        <w:tc>
          <w:tcPr>
            <w:tcW w:w="3119" w:type="dxa"/>
            <w:tcBorders>
              <w:top w:val="single" w:sz="4" w:space="0" w:color="auto"/>
            </w:tcBorders>
          </w:tcPr>
          <w:p w14:paraId="1608C833" w14:textId="77777777" w:rsidR="003608BE" w:rsidRPr="007E1A55" w:rsidRDefault="003608BE" w:rsidP="006A0869">
            <w:pPr>
              <w:widowControl w:val="0"/>
              <w:jc w:val="center"/>
              <w:rPr>
                <w:rFonts w:ascii="Open Sans" w:hAnsi="Open Sans" w:cs="Open Sans"/>
                <w:snapToGrid w:val="0"/>
                <w:color w:val="000000"/>
              </w:rPr>
            </w:pPr>
            <w:r w:rsidRPr="007E1A55">
              <w:rPr>
                <w:rFonts w:ascii="Open Sans" w:hAnsi="Open Sans" w:cs="Open Sans"/>
                <w:snapToGrid w:val="0"/>
                <w:color w:val="000000"/>
              </w:rPr>
              <w:t>podpis odgovorne osebe</w:t>
            </w:r>
          </w:p>
        </w:tc>
      </w:tr>
    </w:tbl>
    <w:p w14:paraId="77D44F1C" w14:textId="77777777" w:rsidR="003608BE" w:rsidRPr="007E1A55" w:rsidRDefault="003608BE" w:rsidP="006A0869">
      <w:pPr>
        <w:widowControl w:val="0"/>
        <w:tabs>
          <w:tab w:val="left" w:pos="567"/>
        </w:tabs>
        <w:jc w:val="both"/>
        <w:rPr>
          <w:rFonts w:ascii="Open Sans" w:hAnsi="Open Sans" w:cs="Open Sans"/>
          <w:bCs/>
          <w:i/>
        </w:rPr>
      </w:pPr>
    </w:p>
    <w:p w14:paraId="26EBD51E" w14:textId="77777777" w:rsidR="003608BE" w:rsidRPr="007E1A55" w:rsidRDefault="003608BE" w:rsidP="006A0869">
      <w:pPr>
        <w:widowControl w:val="0"/>
        <w:jc w:val="both"/>
        <w:rPr>
          <w:rFonts w:ascii="Open Sans" w:hAnsi="Open Sans" w:cs="Open Sans"/>
          <w:b/>
          <w:bCs/>
          <w:i/>
        </w:rPr>
      </w:pPr>
    </w:p>
    <w:p w14:paraId="405BA1C3" w14:textId="77777777" w:rsidR="003608BE" w:rsidRPr="007E1A55" w:rsidRDefault="003608BE" w:rsidP="006A0869">
      <w:pPr>
        <w:widowControl w:val="0"/>
        <w:jc w:val="both"/>
        <w:rPr>
          <w:rFonts w:ascii="Open Sans" w:hAnsi="Open Sans" w:cs="Open Sans"/>
          <w:b/>
          <w:bCs/>
          <w:i/>
        </w:rPr>
      </w:pPr>
    </w:p>
    <w:p w14:paraId="165982B8" w14:textId="77777777" w:rsidR="003608BE" w:rsidRPr="007E1A55" w:rsidRDefault="003608BE" w:rsidP="006A0869">
      <w:pPr>
        <w:widowControl w:val="0"/>
        <w:jc w:val="both"/>
        <w:rPr>
          <w:rFonts w:ascii="Open Sans" w:hAnsi="Open Sans" w:cs="Open Sans"/>
          <w:b/>
          <w:bCs/>
          <w:i/>
        </w:rPr>
      </w:pPr>
    </w:p>
    <w:p w14:paraId="02F88E43" w14:textId="77777777" w:rsidR="003608BE" w:rsidRPr="007E1A55" w:rsidRDefault="003608BE" w:rsidP="006A0869">
      <w:pPr>
        <w:widowControl w:val="0"/>
        <w:jc w:val="both"/>
        <w:rPr>
          <w:rFonts w:ascii="Open Sans" w:hAnsi="Open Sans" w:cs="Open Sans"/>
          <w:b/>
          <w:bCs/>
          <w:i/>
        </w:rPr>
      </w:pPr>
    </w:p>
    <w:p w14:paraId="14764369" w14:textId="77777777" w:rsidR="003608BE" w:rsidRPr="007E1A55" w:rsidRDefault="003608BE" w:rsidP="006A0869">
      <w:pPr>
        <w:widowControl w:val="0"/>
        <w:jc w:val="both"/>
        <w:rPr>
          <w:rFonts w:ascii="Open Sans" w:hAnsi="Open Sans" w:cs="Open Sans"/>
          <w:b/>
          <w:bCs/>
          <w:i/>
        </w:rPr>
      </w:pPr>
    </w:p>
    <w:p w14:paraId="1804C6ED" w14:textId="77777777" w:rsidR="003608BE" w:rsidRPr="007E1A55" w:rsidRDefault="003608BE" w:rsidP="006A0869">
      <w:pPr>
        <w:widowControl w:val="0"/>
        <w:jc w:val="both"/>
        <w:rPr>
          <w:rFonts w:ascii="Open Sans" w:hAnsi="Open Sans" w:cs="Open Sans"/>
          <w:b/>
          <w:bCs/>
          <w:i/>
        </w:rPr>
      </w:pPr>
    </w:p>
    <w:p w14:paraId="0A5029EC" w14:textId="77777777" w:rsidR="003608BE" w:rsidRPr="007E1A55" w:rsidRDefault="003608BE" w:rsidP="006A0869">
      <w:pPr>
        <w:widowControl w:val="0"/>
        <w:jc w:val="both"/>
        <w:rPr>
          <w:rFonts w:ascii="Open Sans" w:hAnsi="Open Sans" w:cs="Open Sans"/>
          <w:b/>
          <w:bCs/>
          <w:i/>
        </w:rPr>
      </w:pPr>
    </w:p>
    <w:p w14:paraId="40650293" w14:textId="77777777" w:rsidR="003608BE" w:rsidRPr="007E1A55" w:rsidRDefault="003608BE" w:rsidP="006A0869">
      <w:pPr>
        <w:widowControl w:val="0"/>
        <w:jc w:val="both"/>
        <w:rPr>
          <w:rFonts w:ascii="Open Sans" w:hAnsi="Open Sans" w:cs="Open Sans"/>
          <w:b/>
          <w:bCs/>
          <w:i/>
        </w:rPr>
      </w:pPr>
    </w:p>
    <w:p w14:paraId="7E2091F2" w14:textId="77777777" w:rsidR="003608BE" w:rsidRPr="007E1A55" w:rsidRDefault="003608BE" w:rsidP="006A0869">
      <w:pPr>
        <w:widowControl w:val="0"/>
        <w:jc w:val="both"/>
        <w:rPr>
          <w:rFonts w:ascii="Open Sans" w:hAnsi="Open Sans" w:cs="Open Sans"/>
          <w:b/>
          <w:bCs/>
          <w:i/>
        </w:rPr>
      </w:pPr>
    </w:p>
    <w:p w14:paraId="428BFB3B" w14:textId="77777777" w:rsidR="003608BE" w:rsidRPr="007E1A55" w:rsidRDefault="003608BE" w:rsidP="006A0869">
      <w:pPr>
        <w:widowControl w:val="0"/>
        <w:jc w:val="both"/>
        <w:rPr>
          <w:rFonts w:ascii="Open Sans" w:hAnsi="Open Sans" w:cs="Open Sans"/>
          <w:b/>
          <w:bCs/>
          <w:i/>
        </w:rPr>
      </w:pPr>
    </w:p>
    <w:p w14:paraId="0F31EC44" w14:textId="77777777" w:rsidR="003608BE" w:rsidRPr="007E1A55" w:rsidRDefault="003608BE" w:rsidP="006A0869">
      <w:pPr>
        <w:widowControl w:val="0"/>
        <w:jc w:val="both"/>
        <w:rPr>
          <w:rFonts w:ascii="Open Sans" w:hAnsi="Open Sans" w:cs="Open Sans"/>
          <w:b/>
          <w:bCs/>
          <w:i/>
        </w:rPr>
      </w:pPr>
    </w:p>
    <w:p w14:paraId="09419A6A" w14:textId="77777777" w:rsidR="003608BE" w:rsidRPr="007E1A55" w:rsidRDefault="003608BE" w:rsidP="006A0869">
      <w:pPr>
        <w:widowControl w:val="0"/>
        <w:jc w:val="both"/>
        <w:rPr>
          <w:rFonts w:ascii="Open Sans" w:hAnsi="Open Sans" w:cs="Open Sans"/>
          <w:b/>
          <w:bCs/>
          <w:i/>
        </w:rPr>
      </w:pPr>
    </w:p>
    <w:p w14:paraId="34CD8058" w14:textId="77777777" w:rsidR="003608BE" w:rsidRPr="007E1A55" w:rsidRDefault="003608BE" w:rsidP="006A0869">
      <w:pPr>
        <w:widowControl w:val="0"/>
        <w:jc w:val="both"/>
        <w:rPr>
          <w:rFonts w:ascii="Open Sans" w:hAnsi="Open Sans" w:cs="Open Sans"/>
          <w:b/>
          <w:bCs/>
          <w:i/>
        </w:rPr>
      </w:pPr>
    </w:p>
    <w:p w14:paraId="4AC16D69" w14:textId="77777777" w:rsidR="003608BE" w:rsidRPr="007E1A55" w:rsidRDefault="003608BE" w:rsidP="006A0869">
      <w:pPr>
        <w:widowControl w:val="0"/>
        <w:jc w:val="both"/>
        <w:rPr>
          <w:rFonts w:ascii="Open Sans" w:hAnsi="Open Sans" w:cs="Open Sans"/>
          <w:b/>
          <w:bCs/>
          <w:i/>
        </w:rPr>
      </w:pPr>
    </w:p>
    <w:p w14:paraId="798F2CE2" w14:textId="4F0512B6" w:rsidR="003608BE" w:rsidRDefault="003608BE" w:rsidP="006A0869">
      <w:pPr>
        <w:widowControl w:val="0"/>
        <w:jc w:val="both"/>
        <w:rPr>
          <w:rFonts w:ascii="Open Sans" w:hAnsi="Open Sans" w:cs="Open Sans"/>
          <w:b/>
          <w:bCs/>
          <w:i/>
        </w:rPr>
      </w:pPr>
    </w:p>
    <w:p w14:paraId="10ABAFA7" w14:textId="257E63D9" w:rsidR="001971A0" w:rsidRDefault="001971A0" w:rsidP="006A0869">
      <w:pPr>
        <w:widowControl w:val="0"/>
        <w:jc w:val="both"/>
        <w:rPr>
          <w:rFonts w:ascii="Open Sans" w:hAnsi="Open Sans" w:cs="Open Sans"/>
          <w:b/>
          <w:bCs/>
          <w:i/>
        </w:rPr>
      </w:pPr>
    </w:p>
    <w:p w14:paraId="7CC94EED" w14:textId="77777777" w:rsidR="001971A0" w:rsidRPr="007E1A55" w:rsidRDefault="001971A0" w:rsidP="006A0869">
      <w:pPr>
        <w:widowControl w:val="0"/>
        <w:jc w:val="both"/>
        <w:rPr>
          <w:rFonts w:ascii="Open Sans" w:hAnsi="Open Sans" w:cs="Open Sans"/>
          <w:b/>
          <w:bCs/>
          <w:i/>
        </w:rPr>
      </w:pPr>
    </w:p>
    <w:p w14:paraId="400F0096" w14:textId="1D623701" w:rsidR="003608BE" w:rsidRDefault="003608BE" w:rsidP="006A0869">
      <w:pPr>
        <w:widowControl w:val="0"/>
        <w:jc w:val="both"/>
        <w:rPr>
          <w:rFonts w:ascii="Open Sans" w:hAnsi="Open Sans" w:cs="Open Sans"/>
          <w:b/>
          <w:bCs/>
          <w:i/>
        </w:rPr>
      </w:pPr>
    </w:p>
    <w:p w14:paraId="5BE4F548" w14:textId="77777777" w:rsidR="005B161D" w:rsidRDefault="005B161D" w:rsidP="006A0869">
      <w:pPr>
        <w:widowControl w:val="0"/>
        <w:jc w:val="both"/>
        <w:rPr>
          <w:rFonts w:ascii="Open Sans" w:hAnsi="Open Sans" w:cs="Open Sans"/>
          <w:b/>
          <w:bCs/>
          <w:i/>
        </w:rPr>
      </w:pPr>
    </w:p>
    <w:p w14:paraId="6D68A41C" w14:textId="77777777" w:rsidR="00243F89" w:rsidRPr="007E1A55" w:rsidRDefault="00243F89" w:rsidP="006A0869">
      <w:pPr>
        <w:widowControl w:val="0"/>
        <w:jc w:val="both"/>
        <w:rPr>
          <w:rFonts w:ascii="Open Sans" w:hAnsi="Open Sans" w:cs="Open Sans"/>
          <w:b/>
          <w:bCs/>
          <w:i/>
        </w:rPr>
      </w:pPr>
    </w:p>
    <w:p w14:paraId="1A9653E2" w14:textId="77777777" w:rsidR="003608BE" w:rsidRPr="007E1A55" w:rsidRDefault="003608BE" w:rsidP="006A0869">
      <w:pPr>
        <w:widowControl w:val="0"/>
        <w:jc w:val="both"/>
        <w:rPr>
          <w:rFonts w:ascii="Open Sans" w:hAnsi="Open Sans" w:cs="Open Sans"/>
          <w:b/>
          <w:bCs/>
          <w:i/>
        </w:rPr>
      </w:pPr>
    </w:p>
    <w:p w14:paraId="3744680B" w14:textId="77777777" w:rsidR="003608BE" w:rsidRPr="0068339E" w:rsidRDefault="003608BE" w:rsidP="006A0869">
      <w:pPr>
        <w:widowControl w:val="0"/>
        <w:jc w:val="both"/>
        <w:rPr>
          <w:rFonts w:ascii="Open Sans" w:hAnsi="Open Sans" w:cs="Open Sans"/>
          <w:i/>
          <w:iCs/>
          <w:sz w:val="16"/>
          <w:szCs w:val="16"/>
        </w:rPr>
      </w:pPr>
      <w:r w:rsidRPr="0068339E">
        <w:rPr>
          <w:rFonts w:ascii="Open Sans" w:hAnsi="Open Sans" w:cs="Open Sans"/>
          <w:b/>
          <w:bCs/>
          <w:i/>
          <w:sz w:val="16"/>
          <w:szCs w:val="16"/>
        </w:rPr>
        <w:t xml:space="preserve">Navodila za izpolnitev: </w:t>
      </w:r>
      <w:r w:rsidRPr="0068339E">
        <w:rPr>
          <w:rFonts w:ascii="Open Sans" w:hAnsi="Open Sans" w:cs="Open Sans"/>
          <w:i/>
          <w:iCs/>
          <w:sz w:val="16"/>
          <w:szCs w:val="16"/>
        </w:rPr>
        <w:t xml:space="preserve">Izjavo izpolni in podpiše </w:t>
      </w:r>
      <w:r w:rsidRPr="0068339E">
        <w:rPr>
          <w:rFonts w:ascii="Open Sans" w:hAnsi="Open Sans" w:cs="Open Sans"/>
          <w:i/>
          <w:iCs/>
          <w:sz w:val="16"/>
          <w:szCs w:val="16"/>
          <w:u w:val="single"/>
        </w:rPr>
        <w:t>ponudnik</w:t>
      </w:r>
      <w:r w:rsidRPr="0068339E">
        <w:rPr>
          <w:rFonts w:ascii="Open Sans" w:hAnsi="Open Sans" w:cs="Open Sans"/>
          <w:i/>
          <w:iCs/>
          <w:sz w:val="16"/>
          <w:szCs w:val="16"/>
        </w:rPr>
        <w:t xml:space="preserve">, kot tudi vsi </w:t>
      </w:r>
      <w:r w:rsidRPr="0068339E">
        <w:rPr>
          <w:rFonts w:ascii="Open Sans" w:hAnsi="Open Sans" w:cs="Open Sans"/>
          <w:i/>
          <w:iCs/>
          <w:sz w:val="16"/>
          <w:szCs w:val="16"/>
          <w:u w:val="single"/>
        </w:rPr>
        <w:t>posamezni člani skupine ponudnikov</w:t>
      </w:r>
      <w:r w:rsidRPr="0068339E">
        <w:rPr>
          <w:rFonts w:ascii="Open Sans" w:hAnsi="Open Sans" w:cs="Open Sans"/>
          <w:i/>
          <w:iCs/>
          <w:sz w:val="16"/>
          <w:szCs w:val="16"/>
        </w:rPr>
        <w:t xml:space="preserve"> (partnerji) v primeru skupne ponudbe ter vsi </w:t>
      </w:r>
      <w:r w:rsidRPr="0068339E">
        <w:rPr>
          <w:rFonts w:ascii="Open Sans" w:hAnsi="Open Sans" w:cs="Open Sans"/>
          <w:i/>
          <w:iCs/>
          <w:sz w:val="16"/>
          <w:szCs w:val="16"/>
          <w:u w:val="single"/>
        </w:rPr>
        <w:t>podizvajalci</w:t>
      </w:r>
      <w:r w:rsidRPr="0068339E">
        <w:rPr>
          <w:rFonts w:ascii="Open Sans" w:hAnsi="Open Sans" w:cs="Open Sans"/>
          <w:i/>
          <w:iCs/>
          <w:sz w:val="16"/>
          <w:szCs w:val="16"/>
        </w:rPr>
        <w:t xml:space="preserve"> ter vsi </w:t>
      </w:r>
      <w:r w:rsidRPr="0068339E">
        <w:rPr>
          <w:rFonts w:ascii="Open Sans" w:hAnsi="Open Sans" w:cs="Open Sans"/>
          <w:bCs/>
          <w:i/>
          <w:iCs/>
          <w:sz w:val="16"/>
          <w:szCs w:val="16"/>
          <w:u w:val="single"/>
        </w:rPr>
        <w:t>gospodarski subjekti katerih zmogljivosti uporablja ponudnik</w:t>
      </w:r>
      <w:r w:rsidRPr="0068339E">
        <w:rPr>
          <w:rFonts w:ascii="Open Sans" w:hAnsi="Open Sans" w:cs="Open Sans"/>
          <w:i/>
          <w:iCs/>
          <w:sz w:val="16"/>
          <w:szCs w:val="16"/>
        </w:rPr>
        <w:t>.</w:t>
      </w:r>
    </w:p>
    <w:p w14:paraId="56584EE1" w14:textId="77777777" w:rsidR="003608BE" w:rsidRPr="0068339E" w:rsidRDefault="003608BE" w:rsidP="006A0869">
      <w:pPr>
        <w:widowControl w:val="0"/>
        <w:jc w:val="both"/>
        <w:rPr>
          <w:rFonts w:ascii="Open Sans" w:hAnsi="Open Sans" w:cs="Open Sans"/>
          <w:i/>
          <w:iCs/>
          <w:sz w:val="16"/>
          <w:szCs w:val="16"/>
        </w:rPr>
      </w:pPr>
    </w:p>
    <w:p w14:paraId="14D6E243" w14:textId="77777777" w:rsidR="003608BE" w:rsidRPr="0068339E" w:rsidRDefault="003608BE" w:rsidP="006A0869">
      <w:pPr>
        <w:widowControl w:val="0"/>
        <w:tabs>
          <w:tab w:val="left" w:pos="567"/>
          <w:tab w:val="num" w:pos="851"/>
          <w:tab w:val="left" w:pos="993"/>
        </w:tabs>
        <w:jc w:val="both"/>
        <w:rPr>
          <w:rFonts w:ascii="Open Sans" w:hAnsi="Open Sans" w:cs="Open Sans"/>
          <w:i/>
          <w:sz w:val="16"/>
          <w:szCs w:val="16"/>
        </w:rPr>
      </w:pPr>
      <w:r w:rsidRPr="0068339E">
        <w:rPr>
          <w:rFonts w:ascii="Open Sans" w:hAnsi="Open Sans" w:cs="Open Sans"/>
          <w:b/>
          <w:i/>
          <w:sz w:val="16"/>
          <w:szCs w:val="16"/>
        </w:rPr>
        <w:lastRenderedPageBreak/>
        <w:t xml:space="preserve">Navodilo: </w:t>
      </w:r>
      <w:r w:rsidRPr="0068339E">
        <w:rPr>
          <w:rFonts w:ascii="Open Sans" w:hAnsi="Open Sans" w:cs="Open Sans"/>
          <w:i/>
          <w:sz w:val="16"/>
          <w:szCs w:val="16"/>
        </w:rPr>
        <w:t>Obrazec se po potrebi kopira!</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3608BE" w:rsidRPr="007E1A55" w14:paraId="5C61049F" w14:textId="77777777" w:rsidTr="009E2BA4">
        <w:tc>
          <w:tcPr>
            <w:tcW w:w="7938" w:type="dxa"/>
            <w:tcBorders>
              <w:top w:val="single" w:sz="4" w:space="0" w:color="auto"/>
              <w:bottom w:val="single" w:sz="4" w:space="0" w:color="auto"/>
            </w:tcBorders>
          </w:tcPr>
          <w:p w14:paraId="60D82F67"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b/>
                <w:highlight w:val="yellow"/>
              </w:rPr>
              <w:br w:type="page"/>
            </w:r>
            <w:r w:rsidRPr="007E1A55">
              <w:rPr>
                <w:rFonts w:ascii="Open Sans" w:hAnsi="Open Sans" w:cs="Open Sans"/>
                <w:b/>
                <w:highlight w:val="yellow"/>
              </w:rPr>
              <w:br w:type="page"/>
            </w:r>
            <w:r w:rsidRPr="007E1A55">
              <w:rPr>
                <w:rFonts w:ascii="Open Sans" w:hAnsi="Open Sans" w:cs="Open Sans"/>
                <w:b/>
                <w:bCs/>
              </w:rPr>
              <w:br w:type="page"/>
            </w:r>
            <w:r w:rsidRPr="007E1A55">
              <w:rPr>
                <w:rFonts w:ascii="Open Sans" w:hAnsi="Open Sans" w:cs="Open Sans"/>
                <w:b/>
                <w:bCs/>
              </w:rPr>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b/>
                <w:bCs/>
              </w:rPr>
              <w:br w:type="page"/>
            </w:r>
            <w:r w:rsidRPr="007E1A55">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609F5A88" w14:textId="77777777" w:rsidR="003608BE" w:rsidRPr="007E1A55" w:rsidRDefault="003608BE" w:rsidP="006A0869">
            <w:pPr>
              <w:widowControl w:val="0"/>
              <w:jc w:val="both"/>
              <w:rPr>
                <w:rFonts w:ascii="Open Sans" w:hAnsi="Open Sans" w:cs="Open Sans"/>
                <w:b/>
                <w:bCs/>
                <w:i/>
                <w:iCs/>
              </w:rPr>
            </w:pPr>
            <w:r w:rsidRPr="007E1A55">
              <w:rPr>
                <w:rFonts w:ascii="Open Sans" w:hAnsi="Open Sans" w:cs="Open Sans"/>
                <w:b/>
                <w:bCs/>
                <w:i/>
                <w:iCs/>
              </w:rPr>
              <w:t>Priloga 3/1</w:t>
            </w:r>
          </w:p>
        </w:tc>
      </w:tr>
    </w:tbl>
    <w:p w14:paraId="10FB3336" w14:textId="77777777" w:rsidR="003608BE" w:rsidRPr="007E1A55" w:rsidRDefault="003608BE" w:rsidP="006A0869">
      <w:pPr>
        <w:widowControl w:val="0"/>
        <w:tabs>
          <w:tab w:val="left" w:pos="284"/>
        </w:tabs>
        <w:jc w:val="right"/>
        <w:rPr>
          <w:rFonts w:ascii="Open Sans" w:hAnsi="Open Sans" w:cs="Open Sans"/>
          <w:b/>
          <w:i/>
        </w:rPr>
      </w:pPr>
    </w:p>
    <w:p w14:paraId="0FE8643B" w14:textId="77777777" w:rsidR="003608BE" w:rsidRPr="007E1A55" w:rsidRDefault="003608BE" w:rsidP="006A0869">
      <w:pPr>
        <w:widowControl w:val="0"/>
        <w:tabs>
          <w:tab w:val="left" w:pos="284"/>
        </w:tabs>
        <w:jc w:val="both"/>
        <w:rPr>
          <w:rFonts w:ascii="Open Sans" w:hAnsi="Open Sans" w:cs="Open Sans"/>
        </w:rPr>
      </w:pPr>
    </w:p>
    <w:p w14:paraId="6159D518"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 xml:space="preserve">IZJAVA O UDELEŽBI FIZIČNIH IN PRAVNIH OSEB V LASTNIŠTVU </w:t>
      </w:r>
    </w:p>
    <w:p w14:paraId="4E50D342"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GOSPODARSKEGA SUBJEKTA</w:t>
      </w:r>
    </w:p>
    <w:p w14:paraId="0DC56724" w14:textId="77777777" w:rsidR="003608BE" w:rsidRPr="007E1A55" w:rsidRDefault="003608BE" w:rsidP="006A0869">
      <w:pPr>
        <w:widowControl w:val="0"/>
        <w:tabs>
          <w:tab w:val="left" w:pos="284"/>
        </w:tabs>
        <w:jc w:val="both"/>
        <w:rPr>
          <w:rFonts w:ascii="Open Sans" w:hAnsi="Open Sans" w:cs="Open Sans"/>
          <w:b/>
        </w:rPr>
      </w:pPr>
    </w:p>
    <w:p w14:paraId="69129396" w14:textId="77777777" w:rsidR="003608BE" w:rsidRPr="007E1A55" w:rsidRDefault="003608BE" w:rsidP="006A0869">
      <w:pPr>
        <w:widowControl w:val="0"/>
        <w:tabs>
          <w:tab w:val="left" w:pos="284"/>
        </w:tabs>
        <w:jc w:val="both"/>
        <w:rPr>
          <w:rFonts w:ascii="Open Sans" w:hAnsi="Open Sans" w:cs="Open Sans"/>
        </w:rPr>
      </w:pPr>
    </w:p>
    <w:p w14:paraId="08B4D496" w14:textId="77777777" w:rsidR="003608BE" w:rsidRPr="007E1A55" w:rsidRDefault="003608BE" w:rsidP="006A0869">
      <w:pPr>
        <w:widowControl w:val="0"/>
        <w:tabs>
          <w:tab w:val="left" w:pos="284"/>
        </w:tabs>
        <w:jc w:val="both"/>
        <w:rPr>
          <w:rFonts w:ascii="Open Sans" w:hAnsi="Open Sans" w:cs="Open Sans"/>
          <w:b/>
        </w:rPr>
      </w:pPr>
      <w:r w:rsidRPr="007E1A55">
        <w:rPr>
          <w:rFonts w:ascii="Open Sans" w:hAnsi="Open Sans" w:cs="Open Sans"/>
          <w:b/>
        </w:rPr>
        <w:t>Podatki o gospodarskem subjektu:</w:t>
      </w:r>
    </w:p>
    <w:p w14:paraId="1C4C31F8"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bCs/>
        </w:rPr>
        <w:t>Polno ime podjetja</w:t>
      </w:r>
      <w:r w:rsidRPr="007E1A55">
        <w:rPr>
          <w:rFonts w:ascii="Open Sans" w:hAnsi="Open Sans" w:cs="Open Sans"/>
        </w:rPr>
        <w:t>: _______________________________________________________</w:t>
      </w:r>
      <w:r>
        <w:rPr>
          <w:rFonts w:ascii="Open Sans" w:hAnsi="Open Sans" w:cs="Open Sans"/>
        </w:rPr>
        <w:t>_______________________</w:t>
      </w:r>
      <w:r w:rsidRPr="007E1A55">
        <w:rPr>
          <w:rFonts w:ascii="Open Sans" w:hAnsi="Open Sans" w:cs="Open Sans"/>
        </w:rPr>
        <w:t>______</w:t>
      </w:r>
    </w:p>
    <w:p w14:paraId="3225C8C4"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bCs/>
        </w:rPr>
        <w:t>Sedež podjetja</w:t>
      </w:r>
      <w:r w:rsidRPr="007E1A55">
        <w:rPr>
          <w:rFonts w:ascii="Open Sans" w:hAnsi="Open Sans" w:cs="Open Sans"/>
        </w:rPr>
        <w:t>: _________________________________________________________</w:t>
      </w:r>
      <w:r>
        <w:rPr>
          <w:rFonts w:ascii="Open Sans" w:hAnsi="Open Sans" w:cs="Open Sans"/>
        </w:rPr>
        <w:t>________________________</w:t>
      </w:r>
      <w:r w:rsidRPr="007E1A55">
        <w:rPr>
          <w:rFonts w:ascii="Open Sans" w:hAnsi="Open Sans" w:cs="Open Sans"/>
        </w:rPr>
        <w:t>_______</w:t>
      </w:r>
    </w:p>
    <w:p w14:paraId="6E93E097"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bCs/>
        </w:rPr>
        <w:t>Občina sedeža podjetja</w:t>
      </w:r>
      <w:r w:rsidRPr="007E1A55">
        <w:rPr>
          <w:rFonts w:ascii="Open Sans" w:hAnsi="Open Sans" w:cs="Open Sans"/>
        </w:rPr>
        <w:t>: _______________________________________________</w:t>
      </w:r>
      <w:r>
        <w:rPr>
          <w:rFonts w:ascii="Open Sans" w:hAnsi="Open Sans" w:cs="Open Sans"/>
        </w:rPr>
        <w:t>______________________</w:t>
      </w:r>
      <w:r w:rsidRPr="007E1A55">
        <w:rPr>
          <w:rFonts w:ascii="Open Sans" w:hAnsi="Open Sans" w:cs="Open Sans"/>
        </w:rPr>
        <w:t>__________</w:t>
      </w:r>
    </w:p>
    <w:p w14:paraId="3A1BF572"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bCs/>
        </w:rPr>
        <w:t>Številka vpisa v sodni register (št. vložka)</w:t>
      </w:r>
      <w:r w:rsidRPr="007E1A55">
        <w:rPr>
          <w:rFonts w:ascii="Open Sans" w:hAnsi="Open Sans" w:cs="Open Sans"/>
        </w:rPr>
        <w:t>: ________________________________</w:t>
      </w:r>
      <w:r>
        <w:rPr>
          <w:rFonts w:ascii="Open Sans" w:hAnsi="Open Sans" w:cs="Open Sans"/>
        </w:rPr>
        <w:t>___________________</w:t>
      </w:r>
      <w:r w:rsidRPr="007E1A55">
        <w:rPr>
          <w:rFonts w:ascii="Open Sans" w:hAnsi="Open Sans" w:cs="Open Sans"/>
        </w:rPr>
        <w:t>___________</w:t>
      </w:r>
    </w:p>
    <w:p w14:paraId="5DA3E22A"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bCs/>
        </w:rPr>
        <w:t>Matična številka podjetja</w:t>
      </w:r>
      <w:r w:rsidRPr="007E1A55">
        <w:rPr>
          <w:rFonts w:ascii="Open Sans" w:hAnsi="Open Sans" w:cs="Open Sans"/>
        </w:rPr>
        <w:t>: _______________________________________</w:t>
      </w:r>
      <w:r>
        <w:rPr>
          <w:rFonts w:ascii="Open Sans" w:hAnsi="Open Sans" w:cs="Open Sans"/>
        </w:rPr>
        <w:t>_____________________</w:t>
      </w:r>
      <w:r w:rsidRPr="007E1A55">
        <w:rPr>
          <w:rFonts w:ascii="Open Sans" w:hAnsi="Open Sans" w:cs="Open Sans"/>
        </w:rPr>
        <w:t>_________________</w:t>
      </w:r>
    </w:p>
    <w:p w14:paraId="73285798"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bCs/>
        </w:rPr>
        <w:t>ID za DDV:</w:t>
      </w:r>
      <w:r w:rsidRPr="007E1A55">
        <w:rPr>
          <w:rFonts w:ascii="Open Sans" w:hAnsi="Open Sans" w:cs="Open Sans"/>
        </w:rPr>
        <w:t xml:space="preserve"> ______________________________________________________________</w:t>
      </w:r>
      <w:r>
        <w:rPr>
          <w:rFonts w:ascii="Open Sans" w:hAnsi="Open Sans" w:cs="Open Sans"/>
        </w:rPr>
        <w:t>___________________________</w:t>
      </w:r>
      <w:r w:rsidRPr="007E1A55">
        <w:rPr>
          <w:rFonts w:ascii="Open Sans" w:hAnsi="Open Sans" w:cs="Open Sans"/>
        </w:rPr>
        <w:t>____</w:t>
      </w:r>
    </w:p>
    <w:p w14:paraId="6DB56976" w14:textId="77777777" w:rsidR="003608BE" w:rsidRPr="007E1A55" w:rsidRDefault="003608BE" w:rsidP="006A0869">
      <w:pPr>
        <w:widowControl w:val="0"/>
        <w:tabs>
          <w:tab w:val="left" w:pos="284"/>
        </w:tabs>
        <w:jc w:val="both"/>
        <w:rPr>
          <w:rFonts w:ascii="Open Sans" w:hAnsi="Open Sans" w:cs="Open Sans"/>
        </w:rPr>
      </w:pPr>
    </w:p>
    <w:p w14:paraId="639BCED3" w14:textId="77777777" w:rsidR="003608BE" w:rsidRPr="007E1A55" w:rsidRDefault="003608BE" w:rsidP="006A0869">
      <w:pPr>
        <w:widowControl w:val="0"/>
        <w:tabs>
          <w:tab w:val="left" w:pos="284"/>
        </w:tabs>
        <w:jc w:val="both"/>
        <w:rPr>
          <w:rFonts w:ascii="Open Sans" w:hAnsi="Open Sans" w:cs="Open Sans"/>
        </w:rPr>
      </w:pPr>
    </w:p>
    <w:p w14:paraId="6B5A5156" w14:textId="31D5F5B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rPr>
        <w:t xml:space="preserve">V zvezi z javnim naročilom št. </w:t>
      </w:r>
      <w:r w:rsidR="00110322">
        <w:rPr>
          <w:rFonts w:ascii="Open Sans" w:hAnsi="Open Sans" w:cs="Open Sans"/>
          <w:b/>
          <w:noProof/>
        </w:rPr>
        <w:t>ENLJ-SPV-58/26</w:t>
      </w:r>
      <w:r w:rsidRPr="007E1A55">
        <w:rPr>
          <w:rFonts w:ascii="Open Sans" w:hAnsi="Open Sans" w:cs="Open Sans"/>
          <w:b/>
          <w:noProof/>
        </w:rPr>
        <w:t xml:space="preserve"> - </w:t>
      </w:r>
      <w:r w:rsidR="00110322">
        <w:rPr>
          <w:rFonts w:ascii="Open Sans" w:hAnsi="Open Sans" w:cs="Open Sans"/>
          <w:b/>
        </w:rPr>
        <w:t>PREGLEDNI REMONT GENERATORJA 3</w:t>
      </w:r>
      <w:r w:rsidRPr="007E1A55">
        <w:rPr>
          <w:rFonts w:ascii="Open Sans" w:hAnsi="Open Sans" w:cs="Open Sans"/>
          <w:b/>
          <w:noProof/>
        </w:rPr>
        <w:t xml:space="preserve">, </w:t>
      </w:r>
      <w:r w:rsidRPr="007E1A55">
        <w:rPr>
          <w:rFonts w:ascii="Open Sans" w:hAnsi="Open Sans" w:cs="Open Sans"/>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2EF4489"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rPr>
        <w:t xml:space="preserve"> </w:t>
      </w:r>
    </w:p>
    <w:p w14:paraId="3024EBA6" w14:textId="77777777" w:rsidR="003608BE" w:rsidRPr="007E1A55" w:rsidRDefault="003608BE" w:rsidP="006A0869">
      <w:pPr>
        <w:widowControl w:val="0"/>
        <w:tabs>
          <w:tab w:val="left" w:pos="284"/>
        </w:tabs>
        <w:jc w:val="both"/>
        <w:rPr>
          <w:rFonts w:ascii="Open Sans" w:hAnsi="Open Sans" w:cs="Open Sans"/>
        </w:rPr>
      </w:pPr>
    </w:p>
    <w:p w14:paraId="13711BC6"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b/>
        </w:rPr>
        <w:t>IZJAVLJAMO</w:t>
      </w:r>
      <w:r w:rsidRPr="007E1A55">
        <w:rPr>
          <w:rFonts w:ascii="Open Sans" w:hAnsi="Open Sans" w:cs="Open Sans"/>
        </w:rPr>
        <w:t xml:space="preserve">, da so pri lastništvu zgoraj navedenega ponudnika udeležene naslednje </w:t>
      </w:r>
      <w:r w:rsidRPr="007E1A55">
        <w:rPr>
          <w:rFonts w:ascii="Open Sans" w:hAnsi="Open Sans" w:cs="Open Sans"/>
          <w:u w:val="single"/>
        </w:rPr>
        <w:t>pravne osebe</w:t>
      </w:r>
      <w:r w:rsidRPr="007E1A55">
        <w:rPr>
          <w:rFonts w:ascii="Open Sans" w:hAnsi="Open Sans" w:cs="Open Sans"/>
        </w:rPr>
        <w:t>, vključno z udeležbo tihih družbenikov:</w:t>
      </w:r>
    </w:p>
    <w:p w14:paraId="75432496" w14:textId="77777777" w:rsidR="003608BE" w:rsidRPr="007E1A55" w:rsidRDefault="003608BE" w:rsidP="006A0869">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608BE" w:rsidRPr="007E1A55" w14:paraId="2C4A5EBF" w14:textId="77777777" w:rsidTr="009E2BA4">
        <w:tc>
          <w:tcPr>
            <w:tcW w:w="533" w:type="dxa"/>
            <w:tcBorders>
              <w:top w:val="single" w:sz="4" w:space="0" w:color="auto"/>
              <w:left w:val="single" w:sz="4" w:space="0" w:color="auto"/>
              <w:bottom w:val="single" w:sz="4" w:space="0" w:color="auto"/>
              <w:right w:val="single" w:sz="4" w:space="0" w:color="auto"/>
            </w:tcBorders>
            <w:vAlign w:val="center"/>
            <w:hideMark/>
          </w:tcPr>
          <w:p w14:paraId="2BDF8E65"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3A6694EE"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C6C38F1"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D13E28"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Delež lastništva v %</w:t>
            </w:r>
          </w:p>
        </w:tc>
      </w:tr>
      <w:tr w:rsidR="003608BE" w:rsidRPr="007E1A55" w14:paraId="2917455C"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3C21938A"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6F25D9EA"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A25DC79" w14:textId="77777777" w:rsidR="003608BE" w:rsidRPr="007E1A55" w:rsidRDefault="003608BE" w:rsidP="006A086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987C82D"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2BC27DC5"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7CCC9A2F"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5043ED04"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8E89AAD" w14:textId="77777777" w:rsidR="003608BE" w:rsidRPr="007E1A55" w:rsidRDefault="003608BE" w:rsidP="006A086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E82D216"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63343D08"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5F5FB812"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76256BA5"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49F825E" w14:textId="77777777" w:rsidR="003608BE" w:rsidRPr="007E1A55" w:rsidRDefault="003608BE" w:rsidP="006A086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6591981"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23419B7A"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66164D92"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00AAC8F0"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2EB4C12" w14:textId="77777777" w:rsidR="003608BE" w:rsidRPr="007E1A55" w:rsidRDefault="003608BE" w:rsidP="006A086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07D220D1"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50ACA853"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26F6533A"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52E3A73B"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2936BC0" w14:textId="77777777" w:rsidR="003608BE" w:rsidRPr="007E1A55" w:rsidRDefault="003608BE" w:rsidP="006A086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99505B"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63FD3BF9"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0AC24CE6"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5B0CD7BD"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6BD52BE" w14:textId="77777777" w:rsidR="003608BE" w:rsidRPr="007E1A55" w:rsidRDefault="003608BE" w:rsidP="006A086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81BF7C5" w14:textId="77777777" w:rsidR="003608BE" w:rsidRPr="007E1A55" w:rsidRDefault="003608BE" w:rsidP="006A0869">
            <w:pPr>
              <w:widowControl w:val="0"/>
              <w:tabs>
                <w:tab w:val="left" w:pos="284"/>
              </w:tabs>
              <w:jc w:val="both"/>
              <w:rPr>
                <w:rFonts w:ascii="Open Sans" w:hAnsi="Open Sans" w:cs="Open Sans"/>
                <w:b/>
              </w:rPr>
            </w:pPr>
          </w:p>
        </w:tc>
      </w:tr>
    </w:tbl>
    <w:p w14:paraId="04F29F98" w14:textId="77777777" w:rsidR="003608BE" w:rsidRPr="007E1A55" w:rsidRDefault="003608BE" w:rsidP="006A0869">
      <w:pPr>
        <w:widowControl w:val="0"/>
        <w:tabs>
          <w:tab w:val="left" w:pos="284"/>
        </w:tabs>
        <w:jc w:val="both"/>
        <w:rPr>
          <w:rFonts w:ascii="Open Sans" w:hAnsi="Open Sans" w:cs="Open Sans"/>
          <w:b/>
        </w:rPr>
      </w:pPr>
    </w:p>
    <w:p w14:paraId="6AE13F6A" w14:textId="77777777" w:rsidR="003608BE" w:rsidRPr="007E1A55" w:rsidRDefault="003608BE" w:rsidP="006A0869">
      <w:pPr>
        <w:widowControl w:val="0"/>
        <w:tabs>
          <w:tab w:val="left" w:pos="284"/>
        </w:tabs>
        <w:jc w:val="both"/>
        <w:rPr>
          <w:rFonts w:ascii="Open Sans" w:hAnsi="Open Sans" w:cs="Open Sans"/>
          <w:b/>
        </w:rPr>
      </w:pPr>
    </w:p>
    <w:p w14:paraId="5E4AC45C"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b/>
        </w:rPr>
        <w:t>IZJAVLJAMO</w:t>
      </w:r>
      <w:r w:rsidRPr="007E1A55">
        <w:rPr>
          <w:rFonts w:ascii="Open Sans" w:hAnsi="Open Sans" w:cs="Open Sans"/>
        </w:rPr>
        <w:t xml:space="preserve">, da so pri lastništvu zgoraj navedenega ponudnika udeležene naslednje </w:t>
      </w:r>
      <w:r w:rsidRPr="007E1A55">
        <w:rPr>
          <w:rFonts w:ascii="Open Sans" w:hAnsi="Open Sans" w:cs="Open Sans"/>
          <w:u w:val="single"/>
        </w:rPr>
        <w:t>fizične osebe</w:t>
      </w:r>
      <w:r w:rsidRPr="007E1A55">
        <w:rPr>
          <w:rFonts w:ascii="Open Sans" w:hAnsi="Open Sans" w:cs="Open Sans"/>
        </w:rPr>
        <w:t>, vključno z udeležbo tihih družbenikov:</w:t>
      </w:r>
    </w:p>
    <w:p w14:paraId="755BEB30" w14:textId="77777777" w:rsidR="003608BE" w:rsidRPr="007E1A55" w:rsidRDefault="003608BE" w:rsidP="006A0869">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3608BE" w:rsidRPr="007E1A55" w14:paraId="0242F726" w14:textId="77777777" w:rsidTr="009E2BA4">
        <w:tc>
          <w:tcPr>
            <w:tcW w:w="534" w:type="dxa"/>
            <w:tcBorders>
              <w:top w:val="single" w:sz="4" w:space="0" w:color="auto"/>
              <w:left w:val="single" w:sz="4" w:space="0" w:color="auto"/>
              <w:bottom w:val="single" w:sz="4" w:space="0" w:color="auto"/>
              <w:right w:val="single" w:sz="4" w:space="0" w:color="auto"/>
            </w:tcBorders>
            <w:vAlign w:val="center"/>
            <w:hideMark/>
          </w:tcPr>
          <w:p w14:paraId="625A949C"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8040E65"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EA91DD8"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8EAC98D"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Delež lastništva v %</w:t>
            </w:r>
          </w:p>
        </w:tc>
      </w:tr>
      <w:tr w:rsidR="003608BE" w:rsidRPr="007E1A55" w14:paraId="5B36A675" w14:textId="77777777" w:rsidTr="009E2BA4">
        <w:tc>
          <w:tcPr>
            <w:tcW w:w="534" w:type="dxa"/>
            <w:tcBorders>
              <w:top w:val="single" w:sz="4" w:space="0" w:color="auto"/>
              <w:left w:val="single" w:sz="4" w:space="0" w:color="auto"/>
              <w:bottom w:val="single" w:sz="4" w:space="0" w:color="auto"/>
              <w:right w:val="single" w:sz="4" w:space="0" w:color="auto"/>
            </w:tcBorders>
            <w:hideMark/>
          </w:tcPr>
          <w:p w14:paraId="5E1026DF"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2CB03074"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E3F8AC8" w14:textId="77777777" w:rsidR="003608BE" w:rsidRPr="007E1A55" w:rsidRDefault="003608BE" w:rsidP="006A086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6BC2725"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7001C3F7" w14:textId="77777777" w:rsidTr="009E2BA4">
        <w:tc>
          <w:tcPr>
            <w:tcW w:w="534" w:type="dxa"/>
            <w:tcBorders>
              <w:top w:val="single" w:sz="4" w:space="0" w:color="auto"/>
              <w:left w:val="single" w:sz="4" w:space="0" w:color="auto"/>
              <w:bottom w:val="single" w:sz="4" w:space="0" w:color="auto"/>
              <w:right w:val="single" w:sz="4" w:space="0" w:color="auto"/>
            </w:tcBorders>
            <w:hideMark/>
          </w:tcPr>
          <w:p w14:paraId="5A9CC58C"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4B536D0A"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A8B0906" w14:textId="77777777" w:rsidR="003608BE" w:rsidRPr="007E1A55" w:rsidRDefault="003608BE" w:rsidP="006A086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22E616B4"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0A640A64" w14:textId="77777777" w:rsidTr="009E2BA4">
        <w:tc>
          <w:tcPr>
            <w:tcW w:w="534" w:type="dxa"/>
            <w:tcBorders>
              <w:top w:val="single" w:sz="4" w:space="0" w:color="auto"/>
              <w:left w:val="single" w:sz="4" w:space="0" w:color="auto"/>
              <w:bottom w:val="single" w:sz="4" w:space="0" w:color="auto"/>
              <w:right w:val="single" w:sz="4" w:space="0" w:color="auto"/>
            </w:tcBorders>
            <w:hideMark/>
          </w:tcPr>
          <w:p w14:paraId="0EC7CD00"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22102CA1"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18CD5BB" w14:textId="77777777" w:rsidR="003608BE" w:rsidRPr="007E1A55" w:rsidRDefault="003608BE" w:rsidP="006A086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72F05E71"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7A23277B" w14:textId="77777777" w:rsidTr="009E2BA4">
        <w:tc>
          <w:tcPr>
            <w:tcW w:w="534" w:type="dxa"/>
            <w:tcBorders>
              <w:top w:val="single" w:sz="4" w:space="0" w:color="auto"/>
              <w:left w:val="single" w:sz="4" w:space="0" w:color="auto"/>
              <w:bottom w:val="single" w:sz="4" w:space="0" w:color="auto"/>
              <w:right w:val="single" w:sz="4" w:space="0" w:color="auto"/>
            </w:tcBorders>
            <w:hideMark/>
          </w:tcPr>
          <w:p w14:paraId="3AEF6330"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0CBCFF82"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9A2D440" w14:textId="77777777" w:rsidR="003608BE" w:rsidRPr="007E1A55" w:rsidRDefault="003608BE" w:rsidP="006A086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6B573AB"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4FAF8509" w14:textId="77777777" w:rsidTr="009E2BA4">
        <w:tc>
          <w:tcPr>
            <w:tcW w:w="534" w:type="dxa"/>
            <w:tcBorders>
              <w:top w:val="single" w:sz="4" w:space="0" w:color="auto"/>
              <w:left w:val="single" w:sz="4" w:space="0" w:color="auto"/>
              <w:bottom w:val="single" w:sz="4" w:space="0" w:color="auto"/>
              <w:right w:val="single" w:sz="4" w:space="0" w:color="auto"/>
            </w:tcBorders>
            <w:hideMark/>
          </w:tcPr>
          <w:p w14:paraId="31AE9B03"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127D895A"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50AEB34" w14:textId="77777777" w:rsidR="003608BE" w:rsidRPr="007E1A55" w:rsidRDefault="003608BE" w:rsidP="006A086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EEE1BDB"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40C609F7" w14:textId="77777777" w:rsidTr="009E2BA4">
        <w:tc>
          <w:tcPr>
            <w:tcW w:w="534" w:type="dxa"/>
            <w:tcBorders>
              <w:top w:val="single" w:sz="4" w:space="0" w:color="auto"/>
              <w:left w:val="single" w:sz="4" w:space="0" w:color="auto"/>
              <w:bottom w:val="single" w:sz="4" w:space="0" w:color="auto"/>
              <w:right w:val="single" w:sz="4" w:space="0" w:color="auto"/>
            </w:tcBorders>
            <w:hideMark/>
          </w:tcPr>
          <w:p w14:paraId="1B8F9A5D"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6F21B16E" w14:textId="77777777" w:rsidR="003608BE" w:rsidRPr="007E1A55" w:rsidRDefault="003608BE" w:rsidP="006A086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AA0CC62" w14:textId="77777777" w:rsidR="003608BE" w:rsidRPr="007E1A55" w:rsidRDefault="003608BE" w:rsidP="006A086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5CDBC86" w14:textId="77777777" w:rsidR="003608BE" w:rsidRPr="007E1A55" w:rsidRDefault="003608BE" w:rsidP="006A0869">
            <w:pPr>
              <w:widowControl w:val="0"/>
              <w:tabs>
                <w:tab w:val="left" w:pos="284"/>
              </w:tabs>
              <w:jc w:val="both"/>
              <w:rPr>
                <w:rFonts w:ascii="Open Sans" w:hAnsi="Open Sans" w:cs="Open Sans"/>
                <w:b/>
              </w:rPr>
            </w:pPr>
          </w:p>
        </w:tc>
      </w:tr>
    </w:tbl>
    <w:p w14:paraId="087925CC" w14:textId="77777777" w:rsidR="003608BE" w:rsidRPr="007E1A55" w:rsidRDefault="003608BE" w:rsidP="006A0869">
      <w:pPr>
        <w:widowControl w:val="0"/>
        <w:tabs>
          <w:tab w:val="left" w:pos="284"/>
        </w:tabs>
        <w:jc w:val="both"/>
        <w:rPr>
          <w:rFonts w:ascii="Open Sans" w:hAnsi="Open Sans" w:cs="Open Sans"/>
          <w:b/>
        </w:rPr>
      </w:pPr>
    </w:p>
    <w:p w14:paraId="2AABA727"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b/>
        </w:rPr>
        <w:br w:type="page"/>
      </w:r>
      <w:r w:rsidRPr="007E1A55">
        <w:rPr>
          <w:rFonts w:ascii="Open Sans" w:hAnsi="Open Sans" w:cs="Open Sans"/>
          <w:b/>
        </w:rPr>
        <w:lastRenderedPageBreak/>
        <w:t>IZJAVLJAMO</w:t>
      </w:r>
      <w:r w:rsidRPr="007E1A55">
        <w:rPr>
          <w:rFonts w:ascii="Open Sans" w:hAnsi="Open Sans" w:cs="Open Sans"/>
        </w:rPr>
        <w:t xml:space="preserve">, da so skladno z določbami zakona, ki ureja gospodarske družbe, </w:t>
      </w:r>
      <w:r w:rsidRPr="007E1A55">
        <w:rPr>
          <w:rFonts w:ascii="Open Sans" w:hAnsi="Open Sans" w:cs="Open Sans"/>
          <w:u w:val="single"/>
        </w:rPr>
        <w:t>povezane družbe</w:t>
      </w:r>
      <w:r w:rsidRPr="007E1A55">
        <w:rPr>
          <w:rFonts w:ascii="Open Sans" w:hAnsi="Open Sans" w:cs="Open Sans"/>
        </w:rPr>
        <w:t xml:space="preserve"> z zgoraj navedenim ponudnikom, naslednji gospodarski subjekti:</w:t>
      </w:r>
    </w:p>
    <w:p w14:paraId="163844CF" w14:textId="77777777" w:rsidR="003608BE" w:rsidRPr="007E1A55" w:rsidRDefault="003608BE" w:rsidP="006A0869">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3608BE" w:rsidRPr="007E1A55" w14:paraId="342D1D14" w14:textId="77777777" w:rsidTr="009E2BA4">
        <w:tc>
          <w:tcPr>
            <w:tcW w:w="533" w:type="dxa"/>
            <w:tcBorders>
              <w:top w:val="single" w:sz="4" w:space="0" w:color="auto"/>
              <w:left w:val="single" w:sz="4" w:space="0" w:color="auto"/>
              <w:bottom w:val="single" w:sz="4" w:space="0" w:color="auto"/>
              <w:right w:val="single" w:sz="4" w:space="0" w:color="auto"/>
            </w:tcBorders>
            <w:vAlign w:val="center"/>
            <w:hideMark/>
          </w:tcPr>
          <w:p w14:paraId="07B4712D"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06672C3"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654D6B25"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6144F25"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Matična številka</w:t>
            </w:r>
          </w:p>
        </w:tc>
      </w:tr>
      <w:tr w:rsidR="003608BE" w:rsidRPr="007E1A55" w14:paraId="2B7109AD"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41C14B8D"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2F7C3E69" w14:textId="77777777" w:rsidR="003608BE" w:rsidRPr="007E1A55" w:rsidRDefault="003608BE" w:rsidP="006A086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4C7301FC" w14:textId="77777777" w:rsidR="003608BE" w:rsidRPr="007E1A55" w:rsidRDefault="003608BE" w:rsidP="006A086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731FF118"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4E09675E"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2A8CF150"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7C125E21" w14:textId="77777777" w:rsidR="003608BE" w:rsidRPr="007E1A55" w:rsidRDefault="003608BE" w:rsidP="006A086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7B2108C" w14:textId="77777777" w:rsidR="003608BE" w:rsidRPr="007E1A55" w:rsidRDefault="003608BE" w:rsidP="006A086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531AEBD"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5559226C"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59CF71C4"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064C4645" w14:textId="77777777" w:rsidR="003608BE" w:rsidRPr="007E1A55" w:rsidRDefault="003608BE" w:rsidP="006A086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7308548" w14:textId="77777777" w:rsidR="003608BE" w:rsidRPr="007E1A55" w:rsidRDefault="003608BE" w:rsidP="006A086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B75E82E"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3705CABD"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578A70C9"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7515A9E8" w14:textId="77777777" w:rsidR="003608BE" w:rsidRPr="007E1A55" w:rsidRDefault="003608BE" w:rsidP="006A086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B240FC8" w14:textId="77777777" w:rsidR="003608BE" w:rsidRPr="007E1A55" w:rsidRDefault="003608BE" w:rsidP="006A086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17E5815"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04B4281B"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743F7578"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418A815E" w14:textId="77777777" w:rsidR="003608BE" w:rsidRPr="007E1A55" w:rsidRDefault="003608BE" w:rsidP="006A086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991C7E4" w14:textId="77777777" w:rsidR="003608BE" w:rsidRPr="007E1A55" w:rsidRDefault="003608BE" w:rsidP="006A086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8AE6060" w14:textId="77777777" w:rsidR="003608BE" w:rsidRPr="007E1A55" w:rsidRDefault="003608BE" w:rsidP="006A0869">
            <w:pPr>
              <w:widowControl w:val="0"/>
              <w:tabs>
                <w:tab w:val="left" w:pos="284"/>
              </w:tabs>
              <w:jc w:val="both"/>
              <w:rPr>
                <w:rFonts w:ascii="Open Sans" w:hAnsi="Open Sans" w:cs="Open Sans"/>
                <w:b/>
              </w:rPr>
            </w:pPr>
          </w:p>
        </w:tc>
      </w:tr>
      <w:tr w:rsidR="003608BE" w:rsidRPr="007E1A55" w14:paraId="754AA833" w14:textId="77777777" w:rsidTr="009E2BA4">
        <w:tc>
          <w:tcPr>
            <w:tcW w:w="533" w:type="dxa"/>
            <w:tcBorders>
              <w:top w:val="single" w:sz="4" w:space="0" w:color="auto"/>
              <w:left w:val="single" w:sz="4" w:space="0" w:color="auto"/>
              <w:bottom w:val="single" w:sz="4" w:space="0" w:color="auto"/>
              <w:right w:val="single" w:sz="4" w:space="0" w:color="auto"/>
            </w:tcBorders>
            <w:hideMark/>
          </w:tcPr>
          <w:p w14:paraId="0E735680" w14:textId="77777777" w:rsidR="003608BE" w:rsidRPr="007E1A55" w:rsidRDefault="003608BE" w:rsidP="006A0869">
            <w:pPr>
              <w:widowControl w:val="0"/>
              <w:tabs>
                <w:tab w:val="left" w:pos="284"/>
              </w:tabs>
              <w:jc w:val="center"/>
              <w:rPr>
                <w:rFonts w:ascii="Open Sans" w:hAnsi="Open Sans" w:cs="Open Sans"/>
                <w:b/>
              </w:rPr>
            </w:pPr>
            <w:r w:rsidRPr="007E1A55">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79CA12EF" w14:textId="77777777" w:rsidR="003608BE" w:rsidRPr="007E1A55" w:rsidRDefault="003608BE" w:rsidP="006A086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84561FE" w14:textId="77777777" w:rsidR="003608BE" w:rsidRPr="007E1A55" w:rsidRDefault="003608BE" w:rsidP="006A086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78CD412F" w14:textId="77777777" w:rsidR="003608BE" w:rsidRPr="007E1A55" w:rsidRDefault="003608BE" w:rsidP="006A0869">
            <w:pPr>
              <w:widowControl w:val="0"/>
              <w:tabs>
                <w:tab w:val="left" w:pos="284"/>
              </w:tabs>
              <w:jc w:val="both"/>
              <w:rPr>
                <w:rFonts w:ascii="Open Sans" w:hAnsi="Open Sans" w:cs="Open Sans"/>
                <w:b/>
              </w:rPr>
            </w:pPr>
          </w:p>
        </w:tc>
      </w:tr>
    </w:tbl>
    <w:p w14:paraId="4C239DBE" w14:textId="77777777" w:rsidR="003608BE" w:rsidRPr="007E1A55" w:rsidRDefault="003608BE" w:rsidP="006A0869">
      <w:pPr>
        <w:widowControl w:val="0"/>
        <w:tabs>
          <w:tab w:val="left" w:pos="284"/>
        </w:tabs>
        <w:jc w:val="both"/>
        <w:rPr>
          <w:rFonts w:ascii="Open Sans" w:hAnsi="Open Sans" w:cs="Open Sans"/>
          <w:b/>
        </w:rPr>
      </w:pPr>
    </w:p>
    <w:p w14:paraId="0D676D8D" w14:textId="77777777" w:rsidR="003608BE" w:rsidRPr="007E1A55" w:rsidRDefault="003608BE" w:rsidP="006A0869">
      <w:pPr>
        <w:widowControl w:val="0"/>
        <w:tabs>
          <w:tab w:val="left" w:pos="284"/>
        </w:tabs>
        <w:jc w:val="both"/>
        <w:rPr>
          <w:rFonts w:ascii="Open Sans" w:hAnsi="Open Sans" w:cs="Open Sans"/>
        </w:rPr>
      </w:pPr>
    </w:p>
    <w:p w14:paraId="53E2606F" w14:textId="77777777"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E9A7497" w14:textId="77777777" w:rsidR="003608BE" w:rsidRPr="007E1A55" w:rsidRDefault="003608BE" w:rsidP="006A0869">
      <w:pPr>
        <w:widowControl w:val="0"/>
        <w:tabs>
          <w:tab w:val="left" w:pos="284"/>
        </w:tabs>
        <w:jc w:val="both"/>
        <w:rPr>
          <w:rFonts w:ascii="Open Sans" w:hAnsi="Open Sans" w:cs="Open Sans"/>
        </w:rPr>
      </w:pPr>
    </w:p>
    <w:p w14:paraId="76779EC4" w14:textId="797FE2BC" w:rsidR="003608BE" w:rsidRPr="007E1A55" w:rsidRDefault="003608BE" w:rsidP="006A0869">
      <w:pPr>
        <w:widowControl w:val="0"/>
        <w:tabs>
          <w:tab w:val="left" w:pos="284"/>
        </w:tabs>
        <w:jc w:val="both"/>
        <w:rPr>
          <w:rFonts w:ascii="Open Sans" w:hAnsi="Open Sans" w:cs="Open Sans"/>
        </w:rPr>
      </w:pPr>
      <w:r w:rsidRPr="007E1A55">
        <w:rPr>
          <w:rFonts w:ascii="Open Sans" w:hAnsi="Open Sans" w:cs="Open Sans"/>
        </w:rPr>
        <w:t xml:space="preserve">S podpisom te izjave jamčimo za točnost in resničnost podatkov ter se zavedamo, da je </w:t>
      </w:r>
      <w:r w:rsidR="009005B7">
        <w:rPr>
          <w:rFonts w:ascii="Open Sans" w:hAnsi="Open Sans" w:cs="Open Sans"/>
        </w:rPr>
        <w:t xml:space="preserve">pogodba </w:t>
      </w:r>
      <w:r w:rsidRPr="007E1A55">
        <w:rPr>
          <w:rFonts w:ascii="Open Sans" w:hAnsi="Open Sans" w:cs="Open Sans"/>
        </w:rPr>
        <w:t>v primeru lažne izjave ali neresničnih podatkov o dejstvih v izjavi ničen. Zavezujemo se, da bomo naročnika obvestili o vsaki spremembi posredovanih podatkov.</w:t>
      </w:r>
    </w:p>
    <w:p w14:paraId="6612C434" w14:textId="77777777" w:rsidR="003608BE" w:rsidRPr="007E1A55" w:rsidRDefault="003608BE" w:rsidP="006A0869">
      <w:pPr>
        <w:widowControl w:val="0"/>
        <w:tabs>
          <w:tab w:val="left" w:pos="284"/>
        </w:tabs>
        <w:jc w:val="both"/>
        <w:rPr>
          <w:rFonts w:ascii="Open Sans" w:hAnsi="Open Sans" w:cs="Open Sans"/>
          <w:b/>
        </w:rPr>
      </w:pPr>
    </w:p>
    <w:p w14:paraId="78FDFA98" w14:textId="77777777" w:rsidR="003608BE" w:rsidRPr="007E1A55" w:rsidRDefault="003608BE" w:rsidP="006A0869">
      <w:pPr>
        <w:widowControl w:val="0"/>
        <w:tabs>
          <w:tab w:val="left" w:pos="284"/>
        </w:tabs>
        <w:jc w:val="both"/>
        <w:rPr>
          <w:rFonts w:ascii="Open Sans" w:hAnsi="Open Sans" w:cs="Open Sans"/>
          <w:u w:val="single"/>
        </w:rPr>
      </w:pPr>
      <w:r w:rsidRPr="007E1A55">
        <w:rPr>
          <w:rFonts w:ascii="Open Sans" w:hAnsi="Open Sans" w:cs="Open Sans"/>
          <w:u w:val="single"/>
        </w:rPr>
        <w:t>Vse izjave podajamo pod kazensko in materialno odgovornostjo.</w:t>
      </w:r>
    </w:p>
    <w:p w14:paraId="42839526" w14:textId="77777777" w:rsidR="003608BE" w:rsidRPr="007E1A55" w:rsidRDefault="003608BE" w:rsidP="006A0869">
      <w:pPr>
        <w:widowControl w:val="0"/>
        <w:tabs>
          <w:tab w:val="left" w:pos="284"/>
        </w:tabs>
        <w:jc w:val="both"/>
        <w:rPr>
          <w:rFonts w:ascii="Open Sans" w:hAnsi="Open Sans" w:cs="Open Sans"/>
          <w:b/>
        </w:rPr>
      </w:pPr>
    </w:p>
    <w:p w14:paraId="4CFDBD6D" w14:textId="77777777" w:rsidR="003608BE" w:rsidRPr="007E1A55" w:rsidRDefault="003608BE" w:rsidP="006A0869">
      <w:pPr>
        <w:widowControl w:val="0"/>
        <w:tabs>
          <w:tab w:val="left" w:pos="284"/>
        </w:tabs>
        <w:jc w:val="both"/>
        <w:rPr>
          <w:rFonts w:ascii="Open Sans" w:hAnsi="Open Sans" w:cs="Open Sans"/>
          <w:b/>
        </w:rPr>
      </w:pPr>
    </w:p>
    <w:p w14:paraId="3D58EAA5" w14:textId="77777777" w:rsidR="003608BE" w:rsidRPr="007E1A55" w:rsidRDefault="003608BE" w:rsidP="006A0869">
      <w:pPr>
        <w:widowControl w:val="0"/>
        <w:tabs>
          <w:tab w:val="left" w:pos="284"/>
        </w:tabs>
        <w:jc w:val="both"/>
        <w:rPr>
          <w:rFonts w:ascii="Open Sans" w:hAnsi="Open Sans" w:cs="Open Sans"/>
          <w:b/>
        </w:rPr>
      </w:pPr>
    </w:p>
    <w:p w14:paraId="172E92F0" w14:textId="77777777" w:rsidR="003608BE" w:rsidRPr="007E1A55" w:rsidRDefault="003608BE" w:rsidP="006A0869">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608BE" w:rsidRPr="007E1A55" w14:paraId="2CC2F6D4" w14:textId="77777777" w:rsidTr="009E2BA4">
        <w:trPr>
          <w:trHeight w:val="235"/>
        </w:trPr>
        <w:tc>
          <w:tcPr>
            <w:tcW w:w="3402" w:type="dxa"/>
            <w:tcBorders>
              <w:bottom w:val="single" w:sz="4" w:space="0" w:color="auto"/>
            </w:tcBorders>
          </w:tcPr>
          <w:p w14:paraId="70C7B03D" w14:textId="77777777" w:rsidR="003608BE" w:rsidRPr="007E1A55" w:rsidRDefault="003608BE" w:rsidP="006A0869">
            <w:pPr>
              <w:widowControl w:val="0"/>
              <w:jc w:val="both"/>
              <w:rPr>
                <w:rFonts w:ascii="Open Sans" w:hAnsi="Open Sans" w:cs="Open Sans"/>
                <w:snapToGrid w:val="0"/>
                <w:color w:val="000000"/>
              </w:rPr>
            </w:pPr>
          </w:p>
        </w:tc>
        <w:tc>
          <w:tcPr>
            <w:tcW w:w="2977" w:type="dxa"/>
          </w:tcPr>
          <w:p w14:paraId="37C11710" w14:textId="77777777" w:rsidR="003608BE" w:rsidRPr="007E1A55" w:rsidRDefault="003608BE" w:rsidP="006A0869">
            <w:pPr>
              <w:widowControl w:val="0"/>
              <w:jc w:val="both"/>
              <w:rPr>
                <w:rFonts w:ascii="Open Sans" w:hAnsi="Open Sans" w:cs="Open Sans"/>
                <w:snapToGrid w:val="0"/>
                <w:color w:val="000000"/>
              </w:rPr>
            </w:pPr>
          </w:p>
        </w:tc>
        <w:tc>
          <w:tcPr>
            <w:tcW w:w="3119" w:type="dxa"/>
            <w:tcBorders>
              <w:bottom w:val="single" w:sz="4" w:space="0" w:color="auto"/>
            </w:tcBorders>
          </w:tcPr>
          <w:p w14:paraId="059E80E1" w14:textId="77777777" w:rsidR="003608BE" w:rsidRPr="007E1A55" w:rsidRDefault="003608BE" w:rsidP="006A0869">
            <w:pPr>
              <w:widowControl w:val="0"/>
              <w:tabs>
                <w:tab w:val="left" w:pos="567"/>
                <w:tab w:val="num" w:pos="851"/>
                <w:tab w:val="left" w:pos="993"/>
              </w:tabs>
              <w:jc w:val="both"/>
              <w:rPr>
                <w:rFonts w:ascii="Open Sans" w:hAnsi="Open Sans" w:cs="Open Sans"/>
                <w:snapToGrid w:val="0"/>
                <w:color w:val="000000"/>
              </w:rPr>
            </w:pPr>
          </w:p>
        </w:tc>
      </w:tr>
      <w:tr w:rsidR="003608BE" w:rsidRPr="007E1A55" w14:paraId="45DBDDCB" w14:textId="77777777" w:rsidTr="009E2BA4">
        <w:trPr>
          <w:trHeight w:val="235"/>
        </w:trPr>
        <w:tc>
          <w:tcPr>
            <w:tcW w:w="3402" w:type="dxa"/>
            <w:tcBorders>
              <w:top w:val="single" w:sz="4" w:space="0" w:color="auto"/>
            </w:tcBorders>
          </w:tcPr>
          <w:p w14:paraId="4E83FA9B" w14:textId="77777777" w:rsidR="003608BE" w:rsidRPr="007E1A55" w:rsidRDefault="003608BE" w:rsidP="006A0869">
            <w:pPr>
              <w:widowControl w:val="0"/>
              <w:jc w:val="center"/>
              <w:rPr>
                <w:rFonts w:ascii="Open Sans" w:hAnsi="Open Sans" w:cs="Open Sans"/>
                <w:snapToGrid w:val="0"/>
                <w:color w:val="000000"/>
              </w:rPr>
            </w:pPr>
            <w:r w:rsidRPr="007E1A55">
              <w:rPr>
                <w:rFonts w:ascii="Open Sans" w:hAnsi="Open Sans" w:cs="Open Sans"/>
                <w:snapToGrid w:val="0"/>
                <w:color w:val="000000"/>
              </w:rPr>
              <w:t>kraj, datum</w:t>
            </w:r>
          </w:p>
        </w:tc>
        <w:tc>
          <w:tcPr>
            <w:tcW w:w="2977" w:type="dxa"/>
          </w:tcPr>
          <w:p w14:paraId="3831F31C" w14:textId="77777777" w:rsidR="003608BE" w:rsidRPr="007E1A55" w:rsidRDefault="003608BE" w:rsidP="006A0869">
            <w:pPr>
              <w:widowControl w:val="0"/>
              <w:jc w:val="center"/>
              <w:rPr>
                <w:rFonts w:ascii="Open Sans" w:hAnsi="Open Sans" w:cs="Open Sans"/>
                <w:snapToGrid w:val="0"/>
                <w:color w:val="000000"/>
              </w:rPr>
            </w:pPr>
            <w:r w:rsidRPr="007E1A55">
              <w:rPr>
                <w:rFonts w:ascii="Open Sans" w:hAnsi="Open Sans" w:cs="Open Sans"/>
                <w:snapToGrid w:val="0"/>
                <w:color w:val="000000"/>
              </w:rPr>
              <w:t>žig</w:t>
            </w:r>
          </w:p>
        </w:tc>
        <w:tc>
          <w:tcPr>
            <w:tcW w:w="3119" w:type="dxa"/>
            <w:tcBorders>
              <w:top w:val="single" w:sz="4" w:space="0" w:color="auto"/>
            </w:tcBorders>
          </w:tcPr>
          <w:p w14:paraId="6F485B1A" w14:textId="77777777" w:rsidR="003608BE" w:rsidRPr="007E1A55" w:rsidRDefault="003608BE" w:rsidP="006A0869">
            <w:pPr>
              <w:widowControl w:val="0"/>
              <w:jc w:val="center"/>
              <w:rPr>
                <w:rFonts w:ascii="Open Sans" w:hAnsi="Open Sans" w:cs="Open Sans"/>
                <w:snapToGrid w:val="0"/>
                <w:color w:val="000000"/>
              </w:rPr>
            </w:pPr>
            <w:r w:rsidRPr="007E1A55">
              <w:rPr>
                <w:rFonts w:ascii="Open Sans" w:hAnsi="Open Sans" w:cs="Open Sans"/>
                <w:snapToGrid w:val="0"/>
                <w:color w:val="000000"/>
              </w:rPr>
              <w:t>podpis odgovorne osebe</w:t>
            </w:r>
          </w:p>
        </w:tc>
      </w:tr>
    </w:tbl>
    <w:p w14:paraId="1ED89D93" w14:textId="77777777" w:rsidR="003608BE" w:rsidRPr="007E1A55" w:rsidRDefault="003608BE" w:rsidP="006A0869">
      <w:pPr>
        <w:widowControl w:val="0"/>
        <w:tabs>
          <w:tab w:val="left" w:pos="284"/>
        </w:tabs>
        <w:jc w:val="both"/>
        <w:rPr>
          <w:rFonts w:ascii="Open Sans" w:hAnsi="Open Sans" w:cs="Open Sans"/>
        </w:rPr>
      </w:pPr>
    </w:p>
    <w:p w14:paraId="7721C84C" w14:textId="77777777" w:rsidR="003608BE" w:rsidRPr="007E1A55" w:rsidRDefault="003608BE" w:rsidP="006A0869">
      <w:pPr>
        <w:widowControl w:val="0"/>
        <w:tabs>
          <w:tab w:val="left" w:pos="284"/>
        </w:tabs>
        <w:jc w:val="both"/>
        <w:rPr>
          <w:rFonts w:ascii="Open Sans" w:hAnsi="Open Sans" w:cs="Open Sans"/>
        </w:rPr>
      </w:pPr>
    </w:p>
    <w:p w14:paraId="660DF8C7" w14:textId="77777777" w:rsidR="003608BE" w:rsidRDefault="003608BE" w:rsidP="006A0869">
      <w:pPr>
        <w:widowControl w:val="0"/>
        <w:tabs>
          <w:tab w:val="left" w:pos="284"/>
        </w:tabs>
        <w:jc w:val="both"/>
        <w:rPr>
          <w:rFonts w:ascii="Open Sans" w:hAnsi="Open Sans" w:cs="Open Sans"/>
        </w:rPr>
      </w:pPr>
    </w:p>
    <w:p w14:paraId="410DDD29" w14:textId="77777777" w:rsidR="003608BE" w:rsidRDefault="003608BE" w:rsidP="006A0869">
      <w:pPr>
        <w:widowControl w:val="0"/>
        <w:tabs>
          <w:tab w:val="left" w:pos="284"/>
        </w:tabs>
        <w:jc w:val="both"/>
        <w:rPr>
          <w:rFonts w:ascii="Open Sans" w:hAnsi="Open Sans" w:cs="Open Sans"/>
        </w:rPr>
      </w:pPr>
    </w:p>
    <w:p w14:paraId="4BEA32D4" w14:textId="77777777" w:rsidR="003608BE" w:rsidRDefault="003608BE" w:rsidP="006A0869">
      <w:pPr>
        <w:widowControl w:val="0"/>
        <w:tabs>
          <w:tab w:val="left" w:pos="284"/>
        </w:tabs>
        <w:jc w:val="both"/>
        <w:rPr>
          <w:rFonts w:ascii="Open Sans" w:hAnsi="Open Sans" w:cs="Open Sans"/>
        </w:rPr>
      </w:pPr>
    </w:p>
    <w:p w14:paraId="72ACCD0C" w14:textId="77777777" w:rsidR="003608BE" w:rsidRDefault="003608BE" w:rsidP="006A0869">
      <w:pPr>
        <w:widowControl w:val="0"/>
        <w:tabs>
          <w:tab w:val="left" w:pos="284"/>
        </w:tabs>
        <w:jc w:val="both"/>
        <w:rPr>
          <w:rFonts w:ascii="Open Sans" w:hAnsi="Open Sans" w:cs="Open Sans"/>
        </w:rPr>
      </w:pPr>
    </w:p>
    <w:p w14:paraId="6A4343FC" w14:textId="77777777" w:rsidR="003608BE" w:rsidRDefault="003608BE" w:rsidP="006A0869">
      <w:pPr>
        <w:widowControl w:val="0"/>
        <w:tabs>
          <w:tab w:val="left" w:pos="284"/>
        </w:tabs>
        <w:jc w:val="both"/>
        <w:rPr>
          <w:rFonts w:ascii="Open Sans" w:hAnsi="Open Sans" w:cs="Open Sans"/>
        </w:rPr>
      </w:pPr>
    </w:p>
    <w:p w14:paraId="67A3FEEA" w14:textId="77777777" w:rsidR="003608BE" w:rsidRPr="007E1A55" w:rsidRDefault="003608BE" w:rsidP="006A0869">
      <w:pPr>
        <w:widowControl w:val="0"/>
        <w:tabs>
          <w:tab w:val="left" w:pos="284"/>
        </w:tabs>
        <w:jc w:val="both"/>
        <w:rPr>
          <w:rFonts w:ascii="Open Sans" w:hAnsi="Open Sans" w:cs="Open Sans"/>
        </w:rPr>
      </w:pPr>
    </w:p>
    <w:p w14:paraId="19774D06" w14:textId="77777777" w:rsidR="003608BE" w:rsidRPr="007E1A55" w:rsidRDefault="003608BE" w:rsidP="006A0869">
      <w:pPr>
        <w:widowControl w:val="0"/>
        <w:tabs>
          <w:tab w:val="left" w:pos="284"/>
        </w:tabs>
        <w:jc w:val="both"/>
        <w:rPr>
          <w:rFonts w:ascii="Open Sans" w:hAnsi="Open Sans" w:cs="Open Sans"/>
        </w:rPr>
      </w:pPr>
    </w:p>
    <w:p w14:paraId="10D295E1" w14:textId="77777777" w:rsidR="003608BE" w:rsidRPr="0068339E" w:rsidRDefault="003608BE" w:rsidP="006A0869">
      <w:pPr>
        <w:widowControl w:val="0"/>
        <w:tabs>
          <w:tab w:val="left" w:pos="284"/>
        </w:tabs>
        <w:jc w:val="both"/>
        <w:rPr>
          <w:rFonts w:ascii="Open Sans" w:hAnsi="Open Sans" w:cs="Open Sans"/>
          <w:i/>
          <w:sz w:val="16"/>
          <w:szCs w:val="16"/>
        </w:rPr>
      </w:pPr>
      <w:r w:rsidRPr="0068339E">
        <w:rPr>
          <w:rFonts w:ascii="Open Sans" w:hAnsi="Open Sans" w:cs="Open Sans"/>
          <w:b/>
          <w:i/>
          <w:sz w:val="16"/>
          <w:szCs w:val="16"/>
        </w:rPr>
        <w:t xml:space="preserve">Navodila za izpolnitev: </w:t>
      </w:r>
      <w:r w:rsidRPr="0068339E">
        <w:rPr>
          <w:rFonts w:ascii="Open Sans" w:hAnsi="Open Sans" w:cs="Open Sans"/>
          <w:i/>
          <w:sz w:val="16"/>
          <w:szCs w:val="16"/>
        </w:rPr>
        <w:t>Izjavo izpolni in podpiše ponudnik, kot tudi vsi posamezni člani skupine ponudnikov (partnerji) v primeru skupne ponudbe, vsi podizvajalci ter vsi gospodarski subjekti katerih zmogljivosti uporablja ponudnik.</w:t>
      </w:r>
    </w:p>
    <w:p w14:paraId="79CCA324" w14:textId="77777777" w:rsidR="003608BE" w:rsidRPr="0068339E" w:rsidRDefault="003608BE" w:rsidP="006A0869">
      <w:pPr>
        <w:widowControl w:val="0"/>
        <w:tabs>
          <w:tab w:val="left" w:pos="284"/>
        </w:tabs>
        <w:jc w:val="both"/>
        <w:rPr>
          <w:rFonts w:ascii="Open Sans" w:hAnsi="Open Sans" w:cs="Open Sans"/>
          <w:i/>
          <w:sz w:val="16"/>
          <w:szCs w:val="16"/>
        </w:rPr>
      </w:pPr>
    </w:p>
    <w:p w14:paraId="3A9B8414" w14:textId="77777777" w:rsidR="003608BE" w:rsidRPr="0068339E" w:rsidRDefault="003608BE" w:rsidP="006A0869">
      <w:pPr>
        <w:widowControl w:val="0"/>
        <w:tabs>
          <w:tab w:val="left" w:pos="567"/>
          <w:tab w:val="num" w:pos="851"/>
          <w:tab w:val="left" w:pos="993"/>
        </w:tabs>
        <w:jc w:val="both"/>
        <w:rPr>
          <w:rFonts w:ascii="Open Sans" w:hAnsi="Open Sans" w:cs="Open Sans"/>
          <w:i/>
          <w:sz w:val="16"/>
          <w:szCs w:val="16"/>
        </w:rPr>
      </w:pPr>
      <w:r w:rsidRPr="0068339E">
        <w:rPr>
          <w:rFonts w:ascii="Open Sans" w:hAnsi="Open Sans" w:cs="Open Sans"/>
          <w:b/>
          <w:i/>
          <w:sz w:val="16"/>
          <w:szCs w:val="16"/>
        </w:rPr>
        <w:t xml:space="preserve">Navodilo: </w:t>
      </w:r>
      <w:r w:rsidRPr="0068339E">
        <w:rPr>
          <w:rFonts w:ascii="Open Sans" w:hAnsi="Open Sans" w:cs="Open Sans"/>
          <w:i/>
          <w:sz w:val="16"/>
          <w:szCs w:val="16"/>
        </w:rPr>
        <w:t>Obrazec se po potrebi kopira!</w:t>
      </w:r>
    </w:p>
    <w:p w14:paraId="7B26D199" w14:textId="77777777" w:rsidR="003608BE" w:rsidRPr="0068339E" w:rsidRDefault="003608BE" w:rsidP="006A0869">
      <w:pPr>
        <w:widowControl w:val="0"/>
        <w:tabs>
          <w:tab w:val="left" w:pos="284"/>
        </w:tabs>
        <w:jc w:val="both"/>
        <w:rPr>
          <w:rFonts w:ascii="Open Sans" w:hAnsi="Open Sans" w:cs="Open Sans"/>
          <w:i/>
          <w:sz w:val="16"/>
          <w:szCs w:val="16"/>
        </w:rPr>
      </w:pPr>
    </w:p>
    <w:p w14:paraId="1B43CEB9" w14:textId="77777777" w:rsidR="003608BE" w:rsidRPr="0068339E" w:rsidRDefault="003608BE" w:rsidP="006A0869">
      <w:pPr>
        <w:widowControl w:val="0"/>
        <w:tabs>
          <w:tab w:val="left" w:pos="284"/>
        </w:tabs>
        <w:jc w:val="both"/>
        <w:rPr>
          <w:rFonts w:ascii="Open Sans" w:hAnsi="Open Sans" w:cs="Open Sans"/>
          <w:bCs/>
          <w:i/>
          <w:sz w:val="16"/>
          <w:szCs w:val="16"/>
        </w:rPr>
      </w:pPr>
      <w:r w:rsidRPr="0068339E">
        <w:rPr>
          <w:rFonts w:ascii="Open Sans" w:hAnsi="Open Sans" w:cs="Open Sans"/>
          <w:b/>
          <w:bCs/>
          <w:i/>
          <w:sz w:val="16"/>
          <w:szCs w:val="16"/>
        </w:rPr>
        <w:t>Opomba:</w:t>
      </w:r>
      <w:r w:rsidRPr="0068339E">
        <w:rPr>
          <w:rFonts w:ascii="Open Sans" w:hAnsi="Open Sans" w:cs="Open Sans"/>
          <w:bCs/>
          <w:i/>
          <w:sz w:val="16"/>
          <w:szCs w:val="16"/>
        </w:rPr>
        <w:t xml:space="preserve"> </w:t>
      </w:r>
    </w:p>
    <w:p w14:paraId="135E57AA" w14:textId="77777777" w:rsidR="003608BE" w:rsidRPr="0068339E" w:rsidRDefault="003608BE" w:rsidP="006A0869">
      <w:pPr>
        <w:widowControl w:val="0"/>
        <w:numPr>
          <w:ilvl w:val="0"/>
          <w:numId w:val="3"/>
        </w:numPr>
        <w:tabs>
          <w:tab w:val="clear" w:pos="1070"/>
          <w:tab w:val="left" w:pos="284"/>
          <w:tab w:val="num" w:pos="360"/>
        </w:tabs>
        <w:ind w:left="360"/>
        <w:jc w:val="both"/>
        <w:rPr>
          <w:rFonts w:ascii="Open Sans" w:hAnsi="Open Sans" w:cs="Open Sans"/>
          <w:i/>
          <w:iCs/>
          <w:sz w:val="16"/>
          <w:szCs w:val="16"/>
        </w:rPr>
      </w:pPr>
      <w:r w:rsidRPr="0068339E">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14" w:history="1">
        <w:r w:rsidRPr="0068339E">
          <w:rPr>
            <w:rFonts w:ascii="Open Sans" w:hAnsi="Open Sans" w:cs="Open Sans"/>
            <w:i/>
            <w:iCs/>
            <w:color w:val="0000FF"/>
            <w:sz w:val="16"/>
            <w:szCs w:val="16"/>
            <w:u w:val="single"/>
          </w:rPr>
          <w:t>https://www.kpk-rs.si/sl/pogosta-vprasanja</w:t>
        </w:r>
      </w:hyperlink>
      <w:r w:rsidRPr="0068339E">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63FC6DF" w14:textId="77777777" w:rsidR="00C87D6C" w:rsidRDefault="00C87D6C" w:rsidP="00C87D6C">
      <w:pPr>
        <w:widowControl w:val="0"/>
        <w:ind w:left="284"/>
        <w:jc w:val="both"/>
        <w:rPr>
          <w:rFonts w:ascii="Open Sans" w:hAnsi="Open Sans" w:cs="Open Sans"/>
          <w:i/>
          <w:sz w:val="16"/>
          <w:szCs w:val="16"/>
        </w:rPr>
      </w:pPr>
    </w:p>
    <w:p w14:paraId="2555E109" w14:textId="05C80A4C" w:rsidR="003608BE" w:rsidRPr="0068339E" w:rsidRDefault="003608BE" w:rsidP="00C87D6C">
      <w:pPr>
        <w:widowControl w:val="0"/>
        <w:ind w:left="284"/>
        <w:jc w:val="both"/>
        <w:rPr>
          <w:rFonts w:ascii="Open Sans" w:hAnsi="Open Sans" w:cs="Open Sans"/>
          <w:sz w:val="16"/>
          <w:szCs w:val="16"/>
        </w:rPr>
      </w:pPr>
      <w:r w:rsidRPr="0068339E">
        <w:rPr>
          <w:rFonts w:ascii="Open Sans" w:hAnsi="Open Sans" w:cs="Open Sans"/>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68339E">
        <w:rPr>
          <w:rFonts w:ascii="Open Sans" w:hAnsi="Open Sans" w:cs="Open Sans"/>
          <w:sz w:val="16"/>
          <w:szCs w:val="16"/>
        </w:rPr>
        <w:t xml:space="preserve"> </w:t>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3608BE" w:rsidRPr="007E1A55" w14:paraId="3268B7E4" w14:textId="77777777" w:rsidTr="009E2BA4">
        <w:tc>
          <w:tcPr>
            <w:tcW w:w="7740" w:type="dxa"/>
            <w:tcBorders>
              <w:top w:val="single" w:sz="4" w:space="0" w:color="000000"/>
              <w:left w:val="single" w:sz="4" w:space="0" w:color="000000"/>
              <w:bottom w:val="single" w:sz="4" w:space="0" w:color="000000"/>
            </w:tcBorders>
          </w:tcPr>
          <w:p w14:paraId="6AA6ECA9" w14:textId="77777777" w:rsidR="003608BE" w:rsidRPr="007E1A55" w:rsidRDefault="003608BE" w:rsidP="006A0869">
            <w:pPr>
              <w:widowControl w:val="0"/>
              <w:snapToGrid w:val="0"/>
              <w:jc w:val="both"/>
              <w:rPr>
                <w:rFonts w:ascii="Open Sans" w:hAnsi="Open Sans" w:cs="Open Sans"/>
              </w:rPr>
            </w:pPr>
            <w:r w:rsidRPr="007E1A55">
              <w:rPr>
                <w:rFonts w:ascii="Open Sans" w:hAnsi="Open Sans" w:cs="Open Sans"/>
              </w:rPr>
              <w:lastRenderedPageBreak/>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20D1F9CC" w14:textId="77777777" w:rsidR="003608BE" w:rsidRPr="007E1A55" w:rsidRDefault="003608BE" w:rsidP="006A0869">
            <w:pPr>
              <w:widowControl w:val="0"/>
              <w:ind w:left="72" w:hanging="72"/>
              <w:jc w:val="both"/>
              <w:rPr>
                <w:rFonts w:ascii="Open Sans" w:hAnsi="Open Sans" w:cs="Open Sans"/>
                <w:i/>
              </w:rPr>
            </w:pPr>
            <w:r w:rsidRPr="007E1A55">
              <w:rPr>
                <w:rFonts w:ascii="Open Sans" w:hAnsi="Open Sans" w:cs="Open Sans"/>
                <w:b/>
                <w:bCs/>
                <w:i/>
              </w:rPr>
              <w:t>Priloga 4</w:t>
            </w:r>
          </w:p>
        </w:tc>
      </w:tr>
    </w:tbl>
    <w:p w14:paraId="766362D1" w14:textId="77777777" w:rsidR="003608BE" w:rsidRPr="007E1A55" w:rsidRDefault="003608BE" w:rsidP="006A0869">
      <w:pPr>
        <w:widowControl w:val="0"/>
        <w:jc w:val="both"/>
        <w:rPr>
          <w:rFonts w:ascii="Open Sans" w:hAnsi="Open Sans" w:cs="Open Sans"/>
        </w:rPr>
      </w:pPr>
    </w:p>
    <w:p w14:paraId="5DD2E695" w14:textId="6C559BFF" w:rsidR="003608BE" w:rsidRPr="007E1A55" w:rsidRDefault="003608BE" w:rsidP="006A0869">
      <w:pPr>
        <w:widowControl w:val="0"/>
        <w:jc w:val="both"/>
        <w:rPr>
          <w:rFonts w:ascii="Open Sans" w:hAnsi="Open Sans" w:cs="Open Sans"/>
        </w:rPr>
      </w:pPr>
      <w:r w:rsidRPr="007E1A55">
        <w:rPr>
          <w:rFonts w:ascii="Open Sans" w:hAnsi="Open Sans" w:cs="Open Sans"/>
        </w:rPr>
        <w:t>Ponudnik: ______________________________________________________</w:t>
      </w:r>
      <w:r w:rsidR="00596D6E">
        <w:rPr>
          <w:rFonts w:ascii="Open Sans" w:hAnsi="Open Sans" w:cs="Open Sans"/>
        </w:rPr>
        <w:t>___________________________</w:t>
      </w:r>
      <w:r w:rsidRPr="007E1A55">
        <w:rPr>
          <w:rFonts w:ascii="Open Sans" w:hAnsi="Open Sans" w:cs="Open Sans"/>
        </w:rPr>
        <w:t>___________,</w:t>
      </w:r>
    </w:p>
    <w:p w14:paraId="7EE4C94D" w14:textId="50F7D4C2" w:rsidR="003608BE" w:rsidRPr="007E1A55" w:rsidRDefault="003608BE" w:rsidP="006A0869">
      <w:pPr>
        <w:widowControl w:val="0"/>
        <w:jc w:val="both"/>
        <w:rPr>
          <w:rFonts w:ascii="Open Sans" w:hAnsi="Open Sans" w:cs="Open Sans"/>
        </w:rPr>
      </w:pPr>
      <w:r w:rsidRPr="007E1A55">
        <w:rPr>
          <w:rFonts w:ascii="Open Sans" w:hAnsi="Open Sans" w:cs="Open Sans"/>
          <w:color w:val="000000"/>
        </w:rPr>
        <w:t>izjavljamo, da bomo pri izvedbi</w:t>
      </w:r>
      <w:r w:rsidRPr="007E1A55">
        <w:rPr>
          <w:rFonts w:ascii="Open Sans" w:hAnsi="Open Sans" w:cs="Open Sans"/>
        </w:rPr>
        <w:t xml:space="preserve"> javnega naročila št. </w:t>
      </w:r>
      <w:r w:rsidR="00110322">
        <w:rPr>
          <w:rFonts w:ascii="Open Sans" w:hAnsi="Open Sans" w:cs="Open Sans"/>
          <w:b/>
          <w:noProof/>
        </w:rPr>
        <w:t>ENLJ-SPV-58/26</w:t>
      </w:r>
      <w:r w:rsidRPr="007E1A55">
        <w:rPr>
          <w:rFonts w:ascii="Open Sans" w:hAnsi="Open Sans" w:cs="Open Sans"/>
          <w:b/>
          <w:noProof/>
        </w:rPr>
        <w:t xml:space="preserve"> - </w:t>
      </w:r>
      <w:r w:rsidR="00110322">
        <w:rPr>
          <w:rFonts w:ascii="Open Sans" w:hAnsi="Open Sans" w:cs="Open Sans"/>
          <w:b/>
          <w:noProof/>
        </w:rPr>
        <w:t>PREGLEDNI REMONT GENERATORJA 3</w:t>
      </w:r>
      <w:r w:rsidRPr="007E1A55">
        <w:rPr>
          <w:rFonts w:ascii="Open Sans" w:hAnsi="Open Sans" w:cs="Open Sans"/>
          <w:b/>
          <w:noProof/>
        </w:rPr>
        <w:t xml:space="preserve">, </w:t>
      </w:r>
      <w:r w:rsidRPr="007E1A55">
        <w:rPr>
          <w:rFonts w:ascii="Open Sans" w:hAnsi="Open Sans" w:cs="Open Sans"/>
        </w:rPr>
        <w:t>sodelovali z naslednjim podizvajalcem:</w:t>
      </w:r>
    </w:p>
    <w:p w14:paraId="2A0B93BF" w14:textId="77777777" w:rsidR="003608BE" w:rsidRPr="007E1A55" w:rsidRDefault="003608BE" w:rsidP="006A0869">
      <w:pPr>
        <w:widowControl w:val="0"/>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3608BE" w:rsidRPr="007E1A55" w14:paraId="17884BDA" w14:textId="77777777" w:rsidTr="009E2BA4">
        <w:trPr>
          <w:trHeight w:val="460"/>
        </w:trPr>
        <w:tc>
          <w:tcPr>
            <w:tcW w:w="6062" w:type="dxa"/>
            <w:shd w:val="clear" w:color="auto" w:fill="auto"/>
            <w:vAlign w:val="center"/>
          </w:tcPr>
          <w:p w14:paraId="192FDB22" w14:textId="77777777" w:rsidR="003608BE" w:rsidRPr="007E1A55" w:rsidRDefault="003608BE" w:rsidP="006A0869">
            <w:pPr>
              <w:widowControl w:val="0"/>
              <w:jc w:val="center"/>
              <w:rPr>
                <w:rFonts w:ascii="Open Sans" w:hAnsi="Open Sans" w:cs="Open Sans"/>
                <w:color w:val="000000"/>
              </w:rPr>
            </w:pPr>
            <w:r w:rsidRPr="007E1A55">
              <w:rPr>
                <w:rFonts w:ascii="Open Sans" w:hAnsi="Open Sans" w:cs="Open Sans"/>
                <w:b/>
                <w:bCs/>
                <w:color w:val="000000"/>
              </w:rPr>
              <w:t>NAZIV IN NASLOV PODIZVAJALCA</w:t>
            </w:r>
          </w:p>
        </w:tc>
        <w:tc>
          <w:tcPr>
            <w:tcW w:w="3402" w:type="dxa"/>
            <w:shd w:val="clear" w:color="auto" w:fill="auto"/>
          </w:tcPr>
          <w:p w14:paraId="5BF66B89" w14:textId="77777777" w:rsidR="003608BE" w:rsidRPr="007E1A55" w:rsidRDefault="003608BE" w:rsidP="006A0869">
            <w:pPr>
              <w:widowControl w:val="0"/>
              <w:jc w:val="center"/>
              <w:rPr>
                <w:rFonts w:ascii="Open Sans" w:hAnsi="Open Sans" w:cs="Open Sans"/>
                <w:color w:val="000000"/>
              </w:rPr>
            </w:pPr>
            <w:r w:rsidRPr="007E1A55">
              <w:rPr>
                <w:rFonts w:ascii="Open Sans" w:hAnsi="Open Sans" w:cs="Open Sans"/>
                <w:color w:val="000000"/>
              </w:rPr>
              <w:t xml:space="preserve">Zahteva za neposredno plačilo od podizvajalca </w:t>
            </w:r>
            <w:r w:rsidRPr="007E1A55">
              <w:rPr>
                <w:rFonts w:ascii="Open Sans" w:hAnsi="Open Sans" w:cs="Open Sans"/>
                <w:b/>
                <w:color w:val="000000"/>
              </w:rPr>
              <w:t xml:space="preserve">DA </w:t>
            </w:r>
            <w:r w:rsidRPr="007E1A55">
              <w:rPr>
                <w:rFonts w:ascii="Open Sans" w:hAnsi="Open Sans" w:cs="Open Sans"/>
                <w:color w:val="000000"/>
              </w:rPr>
              <w:t xml:space="preserve">ali </w:t>
            </w:r>
            <w:r w:rsidRPr="007E1A55">
              <w:rPr>
                <w:rFonts w:ascii="Open Sans" w:hAnsi="Open Sans" w:cs="Open Sans"/>
                <w:b/>
                <w:color w:val="000000"/>
              </w:rPr>
              <w:t>NE</w:t>
            </w:r>
          </w:p>
        </w:tc>
      </w:tr>
      <w:tr w:rsidR="003608BE" w:rsidRPr="007E1A55" w14:paraId="3D9B5D10" w14:textId="77777777" w:rsidTr="009E2BA4">
        <w:trPr>
          <w:trHeight w:val="460"/>
        </w:trPr>
        <w:tc>
          <w:tcPr>
            <w:tcW w:w="6062" w:type="dxa"/>
            <w:shd w:val="clear" w:color="auto" w:fill="auto"/>
          </w:tcPr>
          <w:p w14:paraId="62D29EF1" w14:textId="77777777" w:rsidR="003608BE" w:rsidRPr="007E1A55" w:rsidRDefault="003608BE" w:rsidP="006A0869">
            <w:pPr>
              <w:widowControl w:val="0"/>
              <w:jc w:val="both"/>
              <w:rPr>
                <w:rFonts w:ascii="Open Sans" w:hAnsi="Open Sans" w:cs="Open Sans"/>
                <w:color w:val="000000"/>
              </w:rPr>
            </w:pPr>
          </w:p>
        </w:tc>
        <w:tc>
          <w:tcPr>
            <w:tcW w:w="3402" w:type="dxa"/>
            <w:shd w:val="clear" w:color="auto" w:fill="auto"/>
          </w:tcPr>
          <w:p w14:paraId="45287EF5" w14:textId="77777777" w:rsidR="003608BE" w:rsidRPr="007E1A55" w:rsidRDefault="003608BE" w:rsidP="006A0869">
            <w:pPr>
              <w:widowControl w:val="0"/>
              <w:jc w:val="both"/>
              <w:rPr>
                <w:rFonts w:ascii="Open Sans" w:hAnsi="Open Sans" w:cs="Open Sans"/>
                <w:color w:val="000000"/>
              </w:rPr>
            </w:pPr>
          </w:p>
        </w:tc>
      </w:tr>
    </w:tbl>
    <w:p w14:paraId="0C4E0369" w14:textId="77777777" w:rsidR="003608BE" w:rsidRPr="007E1A55" w:rsidRDefault="003608BE" w:rsidP="006A0869">
      <w:pPr>
        <w:widowControl w:val="0"/>
        <w:jc w:val="both"/>
        <w:rPr>
          <w:rFonts w:ascii="Open Sans" w:hAnsi="Open Sans" w:cs="Open Sans"/>
          <w:b/>
          <w:bCs/>
        </w:rPr>
      </w:pPr>
    </w:p>
    <w:p w14:paraId="27E58965" w14:textId="77777777" w:rsidR="003608BE" w:rsidRPr="007E1A55" w:rsidRDefault="003608BE" w:rsidP="006A0869">
      <w:pPr>
        <w:widowControl w:val="0"/>
        <w:jc w:val="center"/>
        <w:rPr>
          <w:rFonts w:ascii="Open Sans" w:hAnsi="Open Sans" w:cs="Open Sans"/>
          <w:b/>
          <w:bCs/>
        </w:rPr>
      </w:pPr>
      <w:r w:rsidRPr="007E1A55">
        <w:rPr>
          <w:rFonts w:ascii="Open Sans" w:hAnsi="Open Sans" w:cs="Open Sans"/>
          <w:b/>
          <w:bCs/>
        </w:rPr>
        <w:t>Pooblastilo A: v primeru, da je pri podizvajalcu označeno z "DA" - dajemo</w:t>
      </w:r>
    </w:p>
    <w:p w14:paraId="2BD4AEA6" w14:textId="77777777" w:rsidR="003608BE" w:rsidRPr="007E1A55" w:rsidRDefault="003608BE" w:rsidP="006A0869">
      <w:pPr>
        <w:widowControl w:val="0"/>
        <w:jc w:val="center"/>
        <w:rPr>
          <w:rFonts w:ascii="Open Sans" w:hAnsi="Open Sans" w:cs="Open Sans"/>
          <w:b/>
          <w:bCs/>
        </w:rPr>
      </w:pPr>
      <w:r w:rsidRPr="007E1A55">
        <w:rPr>
          <w:rFonts w:ascii="Open Sans" w:hAnsi="Open Sans" w:cs="Open Sans"/>
          <w:b/>
          <w:bCs/>
        </w:rPr>
        <w:t>POOBLASTILO ZA NEPOSREDNO PLAČEVANJE PODIZVAJALCU</w:t>
      </w:r>
    </w:p>
    <w:p w14:paraId="193CF0AC" w14:textId="77777777" w:rsidR="003608BE" w:rsidRPr="007E1A55" w:rsidRDefault="003608BE" w:rsidP="006A0869">
      <w:pPr>
        <w:widowControl w:val="0"/>
        <w:jc w:val="both"/>
        <w:rPr>
          <w:rFonts w:ascii="Open Sans" w:hAnsi="Open Sans" w:cs="Open Sans"/>
        </w:rPr>
      </w:pPr>
    </w:p>
    <w:p w14:paraId="51E9AC35" w14:textId="77777777" w:rsidR="003608BE" w:rsidRPr="007E1A55" w:rsidRDefault="003608BE" w:rsidP="006A0869">
      <w:pPr>
        <w:widowControl w:val="0"/>
        <w:jc w:val="both"/>
        <w:rPr>
          <w:rFonts w:ascii="Open Sans" w:hAnsi="Open Sans" w:cs="Open Sans"/>
        </w:rPr>
      </w:pPr>
      <w:r w:rsidRPr="007E1A55">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0C80502A" w14:textId="77777777" w:rsidR="003608BE" w:rsidRPr="007E1A55" w:rsidRDefault="003608BE" w:rsidP="006A0869">
      <w:pPr>
        <w:widowControl w:val="0"/>
        <w:jc w:val="both"/>
        <w:rPr>
          <w:rFonts w:ascii="Open Sans" w:hAnsi="Open Sans" w:cs="Open Sans"/>
        </w:rPr>
      </w:pPr>
    </w:p>
    <w:p w14:paraId="319005BE" w14:textId="77777777" w:rsidR="003608BE" w:rsidRPr="007E1A55" w:rsidRDefault="003608BE" w:rsidP="006A0869">
      <w:pPr>
        <w:widowControl w:val="0"/>
        <w:jc w:val="both"/>
        <w:rPr>
          <w:rFonts w:ascii="Open Sans" w:hAnsi="Open Sans" w:cs="Open Sans"/>
        </w:rPr>
      </w:pPr>
      <w:r w:rsidRPr="007E1A55">
        <w:rPr>
          <w:rFonts w:ascii="Open Sans" w:hAnsi="Open Sans" w:cs="Open Sans"/>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3608BE" w:rsidRPr="007E1A55" w14:paraId="30952F6D" w14:textId="77777777" w:rsidTr="009E2BA4">
        <w:trPr>
          <w:trHeight w:val="235"/>
        </w:trPr>
        <w:tc>
          <w:tcPr>
            <w:tcW w:w="3374" w:type="dxa"/>
            <w:tcBorders>
              <w:bottom w:val="single" w:sz="4" w:space="0" w:color="auto"/>
            </w:tcBorders>
          </w:tcPr>
          <w:p w14:paraId="7D39237C" w14:textId="77777777" w:rsidR="003608BE" w:rsidRPr="007E1A55" w:rsidRDefault="003608BE" w:rsidP="006A0869">
            <w:pPr>
              <w:widowControl w:val="0"/>
              <w:jc w:val="both"/>
              <w:rPr>
                <w:rFonts w:ascii="Open Sans" w:hAnsi="Open Sans" w:cs="Open Sans"/>
                <w:snapToGrid w:val="0"/>
              </w:rPr>
            </w:pPr>
          </w:p>
          <w:p w14:paraId="1413479B" w14:textId="77777777" w:rsidR="003608BE" w:rsidRPr="007E1A55" w:rsidRDefault="003608BE" w:rsidP="006A0869">
            <w:pPr>
              <w:widowControl w:val="0"/>
              <w:jc w:val="both"/>
              <w:rPr>
                <w:rFonts w:ascii="Open Sans" w:hAnsi="Open Sans" w:cs="Open Sans"/>
                <w:snapToGrid w:val="0"/>
              </w:rPr>
            </w:pPr>
          </w:p>
          <w:p w14:paraId="42AECD04" w14:textId="77777777" w:rsidR="003608BE" w:rsidRPr="007E1A55" w:rsidRDefault="003608BE" w:rsidP="006A0869">
            <w:pPr>
              <w:widowControl w:val="0"/>
              <w:jc w:val="both"/>
              <w:rPr>
                <w:rFonts w:ascii="Open Sans" w:hAnsi="Open Sans" w:cs="Open Sans"/>
                <w:snapToGrid w:val="0"/>
              </w:rPr>
            </w:pPr>
          </w:p>
        </w:tc>
        <w:tc>
          <w:tcPr>
            <w:tcW w:w="2977" w:type="dxa"/>
          </w:tcPr>
          <w:p w14:paraId="46FBE5C6" w14:textId="77777777" w:rsidR="003608BE" w:rsidRPr="007E1A55" w:rsidRDefault="003608BE" w:rsidP="006A0869">
            <w:pPr>
              <w:widowControl w:val="0"/>
              <w:jc w:val="both"/>
              <w:rPr>
                <w:rFonts w:ascii="Open Sans" w:hAnsi="Open Sans" w:cs="Open Sans"/>
                <w:snapToGrid w:val="0"/>
              </w:rPr>
            </w:pPr>
          </w:p>
          <w:p w14:paraId="48AAB62B" w14:textId="77777777" w:rsidR="003608BE" w:rsidRPr="007E1A55" w:rsidRDefault="003608BE" w:rsidP="006A0869">
            <w:pPr>
              <w:widowControl w:val="0"/>
              <w:jc w:val="both"/>
              <w:rPr>
                <w:rFonts w:ascii="Open Sans" w:hAnsi="Open Sans" w:cs="Open Sans"/>
                <w:snapToGrid w:val="0"/>
              </w:rPr>
            </w:pPr>
          </w:p>
        </w:tc>
        <w:tc>
          <w:tcPr>
            <w:tcW w:w="3119" w:type="dxa"/>
            <w:tcBorders>
              <w:bottom w:val="single" w:sz="4" w:space="0" w:color="auto"/>
            </w:tcBorders>
          </w:tcPr>
          <w:p w14:paraId="581B7646" w14:textId="77777777" w:rsidR="003608BE" w:rsidRPr="007E1A55" w:rsidRDefault="003608BE" w:rsidP="006A0869">
            <w:pPr>
              <w:widowControl w:val="0"/>
              <w:jc w:val="both"/>
              <w:rPr>
                <w:rFonts w:ascii="Open Sans" w:hAnsi="Open Sans" w:cs="Open Sans"/>
                <w:snapToGrid w:val="0"/>
              </w:rPr>
            </w:pPr>
          </w:p>
        </w:tc>
      </w:tr>
      <w:tr w:rsidR="003608BE" w:rsidRPr="007E1A55" w14:paraId="10B1F040" w14:textId="77777777" w:rsidTr="009E2BA4">
        <w:trPr>
          <w:trHeight w:val="235"/>
        </w:trPr>
        <w:tc>
          <w:tcPr>
            <w:tcW w:w="3374" w:type="dxa"/>
            <w:tcBorders>
              <w:top w:val="single" w:sz="4" w:space="0" w:color="auto"/>
            </w:tcBorders>
          </w:tcPr>
          <w:p w14:paraId="664933D3"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snapToGrid w:val="0"/>
              </w:rPr>
              <w:t>kraj, datum</w:t>
            </w:r>
          </w:p>
        </w:tc>
        <w:tc>
          <w:tcPr>
            <w:tcW w:w="2977" w:type="dxa"/>
          </w:tcPr>
          <w:p w14:paraId="21560D95"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snapToGrid w:val="0"/>
              </w:rPr>
              <w:t>žig</w:t>
            </w:r>
          </w:p>
        </w:tc>
        <w:tc>
          <w:tcPr>
            <w:tcW w:w="3119" w:type="dxa"/>
            <w:tcBorders>
              <w:top w:val="single" w:sz="4" w:space="0" w:color="auto"/>
            </w:tcBorders>
          </w:tcPr>
          <w:p w14:paraId="7D53BE21"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rPr>
              <w:t xml:space="preserve">ime in priimek ter </w:t>
            </w:r>
            <w:r w:rsidRPr="007E1A55">
              <w:rPr>
                <w:rFonts w:ascii="Open Sans" w:hAnsi="Open Sans" w:cs="Open Sans"/>
                <w:snapToGrid w:val="0"/>
                <w:color w:val="000000"/>
              </w:rPr>
              <w:t>podpis odgovorne osebe ponudnika</w:t>
            </w:r>
          </w:p>
        </w:tc>
      </w:tr>
    </w:tbl>
    <w:p w14:paraId="155A8F42" w14:textId="77777777" w:rsidR="003608BE" w:rsidRPr="007E1A55" w:rsidRDefault="003608BE" w:rsidP="006A0869">
      <w:pPr>
        <w:widowControl w:val="0"/>
        <w:jc w:val="both"/>
        <w:rPr>
          <w:rFonts w:ascii="Open Sans" w:hAnsi="Open Sans" w:cs="Open Sans"/>
          <w:b/>
        </w:rPr>
      </w:pPr>
    </w:p>
    <w:p w14:paraId="4E369FCE" w14:textId="77777777" w:rsidR="003608BE" w:rsidRPr="007E1A55" w:rsidRDefault="003608BE" w:rsidP="006A0869">
      <w:pPr>
        <w:widowControl w:val="0"/>
        <w:jc w:val="both"/>
        <w:rPr>
          <w:rFonts w:ascii="Open Sans" w:hAnsi="Open Sans" w:cs="Open Sans"/>
          <w:b/>
        </w:rPr>
      </w:pPr>
    </w:p>
    <w:p w14:paraId="209D90F5" w14:textId="77777777" w:rsidR="003608BE" w:rsidRPr="007E1A55" w:rsidRDefault="003608BE" w:rsidP="006A0869">
      <w:pPr>
        <w:widowControl w:val="0"/>
        <w:jc w:val="center"/>
        <w:rPr>
          <w:rFonts w:ascii="Open Sans" w:hAnsi="Open Sans" w:cs="Open Sans"/>
          <w:b/>
          <w:bCs/>
        </w:rPr>
      </w:pPr>
      <w:r w:rsidRPr="007E1A55">
        <w:rPr>
          <w:rFonts w:ascii="Open Sans" w:hAnsi="Open Sans" w:cs="Open Sans"/>
          <w:b/>
          <w:bCs/>
        </w:rPr>
        <w:t>Pooblastilo B: v primeru, da je pri podizvajalcu označeno z "NE" – ne dajemo</w:t>
      </w:r>
    </w:p>
    <w:p w14:paraId="57CEC8CA" w14:textId="77777777" w:rsidR="003608BE" w:rsidRPr="007E1A55" w:rsidRDefault="003608BE" w:rsidP="006A0869">
      <w:pPr>
        <w:widowControl w:val="0"/>
        <w:jc w:val="center"/>
        <w:rPr>
          <w:rFonts w:ascii="Open Sans" w:hAnsi="Open Sans" w:cs="Open Sans"/>
          <w:b/>
          <w:bCs/>
        </w:rPr>
      </w:pPr>
      <w:r w:rsidRPr="007E1A55">
        <w:rPr>
          <w:rFonts w:ascii="Open Sans" w:hAnsi="Open Sans" w:cs="Open Sans"/>
          <w:b/>
          <w:bCs/>
        </w:rPr>
        <w:t>POOBLASTILA ZA NEPOSREDNO PLAČEVANJE PODIZVAJALCU</w:t>
      </w:r>
    </w:p>
    <w:p w14:paraId="32F9D9A8" w14:textId="77777777" w:rsidR="003608BE" w:rsidRPr="007E1A55" w:rsidRDefault="003608BE" w:rsidP="006A0869">
      <w:pPr>
        <w:widowControl w:val="0"/>
        <w:jc w:val="both"/>
        <w:rPr>
          <w:rFonts w:ascii="Open Sans" w:hAnsi="Open Sans" w:cs="Open Sans"/>
          <w:b/>
        </w:rPr>
      </w:pPr>
    </w:p>
    <w:p w14:paraId="361FC791" w14:textId="77777777" w:rsidR="003608BE" w:rsidRPr="007E1A55" w:rsidRDefault="003608BE" w:rsidP="006A0869">
      <w:pPr>
        <w:widowControl w:val="0"/>
        <w:jc w:val="both"/>
        <w:rPr>
          <w:rFonts w:ascii="Open Sans" w:hAnsi="Open Sans" w:cs="Open Sans"/>
        </w:rPr>
      </w:pPr>
      <w:r w:rsidRPr="007E1A55">
        <w:rPr>
          <w:rFonts w:ascii="Open Sans" w:hAnsi="Open Sans" w:cs="Open Sans"/>
        </w:rPr>
        <w:t>Nastopamo s podizvajalcem, ki ne zahteva neposrednega plačila, kar pomeni, da s tem ni podana zahteva za neposredno plačilo podizvajalcu in naročnik plačuje ponudnikove obveznosti do podizvajalca ponudniku.</w:t>
      </w:r>
    </w:p>
    <w:p w14:paraId="7C37CEBA" w14:textId="77777777" w:rsidR="003608BE" w:rsidRPr="007E1A55" w:rsidRDefault="003608BE" w:rsidP="006A0869">
      <w:pPr>
        <w:widowControl w:val="0"/>
        <w:jc w:val="both"/>
        <w:rPr>
          <w:rFonts w:ascii="Open Sans" w:hAnsi="Open Sans" w:cs="Open Sans"/>
        </w:rPr>
      </w:pPr>
    </w:p>
    <w:p w14:paraId="0402B999" w14:textId="7102F610" w:rsidR="003608BE" w:rsidRPr="007E1A55" w:rsidRDefault="003608BE" w:rsidP="006A0869">
      <w:pPr>
        <w:widowControl w:val="0"/>
        <w:jc w:val="both"/>
        <w:rPr>
          <w:rFonts w:ascii="Open Sans" w:hAnsi="Open Sans" w:cs="Open Sans"/>
        </w:rPr>
      </w:pPr>
      <w:r w:rsidRPr="007E1A55">
        <w:rPr>
          <w:rFonts w:ascii="Open Sans" w:hAnsi="Open Sans" w:cs="Open Sans"/>
        </w:rPr>
        <w:t>V tem primeru bo naročnik od ponudnika zahteval, da mu najpozneje v 60 (šestdesetih) dneh od plačila končnega računa/situacije pošlje svojo pisno izjavo in pisno izjavo podizvajalca, da je podizvajalec prejel plačilo za izveden</w:t>
      </w:r>
      <w:r w:rsidR="005E4540">
        <w:rPr>
          <w:rFonts w:ascii="Open Sans" w:hAnsi="Open Sans" w:cs="Open Sans"/>
        </w:rPr>
        <w:t>e storitve</w:t>
      </w:r>
      <w:r w:rsidRPr="007E1A55">
        <w:rPr>
          <w:rFonts w:ascii="Open Sans" w:hAnsi="Open Sans" w:cs="Open Sans"/>
        </w:rPr>
        <w:t xml:space="preserve">, ki so neposredno povezana s predmetom </w:t>
      </w:r>
      <w:r w:rsidR="009005B7">
        <w:rPr>
          <w:rFonts w:ascii="Open Sans" w:hAnsi="Open Sans" w:cs="Open Sans"/>
        </w:rPr>
        <w:t>pogodbe</w:t>
      </w:r>
      <w:r w:rsidRPr="007E1A55">
        <w:rPr>
          <w:rFonts w:ascii="Open Sans" w:hAnsi="Open Sans" w:cs="Open Sans"/>
        </w:rPr>
        <w:t>.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3608BE" w:rsidRPr="007E1A55" w14:paraId="06738093" w14:textId="77777777" w:rsidTr="009E2BA4">
        <w:trPr>
          <w:trHeight w:val="235"/>
        </w:trPr>
        <w:tc>
          <w:tcPr>
            <w:tcW w:w="3374" w:type="dxa"/>
            <w:tcBorders>
              <w:bottom w:val="single" w:sz="4" w:space="0" w:color="auto"/>
            </w:tcBorders>
          </w:tcPr>
          <w:p w14:paraId="7796D827" w14:textId="77777777" w:rsidR="003608BE" w:rsidRPr="007E1A55" w:rsidRDefault="003608BE" w:rsidP="006A0869">
            <w:pPr>
              <w:widowControl w:val="0"/>
              <w:jc w:val="both"/>
              <w:rPr>
                <w:rFonts w:ascii="Open Sans" w:hAnsi="Open Sans" w:cs="Open Sans"/>
                <w:snapToGrid w:val="0"/>
              </w:rPr>
            </w:pPr>
          </w:p>
          <w:p w14:paraId="70EF4B7F" w14:textId="51E5C4CB" w:rsidR="003608BE" w:rsidRDefault="003608BE" w:rsidP="006A0869">
            <w:pPr>
              <w:widowControl w:val="0"/>
              <w:jc w:val="both"/>
              <w:rPr>
                <w:rFonts w:ascii="Open Sans" w:hAnsi="Open Sans" w:cs="Open Sans"/>
                <w:snapToGrid w:val="0"/>
              </w:rPr>
            </w:pPr>
          </w:p>
          <w:p w14:paraId="76BB92C2" w14:textId="77777777" w:rsidR="001971A0" w:rsidRPr="007E1A55" w:rsidRDefault="001971A0" w:rsidP="006A0869">
            <w:pPr>
              <w:widowControl w:val="0"/>
              <w:jc w:val="both"/>
              <w:rPr>
                <w:rFonts w:ascii="Open Sans" w:hAnsi="Open Sans" w:cs="Open Sans"/>
                <w:snapToGrid w:val="0"/>
              </w:rPr>
            </w:pPr>
          </w:p>
          <w:p w14:paraId="273046BE" w14:textId="77777777" w:rsidR="003608BE" w:rsidRPr="007E1A55" w:rsidRDefault="003608BE" w:rsidP="006A0869">
            <w:pPr>
              <w:widowControl w:val="0"/>
              <w:jc w:val="both"/>
              <w:rPr>
                <w:rFonts w:ascii="Open Sans" w:hAnsi="Open Sans" w:cs="Open Sans"/>
                <w:snapToGrid w:val="0"/>
              </w:rPr>
            </w:pPr>
          </w:p>
        </w:tc>
        <w:tc>
          <w:tcPr>
            <w:tcW w:w="2977" w:type="dxa"/>
          </w:tcPr>
          <w:p w14:paraId="0216A764" w14:textId="77777777" w:rsidR="003608BE" w:rsidRPr="007E1A55" w:rsidRDefault="003608BE" w:rsidP="006A0869">
            <w:pPr>
              <w:widowControl w:val="0"/>
              <w:jc w:val="both"/>
              <w:rPr>
                <w:rFonts w:ascii="Open Sans" w:hAnsi="Open Sans" w:cs="Open Sans"/>
                <w:snapToGrid w:val="0"/>
              </w:rPr>
            </w:pPr>
          </w:p>
        </w:tc>
        <w:tc>
          <w:tcPr>
            <w:tcW w:w="3119" w:type="dxa"/>
            <w:tcBorders>
              <w:bottom w:val="single" w:sz="4" w:space="0" w:color="auto"/>
            </w:tcBorders>
          </w:tcPr>
          <w:p w14:paraId="3A205BEE" w14:textId="77777777" w:rsidR="003608BE" w:rsidRPr="007E1A55" w:rsidRDefault="003608BE" w:rsidP="006A0869">
            <w:pPr>
              <w:widowControl w:val="0"/>
              <w:jc w:val="both"/>
              <w:rPr>
                <w:rFonts w:ascii="Open Sans" w:hAnsi="Open Sans" w:cs="Open Sans"/>
                <w:snapToGrid w:val="0"/>
              </w:rPr>
            </w:pPr>
          </w:p>
        </w:tc>
      </w:tr>
      <w:tr w:rsidR="003608BE" w:rsidRPr="007E1A55" w14:paraId="288567A3" w14:textId="77777777" w:rsidTr="009E2BA4">
        <w:trPr>
          <w:trHeight w:val="235"/>
        </w:trPr>
        <w:tc>
          <w:tcPr>
            <w:tcW w:w="3374" w:type="dxa"/>
            <w:tcBorders>
              <w:top w:val="single" w:sz="4" w:space="0" w:color="auto"/>
            </w:tcBorders>
          </w:tcPr>
          <w:p w14:paraId="181839FB"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snapToGrid w:val="0"/>
              </w:rPr>
              <w:t>kraj, datum</w:t>
            </w:r>
          </w:p>
        </w:tc>
        <w:tc>
          <w:tcPr>
            <w:tcW w:w="2977" w:type="dxa"/>
          </w:tcPr>
          <w:p w14:paraId="74751CF6"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snapToGrid w:val="0"/>
              </w:rPr>
              <w:t>žig</w:t>
            </w:r>
          </w:p>
        </w:tc>
        <w:tc>
          <w:tcPr>
            <w:tcW w:w="3119" w:type="dxa"/>
            <w:tcBorders>
              <w:top w:val="single" w:sz="4" w:space="0" w:color="auto"/>
            </w:tcBorders>
          </w:tcPr>
          <w:p w14:paraId="4BE4EDD8"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rPr>
              <w:t xml:space="preserve">ime in priimek ter </w:t>
            </w:r>
            <w:r w:rsidRPr="007E1A55">
              <w:rPr>
                <w:rFonts w:ascii="Open Sans" w:hAnsi="Open Sans" w:cs="Open Sans"/>
                <w:snapToGrid w:val="0"/>
                <w:color w:val="000000"/>
              </w:rPr>
              <w:t>podpis odgovorne osebe ponudnika</w:t>
            </w:r>
          </w:p>
        </w:tc>
      </w:tr>
    </w:tbl>
    <w:p w14:paraId="2670FA52" w14:textId="77777777" w:rsidR="003608BE" w:rsidRPr="007E1A55" w:rsidRDefault="003608BE" w:rsidP="006A0869">
      <w:pPr>
        <w:widowControl w:val="0"/>
        <w:tabs>
          <w:tab w:val="left" w:pos="284"/>
        </w:tabs>
        <w:jc w:val="both"/>
        <w:rPr>
          <w:rFonts w:ascii="Open Sans" w:hAnsi="Open Sans" w:cs="Open Sans"/>
          <w:b/>
          <w:i/>
        </w:rPr>
      </w:pPr>
    </w:p>
    <w:p w14:paraId="573FE691" w14:textId="77777777" w:rsidR="003608BE" w:rsidRPr="0068339E" w:rsidRDefault="003608BE" w:rsidP="006A0869">
      <w:pPr>
        <w:widowControl w:val="0"/>
        <w:tabs>
          <w:tab w:val="left" w:pos="284"/>
        </w:tabs>
        <w:jc w:val="both"/>
        <w:rPr>
          <w:rFonts w:ascii="Open Sans" w:hAnsi="Open Sans" w:cs="Open Sans"/>
          <w:i/>
          <w:sz w:val="16"/>
          <w:szCs w:val="16"/>
        </w:rPr>
      </w:pPr>
      <w:r w:rsidRPr="0068339E">
        <w:rPr>
          <w:rFonts w:ascii="Open Sans" w:hAnsi="Open Sans" w:cs="Open Sans"/>
          <w:b/>
          <w:i/>
          <w:sz w:val="16"/>
          <w:szCs w:val="16"/>
        </w:rPr>
        <w:t>Opomba:</w:t>
      </w:r>
      <w:r w:rsidRPr="0068339E">
        <w:rPr>
          <w:rFonts w:ascii="Open Sans" w:hAnsi="Open Sans" w:cs="Open Sans"/>
          <w:i/>
          <w:sz w:val="16"/>
          <w:szCs w:val="16"/>
        </w:rPr>
        <w:t xml:space="preserve"> </w:t>
      </w:r>
    </w:p>
    <w:p w14:paraId="497D2D28" w14:textId="77777777" w:rsidR="003608BE" w:rsidRPr="0068339E" w:rsidRDefault="003608BE" w:rsidP="006A0869">
      <w:pPr>
        <w:widowControl w:val="0"/>
        <w:numPr>
          <w:ilvl w:val="0"/>
          <w:numId w:val="3"/>
        </w:numPr>
        <w:tabs>
          <w:tab w:val="clear" w:pos="1070"/>
        </w:tabs>
        <w:ind w:left="284" w:hanging="218"/>
        <w:jc w:val="both"/>
        <w:rPr>
          <w:rFonts w:ascii="Open Sans" w:hAnsi="Open Sans" w:cs="Open Sans"/>
          <w:i/>
          <w:iCs/>
          <w:sz w:val="16"/>
          <w:szCs w:val="16"/>
        </w:rPr>
      </w:pPr>
      <w:r w:rsidRPr="0068339E">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623A2142" w14:textId="77777777" w:rsidR="003608BE" w:rsidRPr="0068339E" w:rsidRDefault="003608BE" w:rsidP="006A0869">
      <w:pPr>
        <w:widowControl w:val="0"/>
        <w:numPr>
          <w:ilvl w:val="0"/>
          <w:numId w:val="3"/>
        </w:numPr>
        <w:tabs>
          <w:tab w:val="clear" w:pos="1070"/>
        </w:tabs>
        <w:ind w:left="284" w:hanging="218"/>
        <w:jc w:val="both"/>
        <w:rPr>
          <w:rFonts w:ascii="Open Sans" w:hAnsi="Open Sans" w:cs="Open Sans"/>
          <w:i/>
          <w:iCs/>
          <w:sz w:val="16"/>
          <w:szCs w:val="16"/>
        </w:rPr>
      </w:pPr>
      <w:r w:rsidRPr="0068339E">
        <w:rPr>
          <w:rFonts w:ascii="Open Sans" w:hAnsi="Open Sans" w:cs="Open Sans"/>
          <w:i/>
          <w:iCs/>
          <w:sz w:val="16"/>
          <w:szCs w:val="16"/>
        </w:rPr>
        <w:t>Obrazec se izpolni za vsakega podizvajalca posebej.</w:t>
      </w:r>
    </w:p>
    <w:p w14:paraId="6B1AD6FC" w14:textId="77777777" w:rsidR="003608BE" w:rsidRPr="0068339E" w:rsidRDefault="003608BE" w:rsidP="006A0869">
      <w:pPr>
        <w:widowControl w:val="0"/>
        <w:numPr>
          <w:ilvl w:val="0"/>
          <w:numId w:val="3"/>
        </w:numPr>
        <w:tabs>
          <w:tab w:val="clear" w:pos="1070"/>
        </w:tabs>
        <w:ind w:left="284" w:hanging="218"/>
        <w:jc w:val="both"/>
        <w:rPr>
          <w:rFonts w:ascii="Open Sans" w:hAnsi="Open Sans" w:cs="Open Sans"/>
          <w:i/>
          <w:iCs/>
          <w:sz w:val="16"/>
          <w:szCs w:val="16"/>
        </w:rPr>
      </w:pPr>
      <w:r w:rsidRPr="0068339E">
        <w:rPr>
          <w:rFonts w:ascii="Open Sans" w:hAnsi="Open Sans" w:cs="Open Sans"/>
          <w:i/>
          <w:iCs/>
          <w:sz w:val="16"/>
          <w:szCs w:val="16"/>
        </w:rPr>
        <w:t xml:space="preserve">V primeru, da ponudnik ne namerava izvesti javno naročilo s podizvajalcem, obrazca ni potrebno izpolniti ter predložiti.  </w:t>
      </w:r>
    </w:p>
    <w:p w14:paraId="7FB684F8" w14:textId="77777777" w:rsidR="003608BE" w:rsidRPr="0068339E" w:rsidRDefault="003608BE" w:rsidP="006A0869">
      <w:pPr>
        <w:widowControl w:val="0"/>
        <w:tabs>
          <w:tab w:val="left" w:pos="567"/>
          <w:tab w:val="num" w:pos="851"/>
          <w:tab w:val="left" w:pos="993"/>
        </w:tabs>
        <w:jc w:val="both"/>
        <w:rPr>
          <w:rFonts w:ascii="Open Sans" w:hAnsi="Open Sans" w:cs="Open Sans"/>
          <w:b/>
          <w:i/>
          <w:sz w:val="16"/>
          <w:szCs w:val="16"/>
        </w:rPr>
      </w:pPr>
    </w:p>
    <w:p w14:paraId="18180F03" w14:textId="77777777" w:rsidR="003608BE" w:rsidRPr="0068339E" w:rsidRDefault="003608BE" w:rsidP="006A0869">
      <w:pPr>
        <w:widowControl w:val="0"/>
        <w:tabs>
          <w:tab w:val="left" w:pos="567"/>
          <w:tab w:val="num" w:pos="851"/>
          <w:tab w:val="left" w:pos="993"/>
        </w:tabs>
        <w:jc w:val="both"/>
        <w:rPr>
          <w:rFonts w:ascii="Open Sans" w:hAnsi="Open Sans" w:cs="Open Sans"/>
          <w:i/>
          <w:sz w:val="16"/>
          <w:szCs w:val="16"/>
        </w:rPr>
      </w:pPr>
      <w:r w:rsidRPr="0068339E">
        <w:rPr>
          <w:rFonts w:ascii="Open Sans" w:hAnsi="Open Sans" w:cs="Open Sans"/>
          <w:b/>
          <w:i/>
          <w:sz w:val="16"/>
          <w:szCs w:val="16"/>
        </w:rPr>
        <w:t xml:space="preserve">Navodilo: </w:t>
      </w:r>
      <w:r w:rsidRPr="0068339E">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3608BE" w:rsidRPr="007E1A55" w14:paraId="4ADC0F6A" w14:textId="77777777" w:rsidTr="009E2BA4">
        <w:tc>
          <w:tcPr>
            <w:tcW w:w="8008" w:type="dxa"/>
            <w:tcBorders>
              <w:top w:val="single" w:sz="4" w:space="0" w:color="auto"/>
              <w:bottom w:val="single" w:sz="4" w:space="0" w:color="auto"/>
            </w:tcBorders>
          </w:tcPr>
          <w:p w14:paraId="45BCF0B9" w14:textId="77777777" w:rsidR="003608BE" w:rsidRPr="007E1A55" w:rsidRDefault="003608BE" w:rsidP="006A0869">
            <w:pPr>
              <w:widowControl w:val="0"/>
              <w:jc w:val="both"/>
              <w:rPr>
                <w:rFonts w:ascii="Open Sans" w:hAnsi="Open Sans" w:cs="Open Sans"/>
              </w:rPr>
            </w:pPr>
            <w:r w:rsidRPr="007E1A55">
              <w:rPr>
                <w:rFonts w:ascii="Open Sans" w:hAnsi="Open Sans" w:cs="Open Sans"/>
                <w:b/>
              </w:rPr>
              <w:lastRenderedPageBreak/>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rPr>
              <w:br w:type="page"/>
            </w:r>
            <w:r w:rsidRPr="007E1A55">
              <w:rPr>
                <w:rFonts w:ascii="Open Sans" w:hAnsi="Open Sans" w:cs="Open Sans"/>
              </w:rPr>
              <w:br w:type="page"/>
              <w:t>PODATKI PODIZVAJALCA</w:t>
            </w:r>
          </w:p>
        </w:tc>
        <w:tc>
          <w:tcPr>
            <w:tcW w:w="1418" w:type="dxa"/>
            <w:tcBorders>
              <w:top w:val="single" w:sz="4" w:space="0" w:color="auto"/>
              <w:bottom w:val="single" w:sz="4" w:space="0" w:color="auto"/>
            </w:tcBorders>
          </w:tcPr>
          <w:p w14:paraId="7C6BB3C2" w14:textId="77777777" w:rsidR="003608BE" w:rsidRPr="007E1A55" w:rsidRDefault="003608BE" w:rsidP="006A0869">
            <w:pPr>
              <w:widowControl w:val="0"/>
              <w:jc w:val="both"/>
              <w:rPr>
                <w:rFonts w:ascii="Open Sans" w:hAnsi="Open Sans" w:cs="Open Sans"/>
                <w:b/>
                <w:i/>
              </w:rPr>
            </w:pPr>
            <w:r w:rsidRPr="007E1A55">
              <w:rPr>
                <w:rFonts w:ascii="Open Sans" w:hAnsi="Open Sans" w:cs="Open Sans"/>
                <w:b/>
                <w:i/>
              </w:rPr>
              <w:t>Priloga 4/1</w:t>
            </w:r>
          </w:p>
        </w:tc>
      </w:tr>
    </w:tbl>
    <w:p w14:paraId="77482BBF" w14:textId="77777777" w:rsidR="003608BE" w:rsidRPr="007E1A55" w:rsidRDefault="003608BE" w:rsidP="006A0869">
      <w:pPr>
        <w:widowControl w:val="0"/>
        <w:jc w:val="both"/>
        <w:rPr>
          <w:rFonts w:ascii="Open Sans" w:hAnsi="Open Sans" w:cs="Open Sans"/>
        </w:rPr>
      </w:pPr>
    </w:p>
    <w:p w14:paraId="26C34137" w14:textId="6B04879C" w:rsidR="003608BE" w:rsidRPr="007E1A55" w:rsidRDefault="00110322" w:rsidP="006A0869">
      <w:pPr>
        <w:widowControl w:val="0"/>
        <w:jc w:val="center"/>
        <w:rPr>
          <w:rFonts w:ascii="Open Sans" w:hAnsi="Open Sans" w:cs="Open Sans"/>
          <w:b/>
        </w:rPr>
      </w:pPr>
      <w:bookmarkStart w:id="10" w:name="_Hlk175049476"/>
      <w:r>
        <w:rPr>
          <w:rFonts w:ascii="Open Sans" w:hAnsi="Open Sans" w:cs="Open Sans"/>
          <w:b/>
          <w:noProof/>
        </w:rPr>
        <w:t>ENLJ-SPV-58/26</w:t>
      </w:r>
      <w:r w:rsidR="003608BE" w:rsidRPr="007E1A55">
        <w:rPr>
          <w:rFonts w:ascii="Open Sans" w:hAnsi="Open Sans" w:cs="Open Sans"/>
          <w:b/>
          <w:noProof/>
        </w:rPr>
        <w:t xml:space="preserve"> - </w:t>
      </w:r>
      <w:r>
        <w:rPr>
          <w:rFonts w:ascii="Open Sans" w:hAnsi="Open Sans" w:cs="Open Sans"/>
          <w:b/>
        </w:rPr>
        <w:t>PREGLEDNI REMONT GENERATORJA 3</w:t>
      </w:r>
    </w:p>
    <w:bookmarkEnd w:id="10"/>
    <w:p w14:paraId="2BA99427" w14:textId="77777777" w:rsidR="003608BE" w:rsidRPr="007E1A55" w:rsidRDefault="003608BE" w:rsidP="006A0869">
      <w:pPr>
        <w:widowControl w:val="0"/>
        <w:jc w:val="center"/>
        <w:rPr>
          <w:rFonts w:ascii="Open Sans" w:hAnsi="Open Sans" w:cs="Open Sans"/>
          <w:b/>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879"/>
      </w:tblGrid>
      <w:tr w:rsidR="003608BE" w:rsidRPr="007E1A55" w14:paraId="76F29F42" w14:textId="77777777" w:rsidTr="009E2BA4">
        <w:trPr>
          <w:trHeight w:val="385"/>
          <w:jc w:val="center"/>
        </w:trPr>
        <w:tc>
          <w:tcPr>
            <w:tcW w:w="3544" w:type="dxa"/>
          </w:tcPr>
          <w:p w14:paraId="23A56659" w14:textId="77777777" w:rsidR="003608BE" w:rsidRPr="007E1A55" w:rsidRDefault="003608BE" w:rsidP="006A0869">
            <w:pPr>
              <w:widowControl w:val="0"/>
              <w:jc w:val="both"/>
              <w:rPr>
                <w:rFonts w:ascii="Open Sans" w:hAnsi="Open Sans" w:cs="Open Sans"/>
              </w:rPr>
            </w:pPr>
            <w:r w:rsidRPr="007E1A55">
              <w:rPr>
                <w:rFonts w:ascii="Open Sans" w:hAnsi="Open Sans" w:cs="Open Sans"/>
              </w:rPr>
              <w:t>Naziv podizvajalca</w:t>
            </w:r>
          </w:p>
          <w:p w14:paraId="1B54376E" w14:textId="77777777" w:rsidR="003608BE" w:rsidRPr="007E1A55" w:rsidRDefault="003608BE" w:rsidP="006A0869">
            <w:pPr>
              <w:widowControl w:val="0"/>
              <w:jc w:val="both"/>
              <w:rPr>
                <w:rFonts w:ascii="Open Sans" w:hAnsi="Open Sans" w:cs="Open Sans"/>
              </w:rPr>
            </w:pPr>
          </w:p>
        </w:tc>
        <w:tc>
          <w:tcPr>
            <w:tcW w:w="5879" w:type="dxa"/>
          </w:tcPr>
          <w:p w14:paraId="08DF3B4D" w14:textId="77777777" w:rsidR="003608BE" w:rsidRPr="007E1A55" w:rsidRDefault="003608BE" w:rsidP="006A0869">
            <w:pPr>
              <w:widowControl w:val="0"/>
              <w:jc w:val="both"/>
              <w:rPr>
                <w:rFonts w:ascii="Open Sans" w:hAnsi="Open Sans" w:cs="Open Sans"/>
              </w:rPr>
            </w:pPr>
          </w:p>
        </w:tc>
      </w:tr>
      <w:tr w:rsidR="003608BE" w:rsidRPr="007E1A55" w14:paraId="3DAE2093" w14:textId="77777777" w:rsidTr="009E2BA4">
        <w:trPr>
          <w:jc w:val="center"/>
        </w:trPr>
        <w:tc>
          <w:tcPr>
            <w:tcW w:w="3544" w:type="dxa"/>
          </w:tcPr>
          <w:p w14:paraId="54D4A036" w14:textId="77777777" w:rsidR="003608BE" w:rsidRPr="007E1A55" w:rsidRDefault="003608BE" w:rsidP="006A0869">
            <w:pPr>
              <w:widowControl w:val="0"/>
              <w:jc w:val="both"/>
              <w:rPr>
                <w:rFonts w:ascii="Open Sans" w:hAnsi="Open Sans" w:cs="Open Sans"/>
              </w:rPr>
            </w:pPr>
            <w:r w:rsidRPr="007E1A55">
              <w:rPr>
                <w:rFonts w:ascii="Open Sans" w:hAnsi="Open Sans" w:cs="Open Sans"/>
              </w:rPr>
              <w:t>Polni naslov</w:t>
            </w:r>
          </w:p>
          <w:p w14:paraId="7C130D8E" w14:textId="77777777" w:rsidR="003608BE" w:rsidRPr="007E1A55" w:rsidRDefault="003608BE" w:rsidP="006A0869">
            <w:pPr>
              <w:widowControl w:val="0"/>
              <w:jc w:val="both"/>
              <w:rPr>
                <w:rFonts w:ascii="Open Sans" w:hAnsi="Open Sans" w:cs="Open Sans"/>
              </w:rPr>
            </w:pPr>
          </w:p>
        </w:tc>
        <w:tc>
          <w:tcPr>
            <w:tcW w:w="5879" w:type="dxa"/>
          </w:tcPr>
          <w:p w14:paraId="01FC0DE8" w14:textId="77777777" w:rsidR="003608BE" w:rsidRPr="007E1A55" w:rsidRDefault="003608BE" w:rsidP="006A0869">
            <w:pPr>
              <w:widowControl w:val="0"/>
              <w:jc w:val="both"/>
              <w:rPr>
                <w:rFonts w:ascii="Open Sans" w:hAnsi="Open Sans" w:cs="Open Sans"/>
              </w:rPr>
            </w:pPr>
          </w:p>
        </w:tc>
      </w:tr>
      <w:tr w:rsidR="003608BE" w:rsidRPr="007E1A55" w14:paraId="61236FE2" w14:textId="77777777" w:rsidTr="009E2BA4">
        <w:trPr>
          <w:jc w:val="center"/>
        </w:trPr>
        <w:tc>
          <w:tcPr>
            <w:tcW w:w="3544" w:type="dxa"/>
          </w:tcPr>
          <w:p w14:paraId="5C247015" w14:textId="77777777" w:rsidR="003608BE" w:rsidRPr="007E1A55" w:rsidRDefault="003608BE" w:rsidP="006A0869">
            <w:pPr>
              <w:widowControl w:val="0"/>
              <w:jc w:val="both"/>
              <w:rPr>
                <w:rFonts w:ascii="Open Sans" w:hAnsi="Open Sans" w:cs="Open Sans"/>
              </w:rPr>
            </w:pPr>
            <w:r w:rsidRPr="007E1A55">
              <w:rPr>
                <w:rFonts w:ascii="Open Sans" w:hAnsi="Open Sans" w:cs="Open Sans"/>
              </w:rPr>
              <w:t xml:space="preserve">Kontaktna oseba </w:t>
            </w:r>
          </w:p>
          <w:p w14:paraId="7CECCDCF" w14:textId="77777777" w:rsidR="003608BE" w:rsidRPr="007E1A55" w:rsidRDefault="003608BE" w:rsidP="006A0869">
            <w:pPr>
              <w:widowControl w:val="0"/>
              <w:jc w:val="both"/>
              <w:rPr>
                <w:rFonts w:ascii="Open Sans" w:hAnsi="Open Sans" w:cs="Open Sans"/>
              </w:rPr>
            </w:pPr>
          </w:p>
        </w:tc>
        <w:tc>
          <w:tcPr>
            <w:tcW w:w="5879" w:type="dxa"/>
          </w:tcPr>
          <w:p w14:paraId="23A08BE4" w14:textId="77777777" w:rsidR="003608BE" w:rsidRPr="007E1A55" w:rsidRDefault="003608BE" w:rsidP="006A0869">
            <w:pPr>
              <w:widowControl w:val="0"/>
              <w:jc w:val="both"/>
              <w:rPr>
                <w:rFonts w:ascii="Open Sans" w:hAnsi="Open Sans" w:cs="Open Sans"/>
              </w:rPr>
            </w:pPr>
          </w:p>
        </w:tc>
      </w:tr>
      <w:tr w:rsidR="003608BE" w:rsidRPr="007E1A55" w14:paraId="354E80E4" w14:textId="77777777" w:rsidTr="009E2BA4">
        <w:trPr>
          <w:jc w:val="center"/>
        </w:trPr>
        <w:tc>
          <w:tcPr>
            <w:tcW w:w="3544" w:type="dxa"/>
            <w:tcBorders>
              <w:top w:val="single" w:sz="4" w:space="0" w:color="auto"/>
              <w:left w:val="single" w:sz="4" w:space="0" w:color="auto"/>
              <w:bottom w:val="single" w:sz="4" w:space="0" w:color="auto"/>
              <w:right w:val="single" w:sz="4" w:space="0" w:color="auto"/>
            </w:tcBorders>
          </w:tcPr>
          <w:p w14:paraId="27882AF0" w14:textId="77777777" w:rsidR="003608BE" w:rsidRPr="007E1A55" w:rsidRDefault="003608BE" w:rsidP="006A0869">
            <w:pPr>
              <w:widowControl w:val="0"/>
              <w:jc w:val="both"/>
              <w:rPr>
                <w:rFonts w:ascii="Open Sans" w:hAnsi="Open Sans" w:cs="Open Sans"/>
              </w:rPr>
            </w:pPr>
            <w:r w:rsidRPr="007E1A55">
              <w:rPr>
                <w:rFonts w:ascii="Open Sans" w:hAnsi="Open Sans" w:cs="Open Sans"/>
              </w:rPr>
              <w:t>Telefonska številka</w:t>
            </w:r>
          </w:p>
          <w:p w14:paraId="2DE3FA00" w14:textId="77777777" w:rsidR="003608BE" w:rsidRPr="007E1A55" w:rsidRDefault="003608BE" w:rsidP="006A0869">
            <w:pPr>
              <w:widowControl w:val="0"/>
              <w:jc w:val="both"/>
              <w:rPr>
                <w:rFonts w:ascii="Open Sans" w:hAnsi="Open Sans" w:cs="Open Sans"/>
              </w:rPr>
            </w:pPr>
          </w:p>
        </w:tc>
        <w:tc>
          <w:tcPr>
            <w:tcW w:w="5879" w:type="dxa"/>
            <w:tcBorders>
              <w:top w:val="single" w:sz="4" w:space="0" w:color="auto"/>
              <w:left w:val="single" w:sz="4" w:space="0" w:color="auto"/>
              <w:bottom w:val="single" w:sz="4" w:space="0" w:color="auto"/>
              <w:right w:val="single" w:sz="4" w:space="0" w:color="auto"/>
            </w:tcBorders>
          </w:tcPr>
          <w:p w14:paraId="1DFAB069" w14:textId="77777777" w:rsidR="003608BE" w:rsidRPr="007E1A55" w:rsidRDefault="003608BE" w:rsidP="006A0869">
            <w:pPr>
              <w:widowControl w:val="0"/>
              <w:jc w:val="both"/>
              <w:rPr>
                <w:rFonts w:ascii="Open Sans" w:hAnsi="Open Sans" w:cs="Open Sans"/>
              </w:rPr>
            </w:pPr>
          </w:p>
        </w:tc>
      </w:tr>
      <w:tr w:rsidR="003608BE" w:rsidRPr="007E1A55" w14:paraId="17D16BBD" w14:textId="77777777" w:rsidTr="009E2BA4">
        <w:trPr>
          <w:jc w:val="center"/>
        </w:trPr>
        <w:tc>
          <w:tcPr>
            <w:tcW w:w="3544" w:type="dxa"/>
            <w:tcBorders>
              <w:top w:val="single" w:sz="4" w:space="0" w:color="auto"/>
              <w:left w:val="single" w:sz="4" w:space="0" w:color="auto"/>
              <w:bottom w:val="single" w:sz="4" w:space="0" w:color="auto"/>
              <w:right w:val="single" w:sz="4" w:space="0" w:color="auto"/>
            </w:tcBorders>
            <w:vAlign w:val="center"/>
          </w:tcPr>
          <w:p w14:paraId="1FB36F04" w14:textId="77777777" w:rsidR="003608BE" w:rsidRPr="007E1A55" w:rsidRDefault="003608BE" w:rsidP="006A0869">
            <w:pPr>
              <w:widowControl w:val="0"/>
              <w:rPr>
                <w:rFonts w:ascii="Open Sans" w:hAnsi="Open Sans" w:cs="Open Sans"/>
              </w:rPr>
            </w:pPr>
            <w:r w:rsidRPr="007E1A55">
              <w:rPr>
                <w:rFonts w:ascii="Open Sans" w:hAnsi="Open Sans" w:cs="Open Sans"/>
              </w:rPr>
              <w:t>Vse osebe, ki so člani upravnega, vodstvenega ali nadzornega organa tega gospodarskega subjekta ali ki imajo pooblastila za njegovo zastopanje ali odločanje ali nadzor v njem</w:t>
            </w:r>
          </w:p>
        </w:tc>
        <w:tc>
          <w:tcPr>
            <w:tcW w:w="5879" w:type="dxa"/>
            <w:tcBorders>
              <w:top w:val="single" w:sz="4" w:space="0" w:color="auto"/>
              <w:left w:val="single" w:sz="4" w:space="0" w:color="auto"/>
              <w:bottom w:val="single" w:sz="4" w:space="0" w:color="auto"/>
              <w:right w:val="single" w:sz="4" w:space="0" w:color="auto"/>
            </w:tcBorders>
          </w:tcPr>
          <w:p w14:paraId="41B6AB2B" w14:textId="77777777" w:rsidR="003608BE" w:rsidRPr="007E1A55" w:rsidRDefault="003608BE" w:rsidP="006A0869">
            <w:pPr>
              <w:widowControl w:val="0"/>
              <w:jc w:val="both"/>
              <w:rPr>
                <w:rFonts w:ascii="Open Sans" w:hAnsi="Open Sans" w:cs="Open Sans"/>
              </w:rPr>
            </w:pPr>
          </w:p>
        </w:tc>
      </w:tr>
      <w:tr w:rsidR="003608BE" w:rsidRPr="007E1A55" w14:paraId="67C3D35A" w14:textId="77777777" w:rsidTr="009E2BA4">
        <w:trPr>
          <w:trHeight w:val="163"/>
          <w:jc w:val="center"/>
        </w:trPr>
        <w:tc>
          <w:tcPr>
            <w:tcW w:w="3544" w:type="dxa"/>
          </w:tcPr>
          <w:p w14:paraId="581EE057" w14:textId="77777777" w:rsidR="003608BE" w:rsidRPr="007E1A55" w:rsidRDefault="003608BE" w:rsidP="006A0869">
            <w:pPr>
              <w:widowControl w:val="0"/>
              <w:jc w:val="both"/>
              <w:rPr>
                <w:rFonts w:ascii="Open Sans" w:hAnsi="Open Sans" w:cs="Open Sans"/>
              </w:rPr>
            </w:pPr>
            <w:r w:rsidRPr="007E1A55">
              <w:rPr>
                <w:rFonts w:ascii="Open Sans" w:hAnsi="Open Sans" w:cs="Open Sans"/>
              </w:rPr>
              <w:t>Matična številka</w:t>
            </w:r>
          </w:p>
        </w:tc>
        <w:tc>
          <w:tcPr>
            <w:tcW w:w="5879" w:type="dxa"/>
          </w:tcPr>
          <w:p w14:paraId="339149AA" w14:textId="77777777" w:rsidR="003608BE" w:rsidRPr="007E1A55" w:rsidRDefault="003608BE" w:rsidP="006A0869">
            <w:pPr>
              <w:widowControl w:val="0"/>
              <w:jc w:val="both"/>
              <w:rPr>
                <w:rFonts w:ascii="Open Sans" w:hAnsi="Open Sans" w:cs="Open Sans"/>
              </w:rPr>
            </w:pPr>
          </w:p>
        </w:tc>
      </w:tr>
      <w:tr w:rsidR="003608BE" w:rsidRPr="007E1A55" w14:paraId="29751065" w14:textId="77777777" w:rsidTr="009E2BA4">
        <w:trPr>
          <w:jc w:val="center"/>
        </w:trPr>
        <w:tc>
          <w:tcPr>
            <w:tcW w:w="3544" w:type="dxa"/>
          </w:tcPr>
          <w:p w14:paraId="5E90004E" w14:textId="3BACF218" w:rsidR="003608BE" w:rsidRPr="007E1A55" w:rsidRDefault="00983E82" w:rsidP="006A0869">
            <w:pPr>
              <w:widowControl w:val="0"/>
              <w:jc w:val="both"/>
              <w:rPr>
                <w:rFonts w:ascii="Open Sans" w:hAnsi="Open Sans" w:cs="Open Sans"/>
              </w:rPr>
            </w:pPr>
            <w:r>
              <w:rPr>
                <w:rFonts w:ascii="Open Sans" w:hAnsi="Open Sans" w:cs="Open Sans"/>
              </w:rPr>
              <w:t>ID za DDV</w:t>
            </w:r>
          </w:p>
        </w:tc>
        <w:tc>
          <w:tcPr>
            <w:tcW w:w="5879" w:type="dxa"/>
          </w:tcPr>
          <w:p w14:paraId="55689DA8" w14:textId="77777777" w:rsidR="003608BE" w:rsidRPr="007E1A55" w:rsidRDefault="003608BE" w:rsidP="006A0869">
            <w:pPr>
              <w:widowControl w:val="0"/>
              <w:jc w:val="both"/>
              <w:rPr>
                <w:rFonts w:ascii="Open Sans" w:hAnsi="Open Sans" w:cs="Open Sans"/>
              </w:rPr>
            </w:pPr>
          </w:p>
        </w:tc>
      </w:tr>
      <w:tr w:rsidR="003608BE" w:rsidRPr="007E1A55" w14:paraId="39BFF460" w14:textId="77777777" w:rsidTr="009E2BA4">
        <w:trPr>
          <w:jc w:val="center"/>
        </w:trPr>
        <w:tc>
          <w:tcPr>
            <w:tcW w:w="3544" w:type="dxa"/>
          </w:tcPr>
          <w:p w14:paraId="0B02CEC8" w14:textId="77777777" w:rsidR="003608BE" w:rsidRPr="007E1A55" w:rsidRDefault="003608BE" w:rsidP="006A0869">
            <w:pPr>
              <w:widowControl w:val="0"/>
              <w:rPr>
                <w:rFonts w:ascii="Open Sans" w:hAnsi="Open Sans" w:cs="Open Sans"/>
              </w:rPr>
            </w:pPr>
            <w:r w:rsidRPr="007E1A55">
              <w:rPr>
                <w:rFonts w:ascii="Open Sans" w:hAnsi="Open Sans" w:cs="Open Sans"/>
              </w:rPr>
              <w:t>Transakcijski račun in navedba banke</w:t>
            </w:r>
          </w:p>
        </w:tc>
        <w:tc>
          <w:tcPr>
            <w:tcW w:w="5879" w:type="dxa"/>
          </w:tcPr>
          <w:p w14:paraId="05C38B34" w14:textId="77777777" w:rsidR="003608BE" w:rsidRPr="007E1A55" w:rsidRDefault="003608BE" w:rsidP="006A0869">
            <w:pPr>
              <w:widowControl w:val="0"/>
              <w:jc w:val="both"/>
              <w:rPr>
                <w:rFonts w:ascii="Open Sans" w:hAnsi="Open Sans" w:cs="Open Sans"/>
              </w:rPr>
            </w:pPr>
          </w:p>
        </w:tc>
      </w:tr>
      <w:tr w:rsidR="003608BE" w:rsidRPr="007E1A55" w14:paraId="761F3041" w14:textId="77777777" w:rsidTr="009E2BA4">
        <w:trPr>
          <w:trHeight w:val="1426"/>
          <w:jc w:val="center"/>
        </w:trPr>
        <w:tc>
          <w:tcPr>
            <w:tcW w:w="3544" w:type="dxa"/>
          </w:tcPr>
          <w:p w14:paraId="140EE058" w14:textId="77777777" w:rsidR="003608BE" w:rsidRPr="007E1A55" w:rsidRDefault="003608BE" w:rsidP="006A0869">
            <w:pPr>
              <w:widowControl w:val="0"/>
              <w:rPr>
                <w:rFonts w:ascii="Open Sans" w:hAnsi="Open Sans" w:cs="Open Sans"/>
              </w:rPr>
            </w:pPr>
            <w:r w:rsidRPr="007E1A55">
              <w:rPr>
                <w:rFonts w:ascii="Open Sans" w:hAnsi="Open Sans" w:cs="Open Sans"/>
              </w:rPr>
              <w:t>Vsak del javnega naročila (storitev/gradnja/blago), ki se oddaja v podizvajanje (vrsta/opis storitev)</w:t>
            </w:r>
          </w:p>
        </w:tc>
        <w:tc>
          <w:tcPr>
            <w:tcW w:w="5879" w:type="dxa"/>
          </w:tcPr>
          <w:p w14:paraId="19C13ECD" w14:textId="77777777" w:rsidR="003608BE" w:rsidRPr="007E1A55" w:rsidRDefault="003608BE" w:rsidP="006A0869">
            <w:pPr>
              <w:widowControl w:val="0"/>
              <w:jc w:val="both"/>
              <w:rPr>
                <w:rFonts w:ascii="Open Sans" w:hAnsi="Open Sans" w:cs="Open Sans"/>
              </w:rPr>
            </w:pPr>
          </w:p>
          <w:p w14:paraId="2593061B" w14:textId="77777777" w:rsidR="003608BE" w:rsidRPr="007E1A55" w:rsidRDefault="003608BE" w:rsidP="006A0869">
            <w:pPr>
              <w:widowControl w:val="0"/>
              <w:jc w:val="both"/>
              <w:rPr>
                <w:rFonts w:ascii="Open Sans" w:hAnsi="Open Sans" w:cs="Open Sans"/>
              </w:rPr>
            </w:pPr>
          </w:p>
          <w:p w14:paraId="145E062A" w14:textId="77777777" w:rsidR="003608BE" w:rsidRPr="007E1A55" w:rsidRDefault="003608BE" w:rsidP="006A0869">
            <w:pPr>
              <w:widowControl w:val="0"/>
              <w:rPr>
                <w:rFonts w:ascii="Open Sans" w:hAnsi="Open Sans" w:cs="Open Sans"/>
              </w:rPr>
            </w:pPr>
          </w:p>
        </w:tc>
      </w:tr>
      <w:tr w:rsidR="003608BE" w:rsidRPr="007E1A55" w14:paraId="49B594AC" w14:textId="77777777" w:rsidTr="009E2BA4">
        <w:trPr>
          <w:trHeight w:val="208"/>
          <w:jc w:val="center"/>
        </w:trPr>
        <w:tc>
          <w:tcPr>
            <w:tcW w:w="3544" w:type="dxa"/>
          </w:tcPr>
          <w:p w14:paraId="258B13E4" w14:textId="77777777" w:rsidR="003608BE" w:rsidRPr="007E1A55" w:rsidRDefault="003608BE" w:rsidP="006A0869">
            <w:pPr>
              <w:widowControl w:val="0"/>
              <w:rPr>
                <w:rFonts w:ascii="Open Sans" w:hAnsi="Open Sans" w:cs="Open Sans"/>
              </w:rPr>
            </w:pPr>
            <w:r w:rsidRPr="007E1A55">
              <w:rPr>
                <w:rFonts w:ascii="Open Sans" w:hAnsi="Open Sans" w:cs="Open Sans"/>
              </w:rPr>
              <w:t>Količina/Delež (%) javnega naročila, ki se oddaja v podizvajanje</w:t>
            </w:r>
          </w:p>
        </w:tc>
        <w:tc>
          <w:tcPr>
            <w:tcW w:w="5879" w:type="dxa"/>
          </w:tcPr>
          <w:p w14:paraId="6386E96B" w14:textId="77777777" w:rsidR="003608BE" w:rsidRPr="007E1A55" w:rsidRDefault="003608BE" w:rsidP="006A0869">
            <w:pPr>
              <w:widowControl w:val="0"/>
              <w:jc w:val="both"/>
              <w:rPr>
                <w:rFonts w:ascii="Open Sans" w:hAnsi="Open Sans" w:cs="Open Sans"/>
              </w:rPr>
            </w:pPr>
          </w:p>
        </w:tc>
      </w:tr>
      <w:tr w:rsidR="003608BE" w:rsidRPr="007E1A55" w14:paraId="3653453C" w14:textId="77777777" w:rsidTr="009E2BA4">
        <w:trPr>
          <w:jc w:val="center"/>
        </w:trPr>
        <w:tc>
          <w:tcPr>
            <w:tcW w:w="3544" w:type="dxa"/>
          </w:tcPr>
          <w:p w14:paraId="56156C6A" w14:textId="183388F8" w:rsidR="003608BE" w:rsidRPr="007E1A55" w:rsidRDefault="003608BE" w:rsidP="006A0869">
            <w:pPr>
              <w:widowControl w:val="0"/>
              <w:jc w:val="both"/>
              <w:rPr>
                <w:rFonts w:ascii="Open Sans" w:hAnsi="Open Sans" w:cs="Open Sans"/>
              </w:rPr>
            </w:pPr>
            <w:r w:rsidRPr="007E1A55">
              <w:rPr>
                <w:rFonts w:ascii="Open Sans" w:hAnsi="Open Sans" w:cs="Open Sans"/>
              </w:rPr>
              <w:t xml:space="preserve">Kraj izvedbe </w:t>
            </w:r>
            <w:r w:rsidR="00EC0BC3">
              <w:rPr>
                <w:rFonts w:ascii="Open Sans" w:hAnsi="Open Sans" w:cs="Open Sans"/>
              </w:rPr>
              <w:t>storitev</w:t>
            </w:r>
          </w:p>
        </w:tc>
        <w:tc>
          <w:tcPr>
            <w:tcW w:w="5879" w:type="dxa"/>
          </w:tcPr>
          <w:p w14:paraId="0EED07DC" w14:textId="77777777" w:rsidR="003608BE" w:rsidRPr="007E1A55" w:rsidRDefault="003608BE" w:rsidP="006A0869">
            <w:pPr>
              <w:widowControl w:val="0"/>
              <w:jc w:val="both"/>
              <w:rPr>
                <w:rFonts w:ascii="Open Sans" w:hAnsi="Open Sans" w:cs="Open Sans"/>
              </w:rPr>
            </w:pPr>
          </w:p>
        </w:tc>
      </w:tr>
      <w:tr w:rsidR="003608BE" w:rsidRPr="007E1A55" w14:paraId="136503BE" w14:textId="77777777" w:rsidTr="009E2BA4">
        <w:trPr>
          <w:trHeight w:val="305"/>
          <w:jc w:val="center"/>
        </w:trPr>
        <w:tc>
          <w:tcPr>
            <w:tcW w:w="3544" w:type="dxa"/>
          </w:tcPr>
          <w:p w14:paraId="3393DF1F" w14:textId="0C1A3F5B" w:rsidR="003608BE" w:rsidRPr="007E1A55" w:rsidRDefault="003608BE" w:rsidP="006A0869">
            <w:pPr>
              <w:widowControl w:val="0"/>
              <w:jc w:val="both"/>
              <w:rPr>
                <w:rFonts w:ascii="Open Sans" w:hAnsi="Open Sans" w:cs="Open Sans"/>
              </w:rPr>
            </w:pPr>
            <w:r w:rsidRPr="007E1A55">
              <w:rPr>
                <w:rFonts w:ascii="Open Sans" w:hAnsi="Open Sans" w:cs="Open Sans"/>
              </w:rPr>
              <w:t xml:space="preserve">Rok izvedbe </w:t>
            </w:r>
            <w:r w:rsidR="00EC0BC3">
              <w:rPr>
                <w:rFonts w:ascii="Open Sans" w:hAnsi="Open Sans" w:cs="Open Sans"/>
              </w:rPr>
              <w:t>storitev</w:t>
            </w:r>
          </w:p>
        </w:tc>
        <w:tc>
          <w:tcPr>
            <w:tcW w:w="5879" w:type="dxa"/>
          </w:tcPr>
          <w:p w14:paraId="4AE37750" w14:textId="77777777" w:rsidR="003608BE" w:rsidRPr="007E1A55" w:rsidRDefault="003608BE" w:rsidP="006A0869">
            <w:pPr>
              <w:widowControl w:val="0"/>
              <w:jc w:val="both"/>
              <w:rPr>
                <w:rFonts w:ascii="Open Sans" w:hAnsi="Open Sans" w:cs="Open Sans"/>
              </w:rPr>
            </w:pPr>
          </w:p>
        </w:tc>
      </w:tr>
    </w:tbl>
    <w:p w14:paraId="254D5509" w14:textId="77777777" w:rsidR="003608BE" w:rsidRPr="007E1A55" w:rsidRDefault="003608BE" w:rsidP="006A0869">
      <w:pPr>
        <w:widowControl w:val="0"/>
        <w:tabs>
          <w:tab w:val="left" w:pos="567"/>
          <w:tab w:val="left" w:pos="851"/>
          <w:tab w:val="left" w:pos="993"/>
        </w:tabs>
        <w:suppressAutoHyphens/>
        <w:jc w:val="both"/>
        <w:rPr>
          <w:rFonts w:ascii="Open Sans" w:hAnsi="Open Sans" w:cs="Open Sans"/>
          <w:lang w:eastAsia="ar-SA"/>
        </w:rPr>
      </w:pPr>
    </w:p>
    <w:p w14:paraId="5330D6CA" w14:textId="77777777" w:rsidR="003608BE" w:rsidRPr="007E1A55" w:rsidRDefault="003608BE" w:rsidP="006A0869">
      <w:pPr>
        <w:widowControl w:val="0"/>
        <w:jc w:val="center"/>
        <w:rPr>
          <w:rFonts w:ascii="Open Sans" w:hAnsi="Open Sans" w:cs="Open Sans"/>
          <w:b/>
          <w:bCs/>
        </w:rPr>
      </w:pPr>
      <w:r w:rsidRPr="007E1A55">
        <w:rPr>
          <w:rFonts w:ascii="Open Sans" w:hAnsi="Open Sans" w:cs="Open Sans"/>
          <w:b/>
          <w:bCs/>
        </w:rPr>
        <w:t>SOGLASJE ZA NEPOSREDNO PLAČEVANJE PODIZVAJALCEM</w:t>
      </w:r>
    </w:p>
    <w:p w14:paraId="13ACDC8D" w14:textId="77777777" w:rsidR="003608BE" w:rsidRPr="007E1A55" w:rsidRDefault="003608BE" w:rsidP="006A0869">
      <w:pPr>
        <w:widowControl w:val="0"/>
        <w:jc w:val="both"/>
        <w:rPr>
          <w:rFonts w:ascii="Open Sans" w:hAnsi="Open Sans" w:cs="Open Sans"/>
        </w:rPr>
      </w:pPr>
    </w:p>
    <w:p w14:paraId="6995C68A" w14:textId="77777777" w:rsidR="003608BE" w:rsidRPr="007E1A55" w:rsidRDefault="003608BE" w:rsidP="006A0869">
      <w:pPr>
        <w:widowControl w:val="0"/>
        <w:jc w:val="both"/>
        <w:rPr>
          <w:rFonts w:ascii="Open Sans" w:hAnsi="Open Sans" w:cs="Open Sans"/>
        </w:rPr>
      </w:pPr>
    </w:p>
    <w:p w14:paraId="31EE9A9D" w14:textId="77777777" w:rsidR="003608BE" w:rsidRPr="007E1A55" w:rsidRDefault="003608BE" w:rsidP="006A0869">
      <w:pPr>
        <w:widowControl w:val="0"/>
        <w:jc w:val="both"/>
        <w:rPr>
          <w:rFonts w:ascii="Open Sans" w:hAnsi="Open Sans" w:cs="Open Sans"/>
        </w:rPr>
      </w:pPr>
      <w:r w:rsidRPr="007E1A55">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3608BE" w:rsidRPr="007E1A55" w14:paraId="5100449E" w14:textId="77777777" w:rsidTr="009E2BA4">
        <w:tc>
          <w:tcPr>
            <w:tcW w:w="4820" w:type="dxa"/>
          </w:tcPr>
          <w:p w14:paraId="29AE43E4" w14:textId="77777777" w:rsidR="003608BE" w:rsidRPr="007E1A55" w:rsidRDefault="003608BE" w:rsidP="006A0869">
            <w:pPr>
              <w:widowControl w:val="0"/>
              <w:numPr>
                <w:ilvl w:val="0"/>
                <w:numId w:val="4"/>
              </w:numPr>
              <w:ind w:left="318" w:hanging="426"/>
              <w:jc w:val="both"/>
              <w:rPr>
                <w:rFonts w:ascii="Open Sans" w:hAnsi="Open Sans" w:cs="Open Sans"/>
                <w:b/>
              </w:rPr>
            </w:pPr>
            <w:r w:rsidRPr="007E1A55">
              <w:rPr>
                <w:rFonts w:ascii="Open Sans" w:hAnsi="Open Sans" w:cs="Open Sans"/>
              </w:rPr>
              <w:t>zahtevam in soglašam,</w:t>
            </w:r>
          </w:p>
        </w:tc>
        <w:tc>
          <w:tcPr>
            <w:tcW w:w="4394" w:type="dxa"/>
          </w:tcPr>
          <w:p w14:paraId="1D6F46EA" w14:textId="77777777" w:rsidR="003608BE" w:rsidRPr="007E1A55" w:rsidRDefault="003608BE" w:rsidP="006A0869">
            <w:pPr>
              <w:widowControl w:val="0"/>
              <w:numPr>
                <w:ilvl w:val="0"/>
                <w:numId w:val="4"/>
              </w:numPr>
              <w:ind w:left="459"/>
              <w:jc w:val="both"/>
              <w:rPr>
                <w:rFonts w:ascii="Open Sans" w:hAnsi="Open Sans" w:cs="Open Sans"/>
                <w:b/>
              </w:rPr>
            </w:pPr>
            <w:r w:rsidRPr="007E1A55">
              <w:rPr>
                <w:rFonts w:ascii="Open Sans" w:hAnsi="Open Sans" w:cs="Open Sans"/>
              </w:rPr>
              <w:t>ne soglašam,</w:t>
            </w:r>
          </w:p>
        </w:tc>
      </w:tr>
    </w:tbl>
    <w:p w14:paraId="1255316D" w14:textId="77777777" w:rsidR="003608BE" w:rsidRPr="007E1A55" w:rsidRDefault="003608BE" w:rsidP="006A0869">
      <w:pPr>
        <w:widowControl w:val="0"/>
        <w:jc w:val="both"/>
        <w:rPr>
          <w:rFonts w:ascii="Open Sans" w:hAnsi="Open Sans" w:cs="Open Sans"/>
        </w:rPr>
      </w:pPr>
    </w:p>
    <w:p w14:paraId="6955D5C6" w14:textId="77777777" w:rsidR="003608BE" w:rsidRPr="007E1A55" w:rsidRDefault="003608BE" w:rsidP="006A0869">
      <w:pPr>
        <w:widowControl w:val="0"/>
        <w:jc w:val="both"/>
        <w:rPr>
          <w:rFonts w:ascii="Open Sans" w:hAnsi="Open Sans" w:cs="Open Sans"/>
        </w:rPr>
      </w:pPr>
      <w:r w:rsidRPr="007E1A55">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 ki ga bo naročniku izstavil ponudnik.</w:t>
      </w:r>
    </w:p>
    <w:p w14:paraId="4759013B" w14:textId="14FA15B7" w:rsidR="003608BE" w:rsidRDefault="003608BE" w:rsidP="006A0869">
      <w:pPr>
        <w:widowControl w:val="0"/>
        <w:jc w:val="both"/>
        <w:rPr>
          <w:rFonts w:ascii="Open Sans" w:hAnsi="Open Sans" w:cs="Open Sans"/>
        </w:rPr>
      </w:pPr>
    </w:p>
    <w:p w14:paraId="591FBD0F" w14:textId="77777777" w:rsidR="001971A0" w:rsidRPr="007E1A55" w:rsidRDefault="001971A0" w:rsidP="006A086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3608BE" w:rsidRPr="007E1A55" w14:paraId="22B05F7C" w14:textId="77777777" w:rsidTr="009E2BA4">
        <w:trPr>
          <w:trHeight w:val="235"/>
        </w:trPr>
        <w:tc>
          <w:tcPr>
            <w:tcW w:w="3374" w:type="dxa"/>
            <w:tcBorders>
              <w:bottom w:val="single" w:sz="4" w:space="0" w:color="auto"/>
            </w:tcBorders>
          </w:tcPr>
          <w:p w14:paraId="3C910129" w14:textId="77777777" w:rsidR="003608BE" w:rsidRPr="007E1A55" w:rsidRDefault="003608BE" w:rsidP="006A0869">
            <w:pPr>
              <w:widowControl w:val="0"/>
              <w:jc w:val="both"/>
              <w:rPr>
                <w:rFonts w:ascii="Open Sans" w:hAnsi="Open Sans" w:cs="Open Sans"/>
                <w:snapToGrid w:val="0"/>
              </w:rPr>
            </w:pPr>
          </w:p>
        </w:tc>
        <w:tc>
          <w:tcPr>
            <w:tcW w:w="2977" w:type="dxa"/>
          </w:tcPr>
          <w:p w14:paraId="21E65BBC" w14:textId="77777777" w:rsidR="003608BE" w:rsidRPr="007E1A55" w:rsidRDefault="003608BE" w:rsidP="006A0869">
            <w:pPr>
              <w:widowControl w:val="0"/>
              <w:jc w:val="both"/>
              <w:rPr>
                <w:rFonts w:ascii="Open Sans" w:hAnsi="Open Sans" w:cs="Open Sans"/>
                <w:snapToGrid w:val="0"/>
              </w:rPr>
            </w:pPr>
          </w:p>
        </w:tc>
        <w:tc>
          <w:tcPr>
            <w:tcW w:w="3119" w:type="dxa"/>
            <w:tcBorders>
              <w:bottom w:val="single" w:sz="4" w:space="0" w:color="auto"/>
            </w:tcBorders>
          </w:tcPr>
          <w:p w14:paraId="1D5A0CF9" w14:textId="77777777" w:rsidR="003608BE" w:rsidRPr="007E1A55" w:rsidRDefault="003608BE" w:rsidP="006A0869">
            <w:pPr>
              <w:widowControl w:val="0"/>
              <w:jc w:val="both"/>
              <w:rPr>
                <w:rFonts w:ascii="Open Sans" w:hAnsi="Open Sans" w:cs="Open Sans"/>
                <w:snapToGrid w:val="0"/>
              </w:rPr>
            </w:pPr>
          </w:p>
        </w:tc>
      </w:tr>
      <w:tr w:rsidR="003608BE" w:rsidRPr="007E1A55" w14:paraId="1E86BDC2" w14:textId="77777777" w:rsidTr="009E2BA4">
        <w:trPr>
          <w:trHeight w:val="235"/>
        </w:trPr>
        <w:tc>
          <w:tcPr>
            <w:tcW w:w="3374" w:type="dxa"/>
            <w:tcBorders>
              <w:top w:val="single" w:sz="4" w:space="0" w:color="auto"/>
            </w:tcBorders>
          </w:tcPr>
          <w:p w14:paraId="634BE645"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snapToGrid w:val="0"/>
              </w:rPr>
              <w:t>kraj, datum</w:t>
            </w:r>
          </w:p>
        </w:tc>
        <w:tc>
          <w:tcPr>
            <w:tcW w:w="2977" w:type="dxa"/>
          </w:tcPr>
          <w:p w14:paraId="71CDD72E"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snapToGrid w:val="0"/>
              </w:rPr>
              <w:t>žig</w:t>
            </w:r>
          </w:p>
        </w:tc>
        <w:tc>
          <w:tcPr>
            <w:tcW w:w="3119" w:type="dxa"/>
            <w:tcBorders>
              <w:top w:val="single" w:sz="4" w:space="0" w:color="auto"/>
            </w:tcBorders>
          </w:tcPr>
          <w:p w14:paraId="00C4F20E" w14:textId="77777777" w:rsidR="003608BE" w:rsidRPr="007E1A55" w:rsidRDefault="003608BE" w:rsidP="006A0869">
            <w:pPr>
              <w:widowControl w:val="0"/>
              <w:jc w:val="center"/>
              <w:rPr>
                <w:rFonts w:ascii="Open Sans" w:hAnsi="Open Sans" w:cs="Open Sans"/>
                <w:snapToGrid w:val="0"/>
              </w:rPr>
            </w:pPr>
            <w:r w:rsidRPr="007E1A55">
              <w:rPr>
                <w:rFonts w:ascii="Open Sans" w:hAnsi="Open Sans" w:cs="Open Sans"/>
              </w:rPr>
              <w:t xml:space="preserve">ime in priimek ter </w:t>
            </w:r>
            <w:r w:rsidRPr="007E1A55">
              <w:rPr>
                <w:rFonts w:ascii="Open Sans" w:hAnsi="Open Sans" w:cs="Open Sans"/>
                <w:snapToGrid w:val="0"/>
                <w:color w:val="000000"/>
              </w:rPr>
              <w:t>podpis odgovorne osebe podizvajalca</w:t>
            </w:r>
          </w:p>
        </w:tc>
      </w:tr>
    </w:tbl>
    <w:p w14:paraId="322A7792" w14:textId="77777777" w:rsidR="003608BE" w:rsidRPr="007E1A55" w:rsidRDefault="003608BE" w:rsidP="006A0869">
      <w:pPr>
        <w:widowControl w:val="0"/>
        <w:tabs>
          <w:tab w:val="left" w:pos="567"/>
          <w:tab w:val="left" w:pos="851"/>
          <w:tab w:val="left" w:pos="993"/>
        </w:tabs>
        <w:suppressAutoHyphens/>
        <w:jc w:val="both"/>
        <w:rPr>
          <w:rFonts w:ascii="Open Sans" w:hAnsi="Open Sans" w:cs="Open Sans"/>
          <w:lang w:eastAsia="ar-SA"/>
        </w:rPr>
      </w:pPr>
    </w:p>
    <w:p w14:paraId="24769C07" w14:textId="77777777" w:rsidR="003608BE" w:rsidRPr="0068339E" w:rsidRDefault="003608BE" w:rsidP="006A0869">
      <w:pPr>
        <w:widowControl w:val="0"/>
        <w:tabs>
          <w:tab w:val="left" w:pos="284"/>
        </w:tabs>
        <w:jc w:val="both"/>
        <w:rPr>
          <w:rFonts w:ascii="Open Sans" w:hAnsi="Open Sans" w:cs="Open Sans"/>
          <w:i/>
          <w:iCs/>
          <w:sz w:val="16"/>
          <w:szCs w:val="16"/>
        </w:rPr>
      </w:pPr>
      <w:r w:rsidRPr="0068339E">
        <w:rPr>
          <w:rFonts w:ascii="Open Sans" w:hAnsi="Open Sans" w:cs="Open Sans"/>
          <w:b/>
          <w:i/>
          <w:sz w:val="16"/>
          <w:szCs w:val="16"/>
        </w:rPr>
        <w:t>Opomba:</w:t>
      </w:r>
      <w:r w:rsidRPr="0068339E">
        <w:rPr>
          <w:rFonts w:ascii="Open Sans" w:hAnsi="Open Sans" w:cs="Open Sans"/>
          <w:i/>
          <w:sz w:val="16"/>
          <w:szCs w:val="16"/>
        </w:rPr>
        <w:t xml:space="preserve"> </w:t>
      </w:r>
      <w:r w:rsidRPr="0068339E">
        <w:rPr>
          <w:rFonts w:ascii="Open Sans" w:hAnsi="Open Sans" w:cs="Open Sans"/>
          <w:i/>
          <w:iCs/>
          <w:sz w:val="16"/>
          <w:szCs w:val="16"/>
        </w:rPr>
        <w:t>Obrazec se izpolni za vsakega podizvajalca posebej.</w:t>
      </w:r>
    </w:p>
    <w:p w14:paraId="754C8BE6" w14:textId="77777777" w:rsidR="003608BE" w:rsidRPr="0068339E" w:rsidRDefault="003608BE" w:rsidP="006A0869">
      <w:pPr>
        <w:widowControl w:val="0"/>
        <w:tabs>
          <w:tab w:val="left" w:pos="567"/>
          <w:tab w:val="num" w:pos="851"/>
          <w:tab w:val="left" w:pos="993"/>
        </w:tabs>
        <w:jc w:val="both"/>
        <w:rPr>
          <w:rFonts w:ascii="Open Sans" w:hAnsi="Open Sans" w:cs="Open Sans"/>
          <w:b/>
          <w:i/>
          <w:sz w:val="16"/>
          <w:szCs w:val="16"/>
        </w:rPr>
      </w:pPr>
    </w:p>
    <w:p w14:paraId="149FE677" w14:textId="6673214F" w:rsidR="003608BE" w:rsidRDefault="003608BE" w:rsidP="006A0869">
      <w:pPr>
        <w:widowControl w:val="0"/>
        <w:tabs>
          <w:tab w:val="left" w:pos="567"/>
          <w:tab w:val="num" w:pos="851"/>
          <w:tab w:val="left" w:pos="993"/>
        </w:tabs>
        <w:jc w:val="both"/>
        <w:rPr>
          <w:rFonts w:ascii="Open Sans" w:hAnsi="Open Sans" w:cs="Open Sans"/>
          <w:i/>
          <w:sz w:val="16"/>
          <w:szCs w:val="16"/>
        </w:rPr>
      </w:pPr>
      <w:r w:rsidRPr="0068339E">
        <w:rPr>
          <w:rFonts w:ascii="Open Sans" w:hAnsi="Open Sans" w:cs="Open Sans"/>
          <w:b/>
          <w:i/>
          <w:sz w:val="16"/>
          <w:szCs w:val="16"/>
        </w:rPr>
        <w:t xml:space="preserve">Navodilo: </w:t>
      </w:r>
      <w:r w:rsidRPr="0068339E">
        <w:rPr>
          <w:rFonts w:ascii="Open Sans" w:hAnsi="Open Sans" w:cs="Open Sans"/>
          <w:i/>
          <w:sz w:val="16"/>
          <w:szCs w:val="16"/>
        </w:rPr>
        <w:t>Obrazec se po potrebi kopira!</w:t>
      </w:r>
    </w:p>
    <w:p w14:paraId="69D1CCA2" w14:textId="30A44323" w:rsidR="00524989" w:rsidRDefault="00524989" w:rsidP="006A0869">
      <w:pPr>
        <w:widowControl w:val="0"/>
        <w:tabs>
          <w:tab w:val="left" w:pos="567"/>
          <w:tab w:val="num" w:pos="851"/>
          <w:tab w:val="left" w:pos="993"/>
        </w:tabs>
        <w:jc w:val="both"/>
        <w:rPr>
          <w:rFonts w:ascii="Open Sans" w:hAnsi="Open Sans" w:cs="Open Sans"/>
          <w:i/>
          <w:sz w:val="16"/>
          <w:szCs w:val="16"/>
        </w:rPr>
      </w:pPr>
    </w:p>
    <w:p w14:paraId="28B058DA" w14:textId="104D7372" w:rsidR="00524989" w:rsidRDefault="00524989" w:rsidP="006A0869">
      <w:pPr>
        <w:widowControl w:val="0"/>
        <w:tabs>
          <w:tab w:val="left" w:pos="567"/>
          <w:tab w:val="num" w:pos="851"/>
          <w:tab w:val="left" w:pos="993"/>
        </w:tabs>
        <w:jc w:val="both"/>
        <w:rPr>
          <w:rFonts w:ascii="Open Sans" w:hAnsi="Open Sans" w:cs="Open Sans"/>
          <w:i/>
          <w:sz w:val="16"/>
          <w:szCs w:val="16"/>
        </w:rPr>
      </w:pP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524989" w:rsidRPr="00EF199A" w14:paraId="5BE906E9" w14:textId="77777777" w:rsidTr="00007B46">
        <w:tc>
          <w:tcPr>
            <w:tcW w:w="8003" w:type="dxa"/>
            <w:tcBorders>
              <w:top w:val="single" w:sz="4" w:space="0" w:color="auto"/>
              <w:left w:val="single" w:sz="4" w:space="0" w:color="auto"/>
              <w:bottom w:val="single" w:sz="4" w:space="0" w:color="auto"/>
              <w:right w:val="single" w:sz="4" w:space="0" w:color="808080"/>
            </w:tcBorders>
            <w:hideMark/>
          </w:tcPr>
          <w:p w14:paraId="3FA502FF" w14:textId="77777777" w:rsidR="00524989" w:rsidRPr="00EF199A" w:rsidRDefault="00524989" w:rsidP="00007B46">
            <w:pPr>
              <w:keepLines/>
              <w:widowControl w:val="0"/>
              <w:rPr>
                <w:rFonts w:ascii="Open Sans" w:hAnsi="Open Sans" w:cs="Open Sans"/>
              </w:rPr>
            </w:pPr>
            <w:r w:rsidRPr="00EF199A">
              <w:rPr>
                <w:rFonts w:ascii="Open Sans" w:hAnsi="Open Sans" w:cs="Open Sans"/>
              </w:rPr>
              <w:t xml:space="preserve">POTRDILO NAROČNIKA O OGLEDU OBJEKTA </w:t>
            </w:r>
          </w:p>
        </w:tc>
        <w:tc>
          <w:tcPr>
            <w:tcW w:w="1417" w:type="dxa"/>
            <w:tcBorders>
              <w:top w:val="single" w:sz="4" w:space="0" w:color="auto"/>
              <w:left w:val="single" w:sz="4" w:space="0" w:color="808080"/>
              <w:bottom w:val="single" w:sz="4" w:space="0" w:color="auto"/>
              <w:right w:val="single" w:sz="4" w:space="0" w:color="auto"/>
            </w:tcBorders>
            <w:hideMark/>
          </w:tcPr>
          <w:p w14:paraId="3870D6B1" w14:textId="76B07F7E" w:rsidR="00524989" w:rsidRPr="00EF199A" w:rsidRDefault="00524989" w:rsidP="00007B46">
            <w:pPr>
              <w:keepLines/>
              <w:widowControl w:val="0"/>
              <w:rPr>
                <w:rFonts w:ascii="Open Sans" w:hAnsi="Open Sans" w:cs="Open Sans"/>
                <w:b/>
                <w:i/>
              </w:rPr>
            </w:pPr>
            <w:r w:rsidRPr="00EF199A">
              <w:rPr>
                <w:rFonts w:ascii="Open Sans" w:hAnsi="Open Sans" w:cs="Open Sans"/>
                <w:b/>
                <w:i/>
              </w:rPr>
              <w:t xml:space="preserve">Priloga </w:t>
            </w:r>
            <w:r>
              <w:rPr>
                <w:rFonts w:ascii="Open Sans" w:hAnsi="Open Sans" w:cs="Open Sans"/>
                <w:b/>
                <w:i/>
              </w:rPr>
              <w:t>5</w:t>
            </w:r>
          </w:p>
        </w:tc>
      </w:tr>
    </w:tbl>
    <w:p w14:paraId="15BB04D8" w14:textId="77777777" w:rsidR="00524989" w:rsidRPr="00EF199A" w:rsidRDefault="00524989" w:rsidP="00524989">
      <w:pPr>
        <w:keepLines/>
        <w:widowControl w:val="0"/>
        <w:jc w:val="both"/>
        <w:rPr>
          <w:rFonts w:ascii="Open Sans" w:hAnsi="Open Sans" w:cs="Open Sans"/>
        </w:rPr>
      </w:pPr>
    </w:p>
    <w:p w14:paraId="42B59109" w14:textId="77777777" w:rsidR="00524989" w:rsidRPr="00EF199A" w:rsidRDefault="00524989" w:rsidP="00524989">
      <w:pPr>
        <w:keepLines/>
        <w:widowControl w:val="0"/>
        <w:jc w:val="both"/>
        <w:rPr>
          <w:rFonts w:ascii="Open Sans" w:hAnsi="Open Sans" w:cs="Open Sans"/>
        </w:rPr>
      </w:pPr>
    </w:p>
    <w:p w14:paraId="4A89D372" w14:textId="77777777" w:rsidR="00524989" w:rsidRPr="00EF199A" w:rsidRDefault="00524989" w:rsidP="00524989">
      <w:pPr>
        <w:keepLines/>
        <w:widowControl w:val="0"/>
        <w:numPr>
          <w:ilvl w:val="12"/>
          <w:numId w:val="0"/>
        </w:numPr>
        <w:tabs>
          <w:tab w:val="left" w:pos="7371"/>
        </w:tabs>
        <w:rPr>
          <w:rFonts w:ascii="Open Sans" w:hAnsi="Open Sans" w:cs="Open Sans"/>
          <w:lang w:eastAsia="en-US"/>
        </w:rPr>
      </w:pPr>
    </w:p>
    <w:p w14:paraId="2E93EE2F" w14:textId="77777777" w:rsidR="00524989" w:rsidRPr="00524989" w:rsidRDefault="00524989" w:rsidP="00524989">
      <w:pPr>
        <w:keepLines/>
        <w:widowControl w:val="0"/>
        <w:numPr>
          <w:ilvl w:val="12"/>
          <w:numId w:val="0"/>
        </w:numPr>
        <w:tabs>
          <w:tab w:val="left" w:pos="7371"/>
        </w:tabs>
        <w:jc w:val="center"/>
        <w:rPr>
          <w:rFonts w:ascii="Open Sans" w:hAnsi="Open Sans" w:cs="Open Sans"/>
          <w:b/>
          <w:noProof/>
        </w:rPr>
      </w:pPr>
      <w:r w:rsidRPr="00524989">
        <w:rPr>
          <w:rFonts w:ascii="Open Sans" w:hAnsi="Open Sans" w:cs="Open Sans"/>
          <w:b/>
          <w:noProof/>
        </w:rPr>
        <w:t>ENLJ-SPV-58/26 - PREGLEDNI REMONT GENERATORJA 3</w:t>
      </w:r>
    </w:p>
    <w:p w14:paraId="45615C32" w14:textId="77777777" w:rsidR="00524989" w:rsidRPr="00EF199A" w:rsidRDefault="00524989" w:rsidP="00524989">
      <w:pPr>
        <w:keepLines/>
        <w:widowControl w:val="0"/>
        <w:numPr>
          <w:ilvl w:val="12"/>
          <w:numId w:val="0"/>
        </w:numPr>
        <w:tabs>
          <w:tab w:val="left" w:pos="7371"/>
        </w:tabs>
        <w:jc w:val="center"/>
        <w:rPr>
          <w:rFonts w:ascii="Open Sans" w:hAnsi="Open Sans" w:cs="Open Sans"/>
          <w:lang w:eastAsia="en-US"/>
        </w:rPr>
      </w:pPr>
    </w:p>
    <w:p w14:paraId="431AD3BD" w14:textId="3E5D28DB" w:rsidR="00524989" w:rsidRDefault="00524989" w:rsidP="00524989">
      <w:pPr>
        <w:keepLines/>
        <w:widowControl w:val="0"/>
        <w:numPr>
          <w:ilvl w:val="12"/>
          <w:numId w:val="0"/>
        </w:numPr>
        <w:tabs>
          <w:tab w:val="left" w:pos="7371"/>
        </w:tabs>
        <w:rPr>
          <w:rFonts w:ascii="Open Sans" w:hAnsi="Open Sans" w:cs="Open Sans"/>
          <w:lang w:eastAsia="en-US"/>
        </w:rPr>
      </w:pPr>
    </w:p>
    <w:p w14:paraId="16F529CF" w14:textId="77777777" w:rsidR="00524989" w:rsidRPr="00EF199A" w:rsidRDefault="00524989" w:rsidP="00524989">
      <w:pPr>
        <w:keepLines/>
        <w:widowControl w:val="0"/>
        <w:numPr>
          <w:ilvl w:val="12"/>
          <w:numId w:val="0"/>
        </w:numPr>
        <w:tabs>
          <w:tab w:val="left" w:pos="7371"/>
        </w:tabs>
        <w:rPr>
          <w:rFonts w:ascii="Open Sans" w:hAnsi="Open Sans" w:cs="Open Sans"/>
          <w:lang w:eastAsia="en-US"/>
        </w:rPr>
      </w:pPr>
    </w:p>
    <w:p w14:paraId="7739D0E0" w14:textId="77777777" w:rsidR="00524989" w:rsidRPr="00EF199A" w:rsidRDefault="00524989" w:rsidP="00524989">
      <w:pPr>
        <w:keepLines/>
        <w:widowControl w:val="0"/>
        <w:numPr>
          <w:ilvl w:val="12"/>
          <w:numId w:val="0"/>
        </w:numPr>
        <w:tabs>
          <w:tab w:val="left" w:pos="7371"/>
        </w:tabs>
        <w:jc w:val="center"/>
        <w:rPr>
          <w:rFonts w:ascii="Open Sans" w:hAnsi="Open Sans" w:cs="Open Sans"/>
          <w:b/>
          <w:lang w:eastAsia="en-US"/>
        </w:rPr>
      </w:pPr>
      <w:r w:rsidRPr="00EF199A">
        <w:rPr>
          <w:rFonts w:ascii="Open Sans" w:hAnsi="Open Sans" w:cs="Open Sans"/>
          <w:b/>
        </w:rPr>
        <w:t xml:space="preserve">POTRDILO NAROČNIKA O OGLEDU OBJEKTA </w:t>
      </w:r>
    </w:p>
    <w:p w14:paraId="000F0BB4" w14:textId="77777777" w:rsidR="00524989" w:rsidRPr="00EF199A" w:rsidRDefault="00524989" w:rsidP="00524989">
      <w:pPr>
        <w:keepLines/>
        <w:widowControl w:val="0"/>
        <w:numPr>
          <w:ilvl w:val="12"/>
          <w:numId w:val="0"/>
        </w:numPr>
        <w:tabs>
          <w:tab w:val="left" w:pos="7371"/>
        </w:tabs>
        <w:jc w:val="both"/>
        <w:rPr>
          <w:rFonts w:ascii="Open Sans" w:hAnsi="Open Sans" w:cs="Open Sans"/>
          <w:lang w:eastAsia="en-US"/>
        </w:rPr>
      </w:pPr>
    </w:p>
    <w:p w14:paraId="5C40A246" w14:textId="5808D2A3" w:rsidR="00524989" w:rsidRDefault="00524989" w:rsidP="00524989">
      <w:pPr>
        <w:keepLines/>
        <w:widowControl w:val="0"/>
        <w:jc w:val="right"/>
        <w:rPr>
          <w:rFonts w:ascii="Open Sans" w:hAnsi="Open Sans" w:cs="Open Sans"/>
          <w:lang w:eastAsia="en-US"/>
        </w:rPr>
      </w:pPr>
    </w:p>
    <w:p w14:paraId="65859FBD" w14:textId="77777777" w:rsidR="00524989" w:rsidRPr="00EF199A" w:rsidRDefault="00524989" w:rsidP="00524989">
      <w:pPr>
        <w:keepLines/>
        <w:widowControl w:val="0"/>
        <w:jc w:val="right"/>
        <w:rPr>
          <w:rFonts w:ascii="Open Sans" w:hAnsi="Open Sans" w:cs="Open Sans"/>
          <w:lang w:eastAsia="en-US"/>
        </w:rPr>
      </w:pPr>
    </w:p>
    <w:p w14:paraId="369E45E0" w14:textId="77777777" w:rsidR="00524989" w:rsidRPr="00EF199A" w:rsidRDefault="00524989" w:rsidP="00524989">
      <w:pPr>
        <w:keepLines/>
        <w:widowControl w:val="0"/>
        <w:jc w:val="right"/>
        <w:rPr>
          <w:rFonts w:ascii="Open Sans" w:hAnsi="Open Sans" w:cs="Open Sans"/>
          <w:lang w:eastAsia="en-US"/>
        </w:rPr>
      </w:pPr>
    </w:p>
    <w:p w14:paraId="70EB7FCF" w14:textId="77777777" w:rsidR="00524989" w:rsidRPr="00EF199A" w:rsidRDefault="00524989" w:rsidP="00524989">
      <w:pPr>
        <w:keepLines/>
        <w:widowControl w:val="0"/>
        <w:rPr>
          <w:rFonts w:ascii="Open Sans" w:hAnsi="Open Sans" w:cs="Open Sans"/>
          <w:lang w:eastAsia="en-US"/>
        </w:rPr>
      </w:pPr>
    </w:p>
    <w:p w14:paraId="55F0511E" w14:textId="03FA8F03" w:rsidR="00524989" w:rsidRDefault="00524989" w:rsidP="00524989">
      <w:pPr>
        <w:keepLines/>
        <w:widowControl w:val="0"/>
        <w:jc w:val="both"/>
        <w:rPr>
          <w:rFonts w:ascii="Open Sans" w:eastAsia="Calibri" w:hAnsi="Open Sans" w:cs="Open Sans"/>
        </w:rPr>
      </w:pPr>
      <w:r w:rsidRPr="00EF199A">
        <w:rPr>
          <w:rFonts w:ascii="Open Sans" w:eastAsia="Calibri" w:hAnsi="Open Sans" w:cs="Open Sans"/>
        </w:rPr>
        <w:t xml:space="preserve">Potrjujem, da si je </w:t>
      </w:r>
      <w:r w:rsidRPr="00EF199A">
        <w:rPr>
          <w:rFonts w:ascii="Open Sans" w:eastAsia="Calibri" w:hAnsi="Open Sans" w:cs="Open Sans"/>
          <w:lang w:eastAsia="en-US"/>
        </w:rPr>
        <w:t>ogled objekta</w:t>
      </w:r>
      <w:r w:rsidRPr="00EF199A">
        <w:rPr>
          <w:rFonts w:ascii="Open Sans" w:eastAsia="Calibri" w:hAnsi="Open Sans" w:cs="Open Sans"/>
        </w:rPr>
        <w:t xml:space="preserve">, ki je predmet javnega naročila št. </w:t>
      </w:r>
      <w:r w:rsidRPr="00EF199A">
        <w:rPr>
          <w:rFonts w:ascii="Open Sans" w:hAnsi="Open Sans" w:cs="Open Sans"/>
          <w:noProof/>
        </w:rPr>
        <w:t>ENLJ-SPV-</w:t>
      </w:r>
      <w:r>
        <w:rPr>
          <w:rFonts w:ascii="Open Sans" w:hAnsi="Open Sans" w:cs="Open Sans"/>
          <w:noProof/>
        </w:rPr>
        <w:t>58</w:t>
      </w:r>
      <w:r w:rsidRPr="00EF199A">
        <w:rPr>
          <w:rFonts w:ascii="Open Sans" w:hAnsi="Open Sans" w:cs="Open Sans"/>
          <w:noProof/>
        </w:rPr>
        <w:t>/2</w:t>
      </w:r>
      <w:r>
        <w:rPr>
          <w:rFonts w:ascii="Open Sans" w:hAnsi="Open Sans" w:cs="Open Sans"/>
          <w:noProof/>
        </w:rPr>
        <w:t>6</w:t>
      </w:r>
      <w:r w:rsidRPr="00EF199A">
        <w:rPr>
          <w:rFonts w:ascii="Open Sans" w:eastAsia="Calibri" w:hAnsi="Open Sans" w:cs="Open Sans"/>
        </w:rPr>
        <w:t>,</w:t>
      </w:r>
      <w:r w:rsidR="00603F95">
        <w:rPr>
          <w:rFonts w:ascii="Open Sans" w:eastAsia="Calibri" w:hAnsi="Open Sans" w:cs="Open Sans"/>
        </w:rPr>
        <w:t xml:space="preserve"> na lokaciji Toplarniška ulica 19, Ljubljana,</w:t>
      </w:r>
      <w:r w:rsidRPr="00EF199A">
        <w:rPr>
          <w:rFonts w:ascii="Open Sans" w:eastAsia="Calibri" w:hAnsi="Open Sans" w:cs="Open Sans"/>
        </w:rPr>
        <w:t xml:space="preserve"> s strani </w:t>
      </w:r>
    </w:p>
    <w:p w14:paraId="41054680" w14:textId="77777777" w:rsidR="00524989" w:rsidRDefault="00524989" w:rsidP="00524989">
      <w:pPr>
        <w:keepLines/>
        <w:widowControl w:val="0"/>
        <w:jc w:val="both"/>
        <w:rPr>
          <w:rFonts w:ascii="Open Sans" w:eastAsia="Calibri" w:hAnsi="Open Sans" w:cs="Open Sans"/>
        </w:rPr>
      </w:pPr>
    </w:p>
    <w:p w14:paraId="58812FA4" w14:textId="77777777" w:rsidR="00524989" w:rsidRDefault="00524989" w:rsidP="00524989">
      <w:pPr>
        <w:keepLines/>
        <w:widowControl w:val="0"/>
        <w:jc w:val="both"/>
        <w:rPr>
          <w:rFonts w:ascii="Open Sans" w:eastAsia="Calibri" w:hAnsi="Open Sans" w:cs="Open Sans"/>
        </w:rPr>
      </w:pPr>
    </w:p>
    <w:p w14:paraId="758B48F4" w14:textId="77777777" w:rsidR="00524989" w:rsidRDefault="00524989" w:rsidP="00524989">
      <w:pPr>
        <w:keepLines/>
        <w:widowControl w:val="0"/>
        <w:pBdr>
          <w:bottom w:val="single" w:sz="12" w:space="1" w:color="auto"/>
        </w:pBdr>
        <w:jc w:val="both"/>
        <w:rPr>
          <w:rFonts w:ascii="Open Sans" w:eastAsia="Calibri" w:hAnsi="Open Sans" w:cs="Open Sans"/>
        </w:rPr>
      </w:pPr>
    </w:p>
    <w:p w14:paraId="2A85B116" w14:textId="2BC7B715" w:rsidR="00524989" w:rsidRDefault="00524989" w:rsidP="00524989">
      <w:pPr>
        <w:keepLines/>
        <w:widowControl w:val="0"/>
        <w:jc w:val="both"/>
        <w:rPr>
          <w:rFonts w:ascii="Open Sans" w:eastAsia="Calibri" w:hAnsi="Open Sans" w:cs="Open Sans"/>
          <w:i/>
        </w:rPr>
      </w:pPr>
      <w:r>
        <w:rPr>
          <w:rFonts w:ascii="Open Sans" w:eastAsia="Calibri" w:hAnsi="Open Sans" w:cs="Open Sans"/>
        </w:rPr>
        <w:t xml:space="preserve">                                                               </w:t>
      </w:r>
      <w:r w:rsidRPr="00EF199A">
        <w:rPr>
          <w:rFonts w:ascii="Open Sans" w:eastAsia="Calibri" w:hAnsi="Open Sans" w:cs="Open Sans"/>
        </w:rPr>
        <w:t xml:space="preserve"> (</w:t>
      </w:r>
      <w:r w:rsidRPr="00EF199A">
        <w:rPr>
          <w:rFonts w:ascii="Open Sans" w:eastAsia="Calibri" w:hAnsi="Open Sans" w:cs="Open Sans"/>
          <w:i/>
        </w:rPr>
        <w:t xml:space="preserve">naziv in naslov podjetja) </w:t>
      </w:r>
    </w:p>
    <w:p w14:paraId="7619E181" w14:textId="77777777" w:rsidR="00524989" w:rsidRDefault="00524989" w:rsidP="00524989">
      <w:pPr>
        <w:keepLines/>
        <w:widowControl w:val="0"/>
        <w:jc w:val="both"/>
        <w:rPr>
          <w:rFonts w:ascii="Open Sans" w:eastAsia="Calibri" w:hAnsi="Open Sans" w:cs="Open Sans"/>
          <w:i/>
        </w:rPr>
      </w:pPr>
    </w:p>
    <w:p w14:paraId="6873F860" w14:textId="77777777" w:rsidR="00524989" w:rsidRDefault="00524989" w:rsidP="00524989">
      <w:pPr>
        <w:keepLines/>
        <w:widowControl w:val="0"/>
        <w:jc w:val="both"/>
        <w:rPr>
          <w:rFonts w:ascii="Open Sans" w:eastAsia="Calibri" w:hAnsi="Open Sans" w:cs="Open Sans"/>
          <w:i/>
        </w:rPr>
      </w:pPr>
    </w:p>
    <w:p w14:paraId="28D2B9E1" w14:textId="67CACA15" w:rsidR="00524989" w:rsidRDefault="00524989" w:rsidP="00524989">
      <w:pPr>
        <w:keepLines/>
        <w:widowControl w:val="0"/>
        <w:jc w:val="both"/>
        <w:rPr>
          <w:rFonts w:ascii="Open Sans" w:eastAsia="Calibri" w:hAnsi="Open Sans" w:cs="Open Sans"/>
        </w:rPr>
      </w:pPr>
      <w:r w:rsidRPr="00EF199A">
        <w:rPr>
          <w:rFonts w:ascii="Open Sans" w:eastAsia="Calibri" w:hAnsi="Open Sans" w:cs="Open Sans"/>
        </w:rPr>
        <w:t>ogledal __________________________________________________</w:t>
      </w:r>
      <w:r>
        <w:rPr>
          <w:rFonts w:ascii="Open Sans" w:eastAsia="Calibri" w:hAnsi="Open Sans" w:cs="Open Sans"/>
        </w:rPr>
        <w:t>______________________________________________</w:t>
      </w:r>
    </w:p>
    <w:p w14:paraId="15931573" w14:textId="2BEE46AE" w:rsidR="00524989" w:rsidRPr="00EF199A" w:rsidRDefault="00524989" w:rsidP="00524989">
      <w:pPr>
        <w:keepLines/>
        <w:widowControl w:val="0"/>
        <w:jc w:val="both"/>
        <w:rPr>
          <w:rFonts w:ascii="Open Sans" w:eastAsia="Calibri" w:hAnsi="Open Sans" w:cs="Open Sans"/>
        </w:rPr>
      </w:pPr>
      <w:r>
        <w:rPr>
          <w:rFonts w:ascii="Open Sans" w:eastAsia="Calibri" w:hAnsi="Open Sans" w:cs="Open Sans"/>
        </w:rPr>
        <w:t xml:space="preserve">                                               </w:t>
      </w:r>
      <w:r w:rsidRPr="00EF199A">
        <w:rPr>
          <w:rFonts w:ascii="Open Sans" w:eastAsia="Calibri" w:hAnsi="Open Sans" w:cs="Open Sans"/>
        </w:rPr>
        <w:t xml:space="preserve"> (</w:t>
      </w:r>
      <w:r w:rsidRPr="00EF199A">
        <w:rPr>
          <w:rFonts w:ascii="Open Sans" w:eastAsia="Calibri" w:hAnsi="Open Sans" w:cs="Open Sans"/>
          <w:i/>
        </w:rPr>
        <w:t>ime in priimek predstavnika, ki je prišel na ogled</w:t>
      </w:r>
      <w:r w:rsidRPr="00EF199A">
        <w:rPr>
          <w:rFonts w:ascii="Open Sans" w:eastAsia="Calibri" w:hAnsi="Open Sans" w:cs="Open Sans"/>
        </w:rPr>
        <w:t>).</w:t>
      </w:r>
    </w:p>
    <w:p w14:paraId="46AA89F6" w14:textId="77777777" w:rsidR="00524989" w:rsidRPr="00EF199A" w:rsidRDefault="00524989" w:rsidP="00524989">
      <w:pPr>
        <w:keepLines/>
        <w:widowControl w:val="0"/>
        <w:rPr>
          <w:rFonts w:ascii="Open Sans" w:eastAsia="Calibri" w:hAnsi="Open Sans" w:cs="Open Sans"/>
        </w:rPr>
      </w:pPr>
    </w:p>
    <w:p w14:paraId="177B6A27" w14:textId="77777777" w:rsidR="00524989" w:rsidRPr="00EF199A" w:rsidRDefault="00524989" w:rsidP="00524989">
      <w:pPr>
        <w:keepLines/>
        <w:widowControl w:val="0"/>
        <w:rPr>
          <w:rFonts w:ascii="Open Sans" w:eastAsia="Calibri" w:hAnsi="Open Sans" w:cs="Open Sans"/>
        </w:rPr>
      </w:pPr>
    </w:p>
    <w:p w14:paraId="74A40E17" w14:textId="77777777" w:rsidR="00524989" w:rsidRPr="00EF199A" w:rsidRDefault="00524989" w:rsidP="00524989">
      <w:pPr>
        <w:keepLines/>
        <w:widowControl w:val="0"/>
        <w:rPr>
          <w:rFonts w:ascii="Open Sans" w:eastAsia="Calibri" w:hAnsi="Open Sans" w:cs="Open Sans"/>
        </w:rPr>
      </w:pPr>
    </w:p>
    <w:p w14:paraId="2EC1BD88" w14:textId="77777777" w:rsidR="00524989" w:rsidRPr="00EF199A" w:rsidRDefault="00524989" w:rsidP="00524989">
      <w:pPr>
        <w:keepLines/>
        <w:widowControl w:val="0"/>
        <w:rPr>
          <w:rFonts w:ascii="Open Sans" w:eastAsia="Calibri" w:hAnsi="Open Sans" w:cs="Open Sans"/>
        </w:rPr>
      </w:pPr>
    </w:p>
    <w:p w14:paraId="5990C6CC" w14:textId="77777777" w:rsidR="00524989" w:rsidRPr="00EF199A" w:rsidRDefault="00524989" w:rsidP="00524989">
      <w:pPr>
        <w:keepLines/>
        <w:widowControl w:val="0"/>
        <w:rPr>
          <w:rFonts w:ascii="Open Sans" w:eastAsia="Calibri" w:hAnsi="Open Sans" w:cs="Open Sans"/>
        </w:rPr>
      </w:pPr>
    </w:p>
    <w:p w14:paraId="22276963" w14:textId="318F251D" w:rsidR="00524989" w:rsidRPr="00EF199A" w:rsidRDefault="00524989" w:rsidP="00524989">
      <w:pPr>
        <w:keepLines/>
        <w:widowControl w:val="0"/>
        <w:rPr>
          <w:rFonts w:ascii="Open Sans" w:eastAsia="Calibri" w:hAnsi="Open Sans" w:cs="Open Sans"/>
        </w:rPr>
      </w:pPr>
      <w:r w:rsidRPr="00EF199A">
        <w:rPr>
          <w:rFonts w:ascii="Open Sans" w:eastAsia="Calibri" w:hAnsi="Open Sans" w:cs="Open Sans"/>
        </w:rPr>
        <w:t>_________________________________</w:t>
      </w:r>
      <w:r>
        <w:rPr>
          <w:rFonts w:ascii="Open Sans" w:eastAsia="Calibri" w:hAnsi="Open Sans" w:cs="Open Sans"/>
        </w:rPr>
        <w:t>____</w:t>
      </w:r>
      <w:r w:rsidRPr="00EF199A">
        <w:rPr>
          <w:rFonts w:ascii="Open Sans" w:eastAsia="Calibri" w:hAnsi="Open Sans" w:cs="Open Sans"/>
        </w:rPr>
        <w:t>_____________</w:t>
      </w:r>
    </w:p>
    <w:p w14:paraId="5D02B64E" w14:textId="77777777" w:rsidR="00524989" w:rsidRPr="00EF199A" w:rsidRDefault="00524989" w:rsidP="00524989">
      <w:pPr>
        <w:keepLines/>
        <w:widowControl w:val="0"/>
        <w:rPr>
          <w:rFonts w:ascii="Open Sans" w:eastAsia="Calibri" w:hAnsi="Open Sans" w:cs="Open Sans"/>
          <w:i/>
        </w:rPr>
      </w:pPr>
      <w:r w:rsidRPr="00EF199A">
        <w:rPr>
          <w:rFonts w:ascii="Open Sans" w:eastAsia="Calibri" w:hAnsi="Open Sans" w:cs="Open Sans"/>
        </w:rPr>
        <w:t>(</w:t>
      </w:r>
      <w:r w:rsidRPr="00EF199A">
        <w:rPr>
          <w:rFonts w:ascii="Open Sans" w:eastAsia="Calibri" w:hAnsi="Open Sans" w:cs="Open Sans"/>
          <w:i/>
        </w:rPr>
        <w:t>ime in priimek ter podpis predstavnika naročnika)</w:t>
      </w:r>
    </w:p>
    <w:p w14:paraId="4C18C925" w14:textId="77777777" w:rsidR="00524989" w:rsidRPr="00EF199A" w:rsidRDefault="00524989" w:rsidP="00524989">
      <w:pPr>
        <w:keepLines/>
        <w:widowControl w:val="0"/>
        <w:rPr>
          <w:rFonts w:ascii="Open Sans" w:eastAsia="Calibri" w:hAnsi="Open Sans" w:cs="Open Sans"/>
          <w:i/>
        </w:rPr>
      </w:pPr>
    </w:p>
    <w:p w14:paraId="6DE95F1D" w14:textId="77777777" w:rsidR="00524989" w:rsidRPr="00EF199A" w:rsidRDefault="00524989" w:rsidP="00524989">
      <w:pPr>
        <w:keepLines/>
        <w:widowControl w:val="0"/>
        <w:rPr>
          <w:rFonts w:ascii="Open Sans" w:eastAsia="Calibri" w:hAnsi="Open Sans" w:cs="Open Sans"/>
          <w:i/>
        </w:rPr>
      </w:pPr>
    </w:p>
    <w:p w14:paraId="2CF2D119" w14:textId="77777777" w:rsidR="00524989" w:rsidRPr="00EF199A" w:rsidRDefault="00524989" w:rsidP="00524989">
      <w:pPr>
        <w:keepLines/>
        <w:widowControl w:val="0"/>
        <w:rPr>
          <w:rFonts w:ascii="Open Sans" w:eastAsia="Calibri" w:hAnsi="Open Sans" w:cs="Open Sans"/>
        </w:rPr>
      </w:pPr>
    </w:p>
    <w:p w14:paraId="7A4C85C5" w14:textId="77777777" w:rsidR="00524989" w:rsidRPr="00EF199A" w:rsidRDefault="00524989" w:rsidP="00524989">
      <w:pPr>
        <w:keepLines/>
        <w:widowControl w:val="0"/>
        <w:rPr>
          <w:rFonts w:ascii="Open Sans" w:eastAsia="Calibri" w:hAnsi="Open Sans" w:cs="Open Sans"/>
        </w:rPr>
      </w:pPr>
    </w:p>
    <w:p w14:paraId="64B4C0AA" w14:textId="77777777" w:rsidR="00524989" w:rsidRPr="00EF199A" w:rsidRDefault="00524989" w:rsidP="00524989">
      <w:pPr>
        <w:keepLines/>
        <w:widowControl w:val="0"/>
        <w:rPr>
          <w:rFonts w:ascii="Open Sans" w:eastAsia="Calibri" w:hAnsi="Open Sans" w:cs="Open Sans"/>
        </w:rPr>
      </w:pPr>
    </w:p>
    <w:p w14:paraId="05501B65" w14:textId="62CC5AF2" w:rsidR="00524989" w:rsidRPr="00EF199A" w:rsidRDefault="00524989" w:rsidP="00524989">
      <w:pPr>
        <w:keepLines/>
        <w:widowControl w:val="0"/>
        <w:rPr>
          <w:rFonts w:ascii="Open Sans" w:eastAsia="Calibri" w:hAnsi="Open Sans" w:cs="Open Sans"/>
        </w:rPr>
      </w:pPr>
      <w:r w:rsidRPr="00EF199A">
        <w:rPr>
          <w:rFonts w:ascii="Open Sans" w:eastAsia="Calibri" w:hAnsi="Open Sans" w:cs="Open Sans"/>
        </w:rPr>
        <w:t>_______________________________</w:t>
      </w:r>
      <w:r>
        <w:rPr>
          <w:rFonts w:ascii="Open Sans" w:eastAsia="Calibri" w:hAnsi="Open Sans" w:cs="Open Sans"/>
        </w:rPr>
        <w:t>_______</w:t>
      </w:r>
      <w:r w:rsidRPr="00EF199A">
        <w:rPr>
          <w:rFonts w:ascii="Open Sans" w:eastAsia="Calibri" w:hAnsi="Open Sans" w:cs="Open Sans"/>
        </w:rPr>
        <w:t>___________</w:t>
      </w:r>
    </w:p>
    <w:p w14:paraId="6D3798CD" w14:textId="77777777" w:rsidR="00524989" w:rsidRPr="00EF199A" w:rsidRDefault="00524989" w:rsidP="00524989">
      <w:pPr>
        <w:keepLines/>
        <w:widowControl w:val="0"/>
        <w:rPr>
          <w:rFonts w:ascii="Open Sans" w:eastAsia="Calibri" w:hAnsi="Open Sans" w:cs="Open Sans"/>
          <w:i/>
        </w:rPr>
      </w:pPr>
      <w:r w:rsidRPr="00EF199A">
        <w:rPr>
          <w:rFonts w:ascii="Open Sans" w:eastAsia="Calibri" w:hAnsi="Open Sans" w:cs="Open Sans"/>
        </w:rPr>
        <w:t>(</w:t>
      </w:r>
      <w:r w:rsidRPr="00EF199A">
        <w:rPr>
          <w:rFonts w:ascii="Open Sans" w:eastAsia="Calibri" w:hAnsi="Open Sans" w:cs="Open Sans"/>
          <w:i/>
        </w:rPr>
        <w:t>podpis predstavnika podjetja, ki je bil na ogledu)</w:t>
      </w:r>
    </w:p>
    <w:p w14:paraId="08EDE9A3" w14:textId="77777777" w:rsidR="00524989" w:rsidRPr="00EF199A" w:rsidRDefault="00524989" w:rsidP="00524989">
      <w:pPr>
        <w:keepLines/>
        <w:widowControl w:val="0"/>
        <w:rPr>
          <w:rFonts w:ascii="Open Sans" w:eastAsia="Calibri" w:hAnsi="Open Sans" w:cs="Open Sans"/>
          <w:i/>
        </w:rPr>
      </w:pPr>
    </w:p>
    <w:p w14:paraId="2A28BAC1" w14:textId="77777777" w:rsidR="00524989" w:rsidRPr="00EF199A" w:rsidRDefault="00524989" w:rsidP="00524989">
      <w:pPr>
        <w:keepLines/>
        <w:widowControl w:val="0"/>
        <w:rPr>
          <w:rFonts w:ascii="Open Sans" w:eastAsia="Calibri" w:hAnsi="Open Sans" w:cs="Open Sans"/>
        </w:rPr>
      </w:pPr>
    </w:p>
    <w:p w14:paraId="77913BDA" w14:textId="77777777" w:rsidR="00524989" w:rsidRPr="00EF199A" w:rsidRDefault="00524989" w:rsidP="00524989">
      <w:pPr>
        <w:keepLines/>
        <w:widowControl w:val="0"/>
        <w:rPr>
          <w:rFonts w:ascii="Open Sans" w:eastAsia="Calibri" w:hAnsi="Open Sans" w:cs="Open Sans"/>
        </w:rPr>
      </w:pPr>
    </w:p>
    <w:p w14:paraId="19B20DD0" w14:textId="77777777" w:rsidR="00524989" w:rsidRPr="00EF199A" w:rsidRDefault="00524989" w:rsidP="00524989">
      <w:pPr>
        <w:keepLines/>
        <w:widowControl w:val="0"/>
        <w:rPr>
          <w:rFonts w:ascii="Open Sans" w:eastAsia="Calibri" w:hAnsi="Open Sans" w:cs="Open Sans"/>
        </w:rPr>
      </w:pPr>
    </w:p>
    <w:p w14:paraId="5EC8A287" w14:textId="77777777" w:rsidR="00524989" w:rsidRPr="00EF199A" w:rsidRDefault="00524989" w:rsidP="00524989">
      <w:pPr>
        <w:keepLines/>
        <w:widowControl w:val="0"/>
        <w:rPr>
          <w:rFonts w:ascii="Open Sans" w:eastAsia="Calibri" w:hAnsi="Open Sans" w:cs="Open Sans"/>
        </w:rPr>
      </w:pPr>
    </w:p>
    <w:p w14:paraId="520FF733" w14:textId="77777777" w:rsidR="00524989" w:rsidRPr="00EF199A" w:rsidRDefault="00524989" w:rsidP="00524989">
      <w:pPr>
        <w:keepLines/>
        <w:widowControl w:val="0"/>
        <w:rPr>
          <w:rFonts w:ascii="Open Sans" w:eastAsia="Calibri" w:hAnsi="Open Sans" w:cs="Open Sans"/>
        </w:rPr>
      </w:pPr>
      <w:r w:rsidRPr="00EF199A">
        <w:rPr>
          <w:rFonts w:ascii="Open Sans" w:eastAsia="Calibri" w:hAnsi="Open Sans" w:cs="Open Sans"/>
        </w:rPr>
        <w:t>Ljubljana, dne ________________</w:t>
      </w:r>
    </w:p>
    <w:p w14:paraId="498B376B" w14:textId="77777777" w:rsidR="00524989" w:rsidRPr="00EF199A" w:rsidRDefault="00524989" w:rsidP="00524989">
      <w:pPr>
        <w:keepLines/>
        <w:widowControl w:val="0"/>
        <w:jc w:val="both"/>
        <w:rPr>
          <w:rFonts w:ascii="Open Sans" w:hAnsi="Open Sans" w:cs="Open Sans"/>
          <w:i/>
        </w:rPr>
      </w:pPr>
    </w:p>
    <w:p w14:paraId="7CD9E02E" w14:textId="77777777" w:rsidR="00524989" w:rsidRPr="00EF199A" w:rsidRDefault="00524989" w:rsidP="00524989">
      <w:pPr>
        <w:keepLines/>
        <w:widowControl w:val="0"/>
        <w:jc w:val="both"/>
        <w:rPr>
          <w:rFonts w:ascii="Open Sans" w:hAnsi="Open Sans" w:cs="Open Sans"/>
          <w:i/>
        </w:rPr>
      </w:pPr>
    </w:p>
    <w:p w14:paraId="4D7A3C85" w14:textId="77777777" w:rsidR="00524989" w:rsidRPr="00EF199A" w:rsidRDefault="00524989" w:rsidP="00524989">
      <w:pPr>
        <w:keepLines/>
        <w:widowControl w:val="0"/>
        <w:jc w:val="both"/>
        <w:rPr>
          <w:rFonts w:ascii="Open Sans" w:hAnsi="Open Sans" w:cs="Open Sans"/>
          <w:i/>
        </w:rPr>
      </w:pPr>
    </w:p>
    <w:p w14:paraId="6570A53D" w14:textId="77777777" w:rsidR="00524989" w:rsidRPr="00EF199A" w:rsidRDefault="00524989" w:rsidP="00524989">
      <w:pPr>
        <w:keepLines/>
        <w:widowControl w:val="0"/>
        <w:jc w:val="both"/>
        <w:rPr>
          <w:rFonts w:ascii="Open Sans" w:hAnsi="Open Sans" w:cs="Open Sans"/>
          <w:i/>
        </w:rPr>
      </w:pPr>
    </w:p>
    <w:p w14:paraId="2D7FF6B8" w14:textId="77777777" w:rsidR="00524989" w:rsidRPr="00EF199A" w:rsidRDefault="00524989" w:rsidP="00524989">
      <w:pPr>
        <w:keepLines/>
        <w:widowControl w:val="0"/>
        <w:jc w:val="both"/>
        <w:rPr>
          <w:rFonts w:ascii="Open Sans" w:hAnsi="Open Sans" w:cs="Open Sans"/>
          <w:i/>
        </w:rPr>
      </w:pPr>
    </w:p>
    <w:p w14:paraId="2128B75A" w14:textId="77777777" w:rsidR="00524989" w:rsidRPr="00EF199A" w:rsidRDefault="00524989" w:rsidP="00524989">
      <w:pPr>
        <w:keepLines/>
        <w:widowControl w:val="0"/>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24989" w:rsidRPr="00994421" w14:paraId="1A1AC941" w14:textId="77777777" w:rsidTr="00007B46">
        <w:tc>
          <w:tcPr>
            <w:tcW w:w="7867" w:type="dxa"/>
            <w:tcBorders>
              <w:top w:val="single" w:sz="4" w:space="0" w:color="auto"/>
              <w:bottom w:val="single" w:sz="4" w:space="0" w:color="auto"/>
            </w:tcBorders>
          </w:tcPr>
          <w:p w14:paraId="7D0D30B3" w14:textId="296B1F30" w:rsidR="00524989" w:rsidRPr="00994421" w:rsidRDefault="00524989" w:rsidP="00007B46">
            <w:pPr>
              <w:keepNext/>
              <w:keepLines/>
              <w:jc w:val="both"/>
              <w:rPr>
                <w:rFonts w:ascii="Open Sans" w:hAnsi="Open Sans" w:cs="Open Sans"/>
              </w:rPr>
            </w:pPr>
            <w:bookmarkStart w:id="11" w:name="_Hlk188359815"/>
            <w:r w:rsidRPr="00994421">
              <w:rPr>
                <w:rFonts w:ascii="Open Sans" w:hAnsi="Open Sans" w:cs="Open Sans"/>
                <w:b/>
              </w:rPr>
              <w:lastRenderedPageBreak/>
              <w:br w:type="page"/>
            </w:r>
            <w:r w:rsidRPr="00994421">
              <w:rPr>
                <w:rFonts w:ascii="Open Sans" w:hAnsi="Open Sans" w:cs="Open Sans"/>
                <w:b/>
              </w:rPr>
              <w:br w:type="page"/>
            </w:r>
            <w:r w:rsidRPr="00994421">
              <w:rPr>
                <w:rFonts w:ascii="Open Sans" w:hAnsi="Open Sans" w:cs="Open Sans"/>
                <w:b/>
              </w:rPr>
              <w:br w:type="page"/>
            </w:r>
            <w:r w:rsidRPr="00994421">
              <w:rPr>
                <w:rFonts w:ascii="Open Sans" w:hAnsi="Open Sans" w:cs="Open Sans"/>
              </w:rPr>
              <w:t>POTRDITEV REFERENC S STRANI POSAMEZNIH NAROČNIKOV</w:t>
            </w:r>
            <w:r>
              <w:rPr>
                <w:rFonts w:ascii="Open Sans" w:hAnsi="Open Sans" w:cs="Open Sans"/>
              </w:rPr>
              <w:t xml:space="preserve"> </w:t>
            </w:r>
          </w:p>
        </w:tc>
        <w:tc>
          <w:tcPr>
            <w:tcW w:w="1559" w:type="dxa"/>
            <w:tcBorders>
              <w:top w:val="single" w:sz="4" w:space="0" w:color="auto"/>
              <w:bottom w:val="single" w:sz="4" w:space="0" w:color="auto"/>
            </w:tcBorders>
          </w:tcPr>
          <w:p w14:paraId="7E122B79" w14:textId="0181F08B" w:rsidR="00524989" w:rsidRPr="00994421" w:rsidRDefault="00524989" w:rsidP="00007B46">
            <w:pPr>
              <w:keepNext/>
              <w:keepLines/>
              <w:jc w:val="both"/>
              <w:rPr>
                <w:rFonts w:ascii="Open Sans" w:hAnsi="Open Sans" w:cs="Open Sans"/>
                <w:b/>
                <w:i/>
              </w:rPr>
            </w:pPr>
            <w:r w:rsidRPr="00994421">
              <w:rPr>
                <w:rFonts w:ascii="Open Sans" w:hAnsi="Open Sans" w:cs="Open Sans"/>
                <w:b/>
                <w:i/>
              </w:rPr>
              <w:t xml:space="preserve">Priloga </w:t>
            </w:r>
            <w:r w:rsidR="007A5095">
              <w:rPr>
                <w:rFonts w:ascii="Open Sans" w:hAnsi="Open Sans" w:cs="Open Sans"/>
                <w:b/>
                <w:i/>
              </w:rPr>
              <w:t>6</w:t>
            </w:r>
            <w:r w:rsidRPr="00994421">
              <w:rPr>
                <w:rFonts w:ascii="Open Sans" w:hAnsi="Open Sans" w:cs="Open Sans"/>
                <w:b/>
                <w:i/>
              </w:rPr>
              <w:t>/1</w:t>
            </w:r>
          </w:p>
        </w:tc>
      </w:tr>
      <w:bookmarkEnd w:id="11"/>
    </w:tbl>
    <w:p w14:paraId="10A785AD" w14:textId="72E35A74" w:rsidR="00524989" w:rsidRDefault="00524989" w:rsidP="00524989">
      <w:pPr>
        <w:keepLines/>
        <w:widowControl w:val="0"/>
        <w:jc w:val="center"/>
        <w:rPr>
          <w:rFonts w:ascii="Open Sans" w:hAnsi="Open Sans" w:cs="Open Sans"/>
          <w:b/>
        </w:rPr>
      </w:pPr>
    </w:p>
    <w:p w14:paraId="1712050F" w14:textId="77777777" w:rsidR="0097759E" w:rsidRPr="00EF199A" w:rsidRDefault="0097759E" w:rsidP="00524989">
      <w:pPr>
        <w:keepLines/>
        <w:widowControl w:val="0"/>
        <w:jc w:val="center"/>
        <w:rPr>
          <w:rFonts w:ascii="Open Sans" w:hAnsi="Open Sans" w:cs="Open Sans"/>
          <w:b/>
        </w:rPr>
      </w:pPr>
    </w:p>
    <w:p w14:paraId="1216F4A2" w14:textId="77777777" w:rsidR="007A5095" w:rsidRPr="00524989" w:rsidRDefault="007A5095" w:rsidP="007A5095">
      <w:pPr>
        <w:keepLines/>
        <w:widowControl w:val="0"/>
        <w:numPr>
          <w:ilvl w:val="12"/>
          <w:numId w:val="0"/>
        </w:numPr>
        <w:tabs>
          <w:tab w:val="left" w:pos="7371"/>
        </w:tabs>
        <w:jc w:val="center"/>
        <w:rPr>
          <w:rFonts w:ascii="Open Sans" w:hAnsi="Open Sans" w:cs="Open Sans"/>
          <w:b/>
          <w:noProof/>
        </w:rPr>
      </w:pPr>
      <w:r w:rsidRPr="00524989">
        <w:rPr>
          <w:rFonts w:ascii="Open Sans" w:hAnsi="Open Sans" w:cs="Open Sans"/>
          <w:b/>
          <w:noProof/>
        </w:rPr>
        <w:t>ENLJ-SPV-58/26 - PREGLEDNI REMONT GENERATORJA 3</w:t>
      </w:r>
    </w:p>
    <w:p w14:paraId="729DF539" w14:textId="77777777" w:rsidR="00524989" w:rsidRPr="00D9464A" w:rsidRDefault="00524989" w:rsidP="00524989">
      <w:pPr>
        <w:pStyle w:val="Odstavekseznama"/>
        <w:keepLines/>
        <w:widowControl w:val="0"/>
        <w:ind w:left="720"/>
        <w:rPr>
          <w:rFonts w:ascii="Open Sans" w:hAnsi="Open Sans" w:cs="Open Sans"/>
          <w:b/>
        </w:rPr>
      </w:pPr>
    </w:p>
    <w:p w14:paraId="30D588D7" w14:textId="77777777" w:rsidR="00524989" w:rsidRPr="00994421" w:rsidRDefault="00524989" w:rsidP="00524989">
      <w:pPr>
        <w:keepLines/>
        <w:widowControl w:val="0"/>
        <w:jc w:val="right"/>
        <w:rPr>
          <w:rFonts w:ascii="Open Sans" w:hAnsi="Open Sans" w:cs="Open Sans"/>
          <w:i/>
        </w:rPr>
      </w:pPr>
      <w:r w:rsidRPr="00994421">
        <w:rPr>
          <w:rFonts w:ascii="Open Sans" w:hAnsi="Open Sans" w:cs="Open Sans"/>
          <w:i/>
        </w:rPr>
        <w:t>……/…… (št. izvoda / št. vseh izvodov)</w:t>
      </w:r>
    </w:p>
    <w:p w14:paraId="0AEF60C6" w14:textId="77777777" w:rsidR="00524989" w:rsidRPr="00994421" w:rsidRDefault="00524989" w:rsidP="00524989">
      <w:pPr>
        <w:keepLines/>
        <w:widowControl w:val="0"/>
        <w:tabs>
          <w:tab w:val="left" w:pos="993"/>
        </w:tabs>
        <w:ind w:left="993" w:hanging="993"/>
        <w:jc w:val="right"/>
        <w:rPr>
          <w:rFonts w:ascii="Open Sans" w:hAnsi="Open Sans" w:cs="Open Sans"/>
        </w:rPr>
      </w:pPr>
    </w:p>
    <w:p w14:paraId="1C60360B" w14:textId="558C61A9" w:rsidR="00524989" w:rsidRPr="00994421" w:rsidRDefault="00524989" w:rsidP="00524989">
      <w:pPr>
        <w:keepLines/>
        <w:jc w:val="both"/>
        <w:rPr>
          <w:rFonts w:ascii="Open Sans" w:hAnsi="Open Sans" w:cs="Open Sans"/>
          <w:b/>
          <w:i/>
          <w:color w:val="FF0000"/>
        </w:rPr>
      </w:pPr>
      <w:r w:rsidRPr="00994421">
        <w:rPr>
          <w:rFonts w:ascii="Open Sans" w:hAnsi="Open Sans" w:cs="Open Sans"/>
        </w:rPr>
        <w:t xml:space="preserve">Pod kazensko in materialno odgovornostjo izjavljamo, da so spodaj navedeni podatki o referenčnih </w:t>
      </w:r>
      <w:r>
        <w:rPr>
          <w:rFonts w:ascii="Open Sans" w:hAnsi="Open Sans" w:cs="Open Sans"/>
        </w:rPr>
        <w:t>storitvah</w:t>
      </w:r>
      <w:r w:rsidRPr="00994421">
        <w:rPr>
          <w:rFonts w:ascii="Open Sans" w:hAnsi="Open Sans" w:cs="Open Sans"/>
        </w:rPr>
        <w:t xml:space="preserve"> resnični in da se nanašajo na uspešno izvedbo preglednega ali generalnega remonta turbogeneratorja moči nad 32 MVA</w:t>
      </w:r>
      <w:r w:rsidRPr="00994421">
        <w:rPr>
          <w:rFonts w:ascii="Open Sans" w:hAnsi="Open Sans" w:cs="Open Sans"/>
          <w:bCs/>
        </w:rPr>
        <w:t xml:space="preserve">.  </w:t>
      </w:r>
    </w:p>
    <w:p w14:paraId="3205FA9F" w14:textId="77777777" w:rsidR="00524989" w:rsidRPr="00994421" w:rsidRDefault="00524989" w:rsidP="00524989">
      <w:pPr>
        <w:keepLines/>
        <w:widowControl w:val="0"/>
        <w:jc w:val="both"/>
        <w:rPr>
          <w:rFonts w:ascii="Open Sans" w:hAnsi="Open Sans" w:cs="Open Sans"/>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524989" w:rsidRPr="00994421" w14:paraId="28E1C17B" w14:textId="77777777" w:rsidTr="00007B46">
        <w:trPr>
          <w:trHeight w:val="350"/>
        </w:trPr>
        <w:tc>
          <w:tcPr>
            <w:tcW w:w="3544" w:type="dxa"/>
            <w:vAlign w:val="center"/>
          </w:tcPr>
          <w:p w14:paraId="2A6C6933" w14:textId="77777777" w:rsidR="00524989" w:rsidRPr="00994421" w:rsidRDefault="00524989" w:rsidP="00007B46">
            <w:pPr>
              <w:keepLines/>
              <w:widowControl w:val="0"/>
              <w:rPr>
                <w:rFonts w:ascii="Open Sans" w:hAnsi="Open Sans" w:cs="Open Sans"/>
                <w:b/>
              </w:rPr>
            </w:pPr>
            <w:r w:rsidRPr="00994421">
              <w:rPr>
                <w:rFonts w:ascii="Open Sans" w:hAnsi="Open Sans" w:cs="Open Sans"/>
                <w:b/>
              </w:rPr>
              <w:t>Naročnik:</w:t>
            </w:r>
          </w:p>
        </w:tc>
        <w:tc>
          <w:tcPr>
            <w:tcW w:w="5559" w:type="dxa"/>
            <w:vAlign w:val="center"/>
          </w:tcPr>
          <w:p w14:paraId="1C0C8F4A" w14:textId="77777777" w:rsidR="00524989" w:rsidRPr="00994421" w:rsidRDefault="00524989" w:rsidP="00007B46">
            <w:pPr>
              <w:keepLines/>
              <w:widowControl w:val="0"/>
              <w:rPr>
                <w:rFonts w:ascii="Open Sans" w:hAnsi="Open Sans" w:cs="Open Sans"/>
                <w:b/>
              </w:rPr>
            </w:pPr>
          </w:p>
        </w:tc>
      </w:tr>
      <w:tr w:rsidR="00524989" w:rsidRPr="00994421" w14:paraId="16BF098D" w14:textId="77777777" w:rsidTr="00007B46">
        <w:trPr>
          <w:trHeight w:val="350"/>
        </w:trPr>
        <w:tc>
          <w:tcPr>
            <w:tcW w:w="3544" w:type="dxa"/>
            <w:vAlign w:val="center"/>
          </w:tcPr>
          <w:p w14:paraId="77C85CFA" w14:textId="77777777" w:rsidR="00524989" w:rsidRPr="00994421" w:rsidRDefault="00524989" w:rsidP="00007B46">
            <w:pPr>
              <w:keepLines/>
              <w:widowControl w:val="0"/>
              <w:rPr>
                <w:rFonts w:ascii="Open Sans" w:hAnsi="Open Sans" w:cs="Open Sans"/>
              </w:rPr>
            </w:pPr>
            <w:r w:rsidRPr="00994421">
              <w:rPr>
                <w:rFonts w:ascii="Open Sans" w:hAnsi="Open Sans" w:cs="Open Sans"/>
              </w:rPr>
              <w:t>Naslov:</w:t>
            </w:r>
          </w:p>
        </w:tc>
        <w:tc>
          <w:tcPr>
            <w:tcW w:w="5559" w:type="dxa"/>
            <w:vAlign w:val="center"/>
          </w:tcPr>
          <w:p w14:paraId="5CA3E618" w14:textId="77777777" w:rsidR="00524989" w:rsidRPr="00994421" w:rsidRDefault="00524989" w:rsidP="00007B46">
            <w:pPr>
              <w:keepLines/>
              <w:widowControl w:val="0"/>
              <w:rPr>
                <w:rFonts w:ascii="Open Sans" w:hAnsi="Open Sans" w:cs="Open Sans"/>
                <w:b/>
              </w:rPr>
            </w:pPr>
          </w:p>
        </w:tc>
      </w:tr>
      <w:tr w:rsidR="00524989" w:rsidRPr="00994421" w14:paraId="35FA8EBA" w14:textId="77777777" w:rsidTr="00007B46">
        <w:trPr>
          <w:trHeight w:val="350"/>
        </w:trPr>
        <w:tc>
          <w:tcPr>
            <w:tcW w:w="3544" w:type="dxa"/>
            <w:vAlign w:val="center"/>
          </w:tcPr>
          <w:p w14:paraId="39DE301A" w14:textId="77777777" w:rsidR="00524989" w:rsidRPr="00994421" w:rsidRDefault="00524989" w:rsidP="00007B46">
            <w:pPr>
              <w:keepLines/>
              <w:widowControl w:val="0"/>
              <w:rPr>
                <w:rFonts w:ascii="Open Sans" w:hAnsi="Open Sans" w:cs="Open Sans"/>
              </w:rPr>
            </w:pPr>
            <w:r w:rsidRPr="00994421">
              <w:rPr>
                <w:rFonts w:ascii="Open Sans" w:hAnsi="Open Sans" w:cs="Open Sans"/>
              </w:rPr>
              <w:t>Kontaktna oseba naročnika:</w:t>
            </w:r>
          </w:p>
        </w:tc>
        <w:tc>
          <w:tcPr>
            <w:tcW w:w="5559" w:type="dxa"/>
            <w:vAlign w:val="center"/>
          </w:tcPr>
          <w:p w14:paraId="1BE83309" w14:textId="77777777" w:rsidR="00524989" w:rsidRPr="00994421" w:rsidRDefault="00524989" w:rsidP="00007B46">
            <w:pPr>
              <w:keepLines/>
              <w:widowControl w:val="0"/>
              <w:rPr>
                <w:rFonts w:ascii="Open Sans" w:hAnsi="Open Sans" w:cs="Open Sans"/>
              </w:rPr>
            </w:pPr>
          </w:p>
        </w:tc>
      </w:tr>
      <w:tr w:rsidR="00524989" w:rsidRPr="00994421" w14:paraId="04F358C0" w14:textId="77777777" w:rsidTr="00007B46">
        <w:trPr>
          <w:trHeight w:val="350"/>
        </w:trPr>
        <w:tc>
          <w:tcPr>
            <w:tcW w:w="3544" w:type="dxa"/>
            <w:vAlign w:val="center"/>
          </w:tcPr>
          <w:p w14:paraId="684240B9" w14:textId="77777777" w:rsidR="00524989" w:rsidRPr="00994421" w:rsidRDefault="00524989" w:rsidP="00007B46">
            <w:pPr>
              <w:keepLines/>
              <w:widowControl w:val="0"/>
              <w:rPr>
                <w:rFonts w:ascii="Open Sans" w:hAnsi="Open Sans" w:cs="Open Sans"/>
              </w:rPr>
            </w:pPr>
            <w:r w:rsidRPr="00994421">
              <w:rPr>
                <w:rFonts w:ascii="Open Sans" w:hAnsi="Open Sans" w:cs="Open Sans"/>
              </w:rPr>
              <w:t>Telefonska številka:</w:t>
            </w:r>
          </w:p>
        </w:tc>
        <w:tc>
          <w:tcPr>
            <w:tcW w:w="5559" w:type="dxa"/>
            <w:vAlign w:val="center"/>
          </w:tcPr>
          <w:p w14:paraId="50B9DA2A" w14:textId="77777777" w:rsidR="00524989" w:rsidRPr="00994421" w:rsidRDefault="00524989" w:rsidP="00007B46">
            <w:pPr>
              <w:keepLines/>
              <w:widowControl w:val="0"/>
              <w:rPr>
                <w:rFonts w:ascii="Open Sans" w:hAnsi="Open Sans" w:cs="Open Sans"/>
              </w:rPr>
            </w:pPr>
          </w:p>
        </w:tc>
      </w:tr>
      <w:tr w:rsidR="00524989" w:rsidRPr="00994421" w14:paraId="49235B8D" w14:textId="77777777" w:rsidTr="00007B46">
        <w:trPr>
          <w:trHeight w:val="350"/>
        </w:trPr>
        <w:tc>
          <w:tcPr>
            <w:tcW w:w="3544" w:type="dxa"/>
            <w:vAlign w:val="center"/>
          </w:tcPr>
          <w:p w14:paraId="06A068EA" w14:textId="77777777" w:rsidR="00524989" w:rsidRPr="00994421" w:rsidRDefault="00524989" w:rsidP="00007B46">
            <w:pPr>
              <w:keepLines/>
              <w:widowControl w:val="0"/>
              <w:rPr>
                <w:rFonts w:ascii="Open Sans" w:hAnsi="Open Sans" w:cs="Open Sans"/>
              </w:rPr>
            </w:pPr>
            <w:r w:rsidRPr="00994421">
              <w:rPr>
                <w:rFonts w:ascii="Open Sans" w:hAnsi="Open Sans" w:cs="Open Sans"/>
              </w:rPr>
              <w:t>Izvajalec:</w:t>
            </w:r>
          </w:p>
        </w:tc>
        <w:tc>
          <w:tcPr>
            <w:tcW w:w="5559" w:type="dxa"/>
            <w:vAlign w:val="center"/>
          </w:tcPr>
          <w:p w14:paraId="52E57E19" w14:textId="77777777" w:rsidR="00524989" w:rsidRPr="00994421" w:rsidRDefault="00524989" w:rsidP="00007B46">
            <w:pPr>
              <w:keepLines/>
              <w:widowControl w:val="0"/>
              <w:rPr>
                <w:rFonts w:ascii="Open Sans" w:hAnsi="Open Sans" w:cs="Open Sans"/>
              </w:rPr>
            </w:pPr>
          </w:p>
        </w:tc>
      </w:tr>
      <w:tr w:rsidR="00524989" w:rsidRPr="00994421" w14:paraId="1E205D16" w14:textId="77777777" w:rsidTr="00007B46">
        <w:trPr>
          <w:trHeight w:val="350"/>
        </w:trPr>
        <w:tc>
          <w:tcPr>
            <w:tcW w:w="3544" w:type="dxa"/>
            <w:vAlign w:val="center"/>
          </w:tcPr>
          <w:p w14:paraId="6C7BFB39" w14:textId="77777777" w:rsidR="00524989" w:rsidRPr="00994421" w:rsidRDefault="00524989" w:rsidP="00007B46">
            <w:pPr>
              <w:keepLines/>
              <w:widowControl w:val="0"/>
              <w:rPr>
                <w:rFonts w:ascii="Open Sans" w:hAnsi="Open Sans" w:cs="Open Sans"/>
              </w:rPr>
            </w:pPr>
            <w:r w:rsidRPr="00994421">
              <w:rPr>
                <w:rFonts w:ascii="Open Sans" w:hAnsi="Open Sans" w:cs="Open Sans"/>
              </w:rPr>
              <w:t>Naziv objekta:</w:t>
            </w:r>
          </w:p>
        </w:tc>
        <w:tc>
          <w:tcPr>
            <w:tcW w:w="5559" w:type="dxa"/>
            <w:vAlign w:val="center"/>
          </w:tcPr>
          <w:p w14:paraId="6B61B317" w14:textId="77777777" w:rsidR="00524989" w:rsidRPr="00994421" w:rsidRDefault="00524989" w:rsidP="00007B46">
            <w:pPr>
              <w:keepLines/>
              <w:widowControl w:val="0"/>
              <w:rPr>
                <w:rFonts w:ascii="Open Sans" w:hAnsi="Open Sans" w:cs="Open Sans"/>
              </w:rPr>
            </w:pPr>
          </w:p>
        </w:tc>
      </w:tr>
      <w:tr w:rsidR="00524989" w:rsidRPr="00994421" w14:paraId="39A3B03C" w14:textId="77777777" w:rsidTr="00007B46">
        <w:trPr>
          <w:cantSplit/>
          <w:trHeight w:val="350"/>
        </w:trPr>
        <w:tc>
          <w:tcPr>
            <w:tcW w:w="3544" w:type="dxa"/>
            <w:vAlign w:val="center"/>
          </w:tcPr>
          <w:p w14:paraId="5A9FE5D7" w14:textId="77777777" w:rsidR="00524989" w:rsidRPr="00994421" w:rsidRDefault="00524989" w:rsidP="00007B46">
            <w:pPr>
              <w:keepLines/>
              <w:widowControl w:val="0"/>
              <w:rPr>
                <w:rFonts w:ascii="Open Sans" w:hAnsi="Open Sans" w:cs="Open Sans"/>
              </w:rPr>
            </w:pPr>
            <w:r w:rsidRPr="00994421">
              <w:rPr>
                <w:rFonts w:ascii="Open Sans" w:hAnsi="Open Sans" w:cs="Open Sans"/>
              </w:rPr>
              <w:t>Leto zaključka in kraj izvedbe:</w:t>
            </w:r>
          </w:p>
        </w:tc>
        <w:tc>
          <w:tcPr>
            <w:tcW w:w="5559" w:type="dxa"/>
            <w:vAlign w:val="center"/>
          </w:tcPr>
          <w:p w14:paraId="43414292" w14:textId="77777777" w:rsidR="00524989" w:rsidRPr="00994421" w:rsidRDefault="00524989" w:rsidP="00007B46">
            <w:pPr>
              <w:keepLines/>
              <w:widowControl w:val="0"/>
              <w:rPr>
                <w:rFonts w:ascii="Open Sans" w:hAnsi="Open Sans" w:cs="Open Sans"/>
              </w:rPr>
            </w:pPr>
          </w:p>
        </w:tc>
      </w:tr>
      <w:tr w:rsidR="00524989" w:rsidRPr="00994421" w14:paraId="30A71F6D" w14:textId="77777777" w:rsidTr="00007B46">
        <w:trPr>
          <w:trHeight w:val="273"/>
        </w:trPr>
        <w:tc>
          <w:tcPr>
            <w:tcW w:w="3544" w:type="dxa"/>
            <w:tcBorders>
              <w:right w:val="single" w:sz="4" w:space="0" w:color="auto"/>
            </w:tcBorders>
            <w:vAlign w:val="center"/>
          </w:tcPr>
          <w:p w14:paraId="57ACB56D" w14:textId="77777777" w:rsidR="00524989" w:rsidRPr="00994421" w:rsidRDefault="00524989" w:rsidP="00007B46">
            <w:pPr>
              <w:keepLines/>
              <w:widowControl w:val="0"/>
              <w:rPr>
                <w:rFonts w:ascii="Open Sans" w:hAnsi="Open Sans" w:cs="Open Sans"/>
              </w:rPr>
            </w:pPr>
            <w:r w:rsidRPr="00994421">
              <w:rPr>
                <w:rFonts w:ascii="Open Sans" w:hAnsi="Open Sans" w:cs="Open Sans"/>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17B90951" w14:textId="77777777" w:rsidR="00524989" w:rsidRPr="00994421" w:rsidRDefault="00524989" w:rsidP="00007B46">
            <w:pPr>
              <w:keepLines/>
              <w:widowControl w:val="0"/>
              <w:rPr>
                <w:rFonts w:ascii="Open Sans" w:hAnsi="Open Sans" w:cs="Open Sans"/>
              </w:rPr>
            </w:pPr>
          </w:p>
        </w:tc>
      </w:tr>
      <w:tr w:rsidR="00524989" w:rsidRPr="00994421" w14:paraId="64E391B4" w14:textId="77777777" w:rsidTr="00007B46">
        <w:trPr>
          <w:trHeight w:val="794"/>
        </w:trPr>
        <w:tc>
          <w:tcPr>
            <w:tcW w:w="3544" w:type="dxa"/>
            <w:tcBorders>
              <w:right w:val="single" w:sz="4" w:space="0" w:color="auto"/>
            </w:tcBorders>
          </w:tcPr>
          <w:p w14:paraId="166D5884" w14:textId="77777777" w:rsidR="00524989" w:rsidRPr="00994421" w:rsidRDefault="00524989" w:rsidP="00007B46">
            <w:pPr>
              <w:keepLines/>
              <w:widowControl w:val="0"/>
              <w:rPr>
                <w:rFonts w:ascii="Open Sans" w:hAnsi="Open Sans" w:cs="Open Sans"/>
              </w:rPr>
            </w:pPr>
            <w:r w:rsidRPr="00994421">
              <w:rPr>
                <w:rFonts w:ascii="Open Sans" w:hAnsi="Open Sans" w:cs="Open Sans"/>
              </w:rPr>
              <w:t>Kratek opis predmeta naročila:</w:t>
            </w:r>
          </w:p>
          <w:p w14:paraId="7BE9711A" w14:textId="77777777" w:rsidR="00524989" w:rsidRPr="00994421" w:rsidRDefault="00524989" w:rsidP="00007B46">
            <w:pPr>
              <w:keepLines/>
              <w:widowControl w:val="0"/>
              <w:rPr>
                <w:rFonts w:ascii="Open Sans" w:hAnsi="Open Sans" w:cs="Open Sans"/>
              </w:rPr>
            </w:pPr>
          </w:p>
        </w:tc>
        <w:tc>
          <w:tcPr>
            <w:tcW w:w="5559" w:type="dxa"/>
            <w:tcBorders>
              <w:top w:val="single" w:sz="4" w:space="0" w:color="auto"/>
              <w:left w:val="single" w:sz="4" w:space="0" w:color="auto"/>
              <w:bottom w:val="single" w:sz="4" w:space="0" w:color="auto"/>
              <w:right w:val="single" w:sz="4" w:space="0" w:color="auto"/>
            </w:tcBorders>
            <w:vAlign w:val="center"/>
          </w:tcPr>
          <w:p w14:paraId="45A4F8A4" w14:textId="77777777" w:rsidR="00524989" w:rsidRPr="00994421" w:rsidRDefault="00524989" w:rsidP="00007B46">
            <w:pPr>
              <w:keepLines/>
              <w:widowControl w:val="0"/>
              <w:rPr>
                <w:rFonts w:ascii="Open Sans" w:hAnsi="Open Sans" w:cs="Open Sans"/>
              </w:rPr>
            </w:pPr>
          </w:p>
        </w:tc>
      </w:tr>
      <w:tr w:rsidR="00524989" w:rsidRPr="00994421" w14:paraId="26EECFF2" w14:textId="77777777" w:rsidTr="00007B46">
        <w:trPr>
          <w:trHeight w:val="56"/>
        </w:trPr>
        <w:tc>
          <w:tcPr>
            <w:tcW w:w="3544" w:type="dxa"/>
            <w:tcBorders>
              <w:right w:val="single" w:sz="4" w:space="0" w:color="auto"/>
            </w:tcBorders>
          </w:tcPr>
          <w:p w14:paraId="09599656" w14:textId="77777777" w:rsidR="00524989" w:rsidRPr="00994421" w:rsidRDefault="00524989" w:rsidP="00007B46">
            <w:pPr>
              <w:keepLines/>
              <w:widowControl w:val="0"/>
              <w:rPr>
                <w:rFonts w:ascii="Open Sans" w:hAnsi="Open Sans" w:cs="Open Sans"/>
              </w:rPr>
            </w:pPr>
            <w:r w:rsidRPr="00994421">
              <w:rPr>
                <w:rFonts w:ascii="Open Sans" w:hAnsi="Open Sans" w:cs="Open Sans"/>
              </w:rPr>
              <w:t>Moč TA [MVA]:</w:t>
            </w:r>
          </w:p>
        </w:tc>
        <w:tc>
          <w:tcPr>
            <w:tcW w:w="5559" w:type="dxa"/>
            <w:tcBorders>
              <w:top w:val="single" w:sz="4" w:space="0" w:color="auto"/>
              <w:left w:val="single" w:sz="4" w:space="0" w:color="auto"/>
              <w:bottom w:val="single" w:sz="4" w:space="0" w:color="auto"/>
              <w:right w:val="single" w:sz="4" w:space="0" w:color="auto"/>
            </w:tcBorders>
            <w:vAlign w:val="center"/>
          </w:tcPr>
          <w:p w14:paraId="4CE922F4" w14:textId="77777777" w:rsidR="00524989" w:rsidRPr="00994421" w:rsidRDefault="00524989" w:rsidP="00007B46">
            <w:pPr>
              <w:keepLines/>
              <w:widowControl w:val="0"/>
              <w:rPr>
                <w:rFonts w:ascii="Open Sans" w:hAnsi="Open Sans" w:cs="Open Sans"/>
              </w:rPr>
            </w:pPr>
          </w:p>
        </w:tc>
      </w:tr>
    </w:tbl>
    <w:p w14:paraId="32AC4092" w14:textId="77777777" w:rsidR="00524989" w:rsidRPr="00994421" w:rsidRDefault="00524989" w:rsidP="00524989">
      <w:pPr>
        <w:keepLines/>
        <w:rPr>
          <w:rFonts w:ascii="Open Sans" w:eastAsia="Calibri" w:hAnsi="Open Sans" w:cs="Open Sans"/>
          <w:lang w:eastAsia="en-US"/>
        </w:rPr>
      </w:pPr>
    </w:p>
    <w:tbl>
      <w:tblPr>
        <w:tblW w:w="9356" w:type="dxa"/>
        <w:tblInd w:w="27" w:type="dxa"/>
        <w:tblLayout w:type="fixed"/>
        <w:tblCellMar>
          <w:left w:w="30" w:type="dxa"/>
          <w:right w:w="30" w:type="dxa"/>
        </w:tblCellMar>
        <w:tblLook w:val="0000" w:firstRow="0" w:lastRow="0" w:firstColumn="0" w:lastColumn="0" w:noHBand="0" w:noVBand="0"/>
      </w:tblPr>
      <w:tblGrid>
        <w:gridCol w:w="3402"/>
        <w:gridCol w:w="2268"/>
        <w:gridCol w:w="3686"/>
      </w:tblGrid>
      <w:tr w:rsidR="00524989" w:rsidRPr="00994421" w14:paraId="4C6A2B90" w14:textId="77777777" w:rsidTr="00007B46">
        <w:trPr>
          <w:trHeight w:val="332"/>
        </w:trPr>
        <w:tc>
          <w:tcPr>
            <w:tcW w:w="3402" w:type="dxa"/>
            <w:tcBorders>
              <w:bottom w:val="single" w:sz="4" w:space="0" w:color="auto"/>
            </w:tcBorders>
          </w:tcPr>
          <w:p w14:paraId="1535E9B9" w14:textId="77777777" w:rsidR="00524989" w:rsidRPr="00994421" w:rsidRDefault="00524989" w:rsidP="00007B46">
            <w:pPr>
              <w:keepLines/>
              <w:widowControl w:val="0"/>
              <w:jc w:val="both"/>
              <w:rPr>
                <w:rFonts w:ascii="Open Sans" w:hAnsi="Open Sans" w:cs="Open Sans"/>
                <w:snapToGrid w:val="0"/>
                <w:color w:val="000000"/>
              </w:rPr>
            </w:pPr>
          </w:p>
        </w:tc>
        <w:tc>
          <w:tcPr>
            <w:tcW w:w="2268" w:type="dxa"/>
          </w:tcPr>
          <w:p w14:paraId="50541906" w14:textId="77777777" w:rsidR="00524989" w:rsidRPr="00994421" w:rsidRDefault="00524989" w:rsidP="00007B46">
            <w:pPr>
              <w:keepLines/>
              <w:widowControl w:val="0"/>
              <w:jc w:val="both"/>
              <w:rPr>
                <w:rFonts w:ascii="Open Sans" w:hAnsi="Open Sans" w:cs="Open Sans"/>
                <w:snapToGrid w:val="0"/>
                <w:color w:val="000000"/>
              </w:rPr>
            </w:pPr>
          </w:p>
        </w:tc>
        <w:tc>
          <w:tcPr>
            <w:tcW w:w="3686" w:type="dxa"/>
            <w:tcBorders>
              <w:bottom w:val="single" w:sz="4" w:space="0" w:color="auto"/>
            </w:tcBorders>
          </w:tcPr>
          <w:p w14:paraId="4550EB92" w14:textId="77777777" w:rsidR="00524989" w:rsidRPr="00994421" w:rsidRDefault="00524989" w:rsidP="00007B46">
            <w:pPr>
              <w:keepLines/>
              <w:widowControl w:val="0"/>
              <w:tabs>
                <w:tab w:val="left" w:pos="567"/>
                <w:tab w:val="num" w:pos="851"/>
                <w:tab w:val="left" w:pos="993"/>
              </w:tabs>
              <w:jc w:val="both"/>
              <w:rPr>
                <w:rFonts w:ascii="Open Sans" w:hAnsi="Open Sans" w:cs="Open Sans"/>
                <w:snapToGrid w:val="0"/>
                <w:color w:val="000000"/>
              </w:rPr>
            </w:pPr>
          </w:p>
        </w:tc>
      </w:tr>
      <w:tr w:rsidR="00524989" w:rsidRPr="00994421" w14:paraId="1443817A" w14:textId="77777777" w:rsidTr="00007B46">
        <w:trPr>
          <w:trHeight w:val="235"/>
        </w:trPr>
        <w:tc>
          <w:tcPr>
            <w:tcW w:w="3402" w:type="dxa"/>
            <w:tcBorders>
              <w:top w:val="single" w:sz="4" w:space="0" w:color="auto"/>
            </w:tcBorders>
          </w:tcPr>
          <w:p w14:paraId="2015FFE4" w14:textId="77777777" w:rsidR="00524989" w:rsidRPr="00994421" w:rsidRDefault="00524989" w:rsidP="00007B46">
            <w:pPr>
              <w:keepLines/>
              <w:widowControl w:val="0"/>
              <w:jc w:val="both"/>
              <w:rPr>
                <w:rFonts w:ascii="Open Sans" w:hAnsi="Open Sans" w:cs="Open Sans"/>
                <w:snapToGrid w:val="0"/>
                <w:color w:val="000000"/>
              </w:rPr>
            </w:pPr>
            <w:r w:rsidRPr="00994421">
              <w:rPr>
                <w:rFonts w:ascii="Open Sans" w:hAnsi="Open Sans" w:cs="Open Sans"/>
                <w:snapToGrid w:val="0"/>
                <w:color w:val="000000"/>
              </w:rPr>
              <w:t>(kraj, datum)</w:t>
            </w:r>
          </w:p>
        </w:tc>
        <w:tc>
          <w:tcPr>
            <w:tcW w:w="2268" w:type="dxa"/>
          </w:tcPr>
          <w:p w14:paraId="070699BC" w14:textId="77777777" w:rsidR="00524989" w:rsidRPr="00994421" w:rsidRDefault="00524989" w:rsidP="00007B46">
            <w:pPr>
              <w:keepLines/>
              <w:widowControl w:val="0"/>
              <w:jc w:val="center"/>
              <w:rPr>
                <w:rFonts w:ascii="Open Sans" w:hAnsi="Open Sans" w:cs="Open Sans"/>
                <w:snapToGrid w:val="0"/>
                <w:color w:val="000000"/>
              </w:rPr>
            </w:pPr>
            <w:r w:rsidRPr="00994421">
              <w:rPr>
                <w:rFonts w:ascii="Open Sans" w:hAnsi="Open Sans" w:cs="Open Sans"/>
                <w:snapToGrid w:val="0"/>
                <w:color w:val="000000"/>
              </w:rPr>
              <w:t>žig</w:t>
            </w:r>
          </w:p>
        </w:tc>
        <w:tc>
          <w:tcPr>
            <w:tcW w:w="3686" w:type="dxa"/>
            <w:tcBorders>
              <w:top w:val="single" w:sz="4" w:space="0" w:color="auto"/>
            </w:tcBorders>
          </w:tcPr>
          <w:p w14:paraId="234474DA" w14:textId="77777777" w:rsidR="00524989" w:rsidRPr="00994421" w:rsidRDefault="00524989" w:rsidP="00007B46">
            <w:pPr>
              <w:keepLines/>
              <w:widowControl w:val="0"/>
              <w:jc w:val="both"/>
              <w:rPr>
                <w:rFonts w:ascii="Open Sans" w:hAnsi="Open Sans" w:cs="Open Sans"/>
                <w:snapToGrid w:val="0"/>
                <w:color w:val="000000"/>
              </w:rPr>
            </w:pPr>
            <w:r w:rsidRPr="00994421">
              <w:rPr>
                <w:rFonts w:ascii="Open Sans" w:hAnsi="Open Sans" w:cs="Open Sans"/>
                <w:snapToGrid w:val="0"/>
                <w:color w:val="000000"/>
              </w:rPr>
              <w:t>(ime in priimek ter podpis odgovorne osebe gospodarskega subjekta)</w:t>
            </w:r>
          </w:p>
        </w:tc>
      </w:tr>
    </w:tbl>
    <w:p w14:paraId="7CCAD439" w14:textId="77777777" w:rsidR="00524989" w:rsidRPr="00994421" w:rsidRDefault="00524989" w:rsidP="00524989">
      <w:pPr>
        <w:keepLines/>
        <w:widowControl w:val="0"/>
        <w:pBdr>
          <w:bottom w:val="single" w:sz="12" w:space="1" w:color="auto"/>
        </w:pBdr>
        <w:rPr>
          <w:rFonts w:ascii="Open Sans" w:hAnsi="Open Sans" w:cs="Open Sans"/>
          <w:b/>
        </w:rPr>
      </w:pPr>
    </w:p>
    <w:p w14:paraId="0C3C83AC" w14:textId="77777777" w:rsidR="00524989" w:rsidRPr="00994421" w:rsidRDefault="00524989" w:rsidP="00524989">
      <w:pPr>
        <w:keepLines/>
        <w:widowControl w:val="0"/>
        <w:jc w:val="both"/>
        <w:rPr>
          <w:rFonts w:ascii="Open Sans" w:hAnsi="Open Sans" w:cs="Open Sans"/>
        </w:rPr>
      </w:pPr>
      <w:r w:rsidRPr="00994421">
        <w:rPr>
          <w:rFonts w:ascii="Open Sans" w:hAnsi="Open Sans" w:cs="Open Sans"/>
        </w:rPr>
        <w:t>IZPOLNI INVESTITOR REFERENČNEGA OBJEKTA (Izdajatelj reference)!!!</w:t>
      </w:r>
    </w:p>
    <w:p w14:paraId="089425CB" w14:textId="77777777" w:rsidR="00524989" w:rsidRPr="00994421" w:rsidRDefault="00524989" w:rsidP="00524989">
      <w:pPr>
        <w:keepLines/>
        <w:widowControl w:val="0"/>
        <w:jc w:val="both"/>
        <w:rPr>
          <w:rFonts w:ascii="Open Sans" w:hAnsi="Open Sans" w:cs="Open Sans"/>
        </w:rPr>
      </w:pPr>
    </w:p>
    <w:p w14:paraId="367A9B16" w14:textId="77777777" w:rsidR="00524989" w:rsidRPr="00994421" w:rsidRDefault="00524989" w:rsidP="00524989">
      <w:pPr>
        <w:keepLines/>
        <w:widowControl w:val="0"/>
        <w:jc w:val="both"/>
        <w:rPr>
          <w:rFonts w:ascii="Open Sans" w:hAnsi="Open Sans" w:cs="Open Sans"/>
        </w:rPr>
      </w:pPr>
      <w:r w:rsidRPr="00994421">
        <w:rPr>
          <w:rFonts w:ascii="Open Sans" w:hAnsi="Open Sans" w:cs="Open Sans"/>
        </w:rPr>
        <w:t>Potrjujemo, da nam je na podlagi našega naročila, zgoraj navedeni izvajalec opravil navedena dela/ storitve v skladu s sklenjeno pogodbo oziroma v roku, količini, kvaliteti in po ceni, navedeni v izvajalčevi ponudbi.</w:t>
      </w:r>
    </w:p>
    <w:p w14:paraId="189C79A1" w14:textId="77777777" w:rsidR="00524989" w:rsidRPr="00994421" w:rsidRDefault="00524989" w:rsidP="00524989">
      <w:pPr>
        <w:keepLines/>
        <w:widowControl w:val="0"/>
        <w:jc w:val="both"/>
        <w:rPr>
          <w:rFonts w:ascii="Open Sans" w:hAnsi="Open Sans" w:cs="Open Sans"/>
        </w:rPr>
      </w:pPr>
    </w:p>
    <w:p w14:paraId="45F2D8C6" w14:textId="77777777" w:rsidR="00524989" w:rsidRPr="00994421" w:rsidRDefault="00524989" w:rsidP="00524989">
      <w:pPr>
        <w:keepLines/>
        <w:widowControl w:val="0"/>
        <w:jc w:val="both"/>
        <w:rPr>
          <w:rFonts w:ascii="Open Sans" w:hAnsi="Open Sans" w:cs="Open Sans"/>
        </w:rPr>
      </w:pPr>
      <w:r w:rsidRPr="00994421">
        <w:rPr>
          <w:rFonts w:ascii="Open Sans" w:hAnsi="Open Sans" w:cs="Open Sans"/>
        </w:rPr>
        <w:t>Potrdilo izdajamo na prošnjo izvajalca in velja izključno za potrebe pri njegovi oddaji ponudbe za pridobitev predmetnega javnega naročila.</w:t>
      </w:r>
    </w:p>
    <w:p w14:paraId="1073021E" w14:textId="77777777" w:rsidR="00524989" w:rsidRPr="00994421" w:rsidRDefault="00524989" w:rsidP="00524989">
      <w:pPr>
        <w:keepLines/>
        <w:widowControl w:val="0"/>
        <w:rPr>
          <w:rFonts w:ascii="Open Sans" w:hAnsi="Open Sans" w:cs="Open Sans"/>
        </w:rPr>
      </w:pPr>
      <w:r w:rsidRPr="00994421">
        <w:rPr>
          <w:rFonts w:ascii="Open Sans" w:hAnsi="Open Sans" w:cs="Open Sans"/>
        </w:rPr>
        <w:tab/>
        <w:t xml:space="preserve"> </w:t>
      </w:r>
    </w:p>
    <w:p w14:paraId="2724F8BD" w14:textId="77777777" w:rsidR="00524989" w:rsidRPr="00994421" w:rsidRDefault="00524989" w:rsidP="00524989">
      <w:pPr>
        <w:keepLines/>
        <w:widowControl w:val="0"/>
        <w:jc w:val="center"/>
        <w:rPr>
          <w:rFonts w:ascii="Open Sans" w:hAnsi="Open Sans" w:cs="Open Sans"/>
        </w:rPr>
      </w:pPr>
      <w:r w:rsidRPr="00994421">
        <w:rPr>
          <w:rFonts w:ascii="Open Sans" w:hAnsi="Open Sans" w:cs="Open Sans"/>
        </w:rPr>
        <w:t xml:space="preserve">Izjavljamo, da smo   </w:t>
      </w:r>
      <w:r w:rsidRPr="00994421">
        <w:rPr>
          <w:rFonts w:ascii="Open Sans" w:hAnsi="Open Sans" w:cs="Open Sans"/>
          <w:b/>
          <w:i/>
        </w:rPr>
        <w:t>javni  /  zasebni</w:t>
      </w:r>
      <w:r w:rsidRPr="00994421">
        <w:rPr>
          <w:rFonts w:ascii="Open Sans" w:hAnsi="Open Sans" w:cs="Open Sans"/>
        </w:rPr>
        <w:t xml:space="preserve">   naročnik. (Ustrezno obkrožite)</w:t>
      </w:r>
    </w:p>
    <w:p w14:paraId="50673B35" w14:textId="77777777" w:rsidR="00524989" w:rsidRPr="00994421" w:rsidRDefault="00524989" w:rsidP="00524989">
      <w:pPr>
        <w:keepLines/>
        <w:widowControl w:val="0"/>
        <w:rPr>
          <w:rFonts w:ascii="Open Sans" w:hAnsi="Open Sans" w:cs="Open Sans"/>
        </w:rPr>
      </w:pPr>
    </w:p>
    <w:p w14:paraId="23574436" w14:textId="77777777" w:rsidR="00524989" w:rsidRPr="00994421" w:rsidRDefault="00524989" w:rsidP="00524989">
      <w:pPr>
        <w:keepLines/>
        <w:widowControl w:val="0"/>
        <w:rPr>
          <w:rFonts w:ascii="Open Sans" w:hAnsi="Open Sans" w:cs="Open Sans"/>
        </w:rPr>
      </w:pPr>
      <w:r w:rsidRPr="00994421">
        <w:rPr>
          <w:rFonts w:ascii="Open Sans" w:hAnsi="Open Sans" w:cs="Open Sans"/>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24989" w:rsidRPr="00994421" w14:paraId="20BBF72F" w14:textId="77777777" w:rsidTr="00007B46">
        <w:trPr>
          <w:trHeight w:val="235"/>
        </w:trPr>
        <w:tc>
          <w:tcPr>
            <w:tcW w:w="3402" w:type="dxa"/>
            <w:tcBorders>
              <w:bottom w:val="single" w:sz="4" w:space="0" w:color="auto"/>
            </w:tcBorders>
          </w:tcPr>
          <w:p w14:paraId="65E08AEE" w14:textId="77777777" w:rsidR="00524989" w:rsidRPr="00994421" w:rsidRDefault="00524989" w:rsidP="00007B46">
            <w:pPr>
              <w:keepLines/>
              <w:widowControl w:val="0"/>
              <w:jc w:val="both"/>
              <w:rPr>
                <w:rFonts w:ascii="Open Sans" w:hAnsi="Open Sans" w:cs="Open Sans"/>
                <w:snapToGrid w:val="0"/>
              </w:rPr>
            </w:pPr>
          </w:p>
        </w:tc>
        <w:tc>
          <w:tcPr>
            <w:tcW w:w="2977" w:type="dxa"/>
          </w:tcPr>
          <w:p w14:paraId="723EB8F4" w14:textId="77777777" w:rsidR="00524989" w:rsidRPr="00994421" w:rsidRDefault="00524989" w:rsidP="00007B46">
            <w:pPr>
              <w:keepLines/>
              <w:widowControl w:val="0"/>
              <w:jc w:val="center"/>
              <w:rPr>
                <w:rFonts w:ascii="Open Sans" w:hAnsi="Open Sans" w:cs="Open Sans"/>
                <w:snapToGrid w:val="0"/>
              </w:rPr>
            </w:pPr>
          </w:p>
        </w:tc>
        <w:tc>
          <w:tcPr>
            <w:tcW w:w="3119" w:type="dxa"/>
            <w:tcBorders>
              <w:bottom w:val="single" w:sz="4" w:space="0" w:color="auto"/>
            </w:tcBorders>
          </w:tcPr>
          <w:p w14:paraId="6B4A6971" w14:textId="77777777" w:rsidR="00524989" w:rsidRPr="00994421" w:rsidRDefault="00524989" w:rsidP="00007B46">
            <w:pPr>
              <w:keepLines/>
              <w:widowControl w:val="0"/>
              <w:tabs>
                <w:tab w:val="left" w:pos="567"/>
                <w:tab w:val="num" w:pos="851"/>
                <w:tab w:val="left" w:pos="993"/>
              </w:tabs>
              <w:jc w:val="both"/>
              <w:rPr>
                <w:rFonts w:ascii="Open Sans" w:hAnsi="Open Sans" w:cs="Open Sans"/>
                <w:snapToGrid w:val="0"/>
              </w:rPr>
            </w:pPr>
          </w:p>
        </w:tc>
      </w:tr>
      <w:tr w:rsidR="00524989" w:rsidRPr="00994421" w14:paraId="3E2CE3CC" w14:textId="77777777" w:rsidTr="00007B46">
        <w:trPr>
          <w:trHeight w:val="235"/>
        </w:trPr>
        <w:tc>
          <w:tcPr>
            <w:tcW w:w="3402" w:type="dxa"/>
            <w:tcBorders>
              <w:top w:val="single" w:sz="4" w:space="0" w:color="auto"/>
            </w:tcBorders>
          </w:tcPr>
          <w:p w14:paraId="66068589" w14:textId="77777777" w:rsidR="00524989" w:rsidRPr="00994421" w:rsidRDefault="00524989" w:rsidP="00007B46">
            <w:pPr>
              <w:keepLines/>
              <w:widowControl w:val="0"/>
              <w:jc w:val="center"/>
              <w:rPr>
                <w:rFonts w:ascii="Open Sans" w:hAnsi="Open Sans" w:cs="Open Sans"/>
                <w:snapToGrid w:val="0"/>
              </w:rPr>
            </w:pPr>
            <w:r w:rsidRPr="00994421">
              <w:rPr>
                <w:rFonts w:ascii="Open Sans" w:hAnsi="Open Sans" w:cs="Open Sans"/>
                <w:snapToGrid w:val="0"/>
              </w:rPr>
              <w:t>(kraj, datum)</w:t>
            </w:r>
          </w:p>
        </w:tc>
        <w:tc>
          <w:tcPr>
            <w:tcW w:w="2977" w:type="dxa"/>
          </w:tcPr>
          <w:p w14:paraId="233DD334" w14:textId="77777777" w:rsidR="00524989" w:rsidRPr="00994421" w:rsidRDefault="00524989" w:rsidP="00007B46">
            <w:pPr>
              <w:keepLines/>
              <w:widowControl w:val="0"/>
              <w:jc w:val="center"/>
              <w:rPr>
                <w:rFonts w:ascii="Open Sans" w:hAnsi="Open Sans" w:cs="Open Sans"/>
                <w:snapToGrid w:val="0"/>
              </w:rPr>
            </w:pPr>
            <w:r w:rsidRPr="00994421">
              <w:rPr>
                <w:rFonts w:ascii="Open Sans" w:hAnsi="Open Sans" w:cs="Open Sans"/>
                <w:snapToGrid w:val="0"/>
              </w:rPr>
              <w:t>žig</w:t>
            </w:r>
          </w:p>
        </w:tc>
        <w:tc>
          <w:tcPr>
            <w:tcW w:w="3119" w:type="dxa"/>
            <w:tcBorders>
              <w:top w:val="single" w:sz="4" w:space="0" w:color="auto"/>
            </w:tcBorders>
          </w:tcPr>
          <w:p w14:paraId="15DC4417" w14:textId="77777777" w:rsidR="00524989" w:rsidRPr="00994421" w:rsidRDefault="00524989" w:rsidP="00007B46">
            <w:pPr>
              <w:keepLines/>
              <w:widowControl w:val="0"/>
              <w:jc w:val="center"/>
              <w:rPr>
                <w:rFonts w:ascii="Open Sans" w:hAnsi="Open Sans" w:cs="Open Sans"/>
                <w:snapToGrid w:val="0"/>
              </w:rPr>
            </w:pPr>
            <w:r w:rsidRPr="00994421">
              <w:rPr>
                <w:rFonts w:ascii="Open Sans" w:hAnsi="Open Sans" w:cs="Open Sans"/>
                <w:snapToGrid w:val="0"/>
              </w:rPr>
              <w:t>(</w:t>
            </w:r>
            <w:r w:rsidRPr="00994421">
              <w:rPr>
                <w:rFonts w:ascii="Open Sans" w:hAnsi="Open Sans" w:cs="Open Sans"/>
                <w:snapToGrid w:val="0"/>
                <w:color w:val="000000"/>
              </w:rPr>
              <w:t>ime in priimek ter podpis odgovorne osebe investitorja</w:t>
            </w:r>
            <w:r w:rsidRPr="00994421">
              <w:rPr>
                <w:rFonts w:ascii="Open Sans" w:hAnsi="Open Sans" w:cs="Open Sans"/>
                <w:snapToGrid w:val="0"/>
              </w:rPr>
              <w:t>)</w:t>
            </w:r>
          </w:p>
        </w:tc>
      </w:tr>
    </w:tbl>
    <w:p w14:paraId="5B2BE0D9" w14:textId="77777777" w:rsidR="00524989" w:rsidRPr="00994421" w:rsidRDefault="00524989" w:rsidP="00524989">
      <w:pPr>
        <w:keepLines/>
        <w:widowControl w:val="0"/>
        <w:jc w:val="both"/>
        <w:rPr>
          <w:rFonts w:ascii="Open Sans" w:hAnsi="Open Sans" w:cs="Open Sans"/>
          <w:b/>
        </w:rPr>
      </w:pPr>
    </w:p>
    <w:p w14:paraId="3D5DD992" w14:textId="77777777" w:rsidR="00524989" w:rsidRPr="00994421" w:rsidRDefault="00524989" w:rsidP="00524989">
      <w:pPr>
        <w:keepLines/>
        <w:widowControl w:val="0"/>
        <w:jc w:val="both"/>
        <w:rPr>
          <w:rFonts w:ascii="Open Sans" w:eastAsia="Calibri" w:hAnsi="Open Sans" w:cs="Open Sans"/>
          <w:sz w:val="16"/>
          <w:szCs w:val="16"/>
          <w:lang w:eastAsia="en-US"/>
        </w:rPr>
      </w:pPr>
      <w:r w:rsidRPr="00994421">
        <w:rPr>
          <w:rFonts w:ascii="Open Sans" w:hAnsi="Open Sans" w:cs="Open Sans"/>
          <w:b/>
          <w:sz w:val="16"/>
          <w:szCs w:val="16"/>
        </w:rPr>
        <w:t>OPOMBA:</w:t>
      </w:r>
      <w:r w:rsidRPr="00994421">
        <w:rPr>
          <w:rFonts w:ascii="Open Sans" w:hAnsi="Open Sans" w:cs="Open Sans"/>
          <w:sz w:val="16"/>
          <w:szCs w:val="16"/>
        </w:rPr>
        <w:t xml:space="preserve"> Obrazec lahko po potrebi tudi kopirate.</w:t>
      </w:r>
      <w:r w:rsidRPr="00994421">
        <w:rPr>
          <w:rFonts w:ascii="Open Sans" w:eastAsia="Calibri" w:hAnsi="Open Sans" w:cs="Open Sans"/>
          <w:sz w:val="16"/>
          <w:szCs w:val="16"/>
          <w:lang w:eastAsia="en-U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24989" w:rsidRPr="00EF199A" w14:paraId="1DC0CDC1" w14:textId="77777777" w:rsidTr="00007B46">
        <w:tc>
          <w:tcPr>
            <w:tcW w:w="8008" w:type="dxa"/>
            <w:tcBorders>
              <w:top w:val="single" w:sz="4" w:space="0" w:color="auto"/>
              <w:bottom w:val="single" w:sz="4" w:space="0" w:color="auto"/>
            </w:tcBorders>
          </w:tcPr>
          <w:p w14:paraId="54708FBA" w14:textId="3C55688D" w:rsidR="00524989" w:rsidRPr="00EF199A" w:rsidRDefault="00524989" w:rsidP="00007B46">
            <w:pPr>
              <w:keepLines/>
              <w:widowControl w:val="0"/>
              <w:rPr>
                <w:rFonts w:ascii="Open Sans" w:hAnsi="Open Sans" w:cs="Open Sans"/>
              </w:rPr>
            </w:pPr>
            <w:bookmarkStart w:id="12" w:name="_Hlk188358440"/>
            <w:r w:rsidRPr="00EF199A">
              <w:rPr>
                <w:rFonts w:ascii="Open Sans" w:hAnsi="Open Sans" w:cs="Open Sans"/>
              </w:rPr>
              <w:lastRenderedPageBreak/>
              <w:br w:type="page"/>
            </w:r>
            <w:r w:rsidRPr="00EF199A">
              <w:rPr>
                <w:rFonts w:ascii="Open Sans" w:hAnsi="Open Sans" w:cs="Open Sans"/>
              </w:rPr>
              <w:br w:type="page"/>
            </w:r>
            <w:r w:rsidRPr="00EF199A">
              <w:rPr>
                <w:rFonts w:ascii="Open Sans" w:hAnsi="Open Sans" w:cs="Open Sans"/>
              </w:rPr>
              <w:br w:type="page"/>
            </w:r>
            <w:r w:rsidRPr="00EF199A">
              <w:rPr>
                <w:rFonts w:ascii="Open Sans" w:hAnsi="Open Sans" w:cs="Open Sans"/>
              </w:rPr>
              <w:br w:type="page"/>
              <w:t>SKTROKOVNA SPOSOBNOST</w:t>
            </w:r>
            <w:r>
              <w:rPr>
                <w:rFonts w:ascii="Open Sans" w:hAnsi="Open Sans" w:cs="Open Sans"/>
              </w:rPr>
              <w:t xml:space="preserve"> </w:t>
            </w:r>
          </w:p>
        </w:tc>
        <w:tc>
          <w:tcPr>
            <w:tcW w:w="1418" w:type="dxa"/>
            <w:tcBorders>
              <w:top w:val="single" w:sz="4" w:space="0" w:color="auto"/>
              <w:bottom w:val="single" w:sz="4" w:space="0" w:color="auto"/>
            </w:tcBorders>
          </w:tcPr>
          <w:p w14:paraId="7D46BCAA" w14:textId="271B6AB3" w:rsidR="00524989" w:rsidRPr="00EF199A" w:rsidRDefault="00524989" w:rsidP="00007B46">
            <w:pPr>
              <w:keepLines/>
              <w:widowControl w:val="0"/>
              <w:rPr>
                <w:rFonts w:ascii="Open Sans" w:hAnsi="Open Sans" w:cs="Open Sans"/>
                <w:b/>
                <w:i/>
              </w:rPr>
            </w:pPr>
            <w:r w:rsidRPr="00EF199A">
              <w:rPr>
                <w:rFonts w:ascii="Open Sans" w:hAnsi="Open Sans" w:cs="Open Sans"/>
                <w:b/>
                <w:i/>
              </w:rPr>
              <w:t xml:space="preserve">Priloga </w:t>
            </w:r>
            <w:r w:rsidR="007A5095">
              <w:rPr>
                <w:rFonts w:ascii="Open Sans" w:hAnsi="Open Sans" w:cs="Open Sans"/>
                <w:b/>
                <w:i/>
              </w:rPr>
              <w:t>7</w:t>
            </w:r>
          </w:p>
        </w:tc>
      </w:tr>
    </w:tbl>
    <w:p w14:paraId="08A232AB" w14:textId="7209EDD7" w:rsidR="00524989" w:rsidRDefault="00524989" w:rsidP="00524989">
      <w:pPr>
        <w:keepLines/>
        <w:widowControl w:val="0"/>
        <w:jc w:val="both"/>
        <w:rPr>
          <w:rFonts w:ascii="Open Sans" w:hAnsi="Open Sans" w:cs="Open Sans"/>
          <w:b/>
          <w:noProof/>
        </w:rPr>
      </w:pPr>
    </w:p>
    <w:p w14:paraId="01F65762" w14:textId="77777777" w:rsidR="0097759E" w:rsidRPr="00EF199A" w:rsidRDefault="0097759E" w:rsidP="00524989">
      <w:pPr>
        <w:keepLines/>
        <w:widowControl w:val="0"/>
        <w:jc w:val="both"/>
        <w:rPr>
          <w:rFonts w:ascii="Open Sans" w:hAnsi="Open Sans" w:cs="Open Sans"/>
          <w:b/>
          <w:noProof/>
        </w:rPr>
      </w:pPr>
    </w:p>
    <w:p w14:paraId="3B7AD353" w14:textId="77777777" w:rsidR="0097759E" w:rsidRPr="00524989" w:rsidRDefault="0097759E" w:rsidP="0097759E">
      <w:pPr>
        <w:keepLines/>
        <w:widowControl w:val="0"/>
        <w:numPr>
          <w:ilvl w:val="12"/>
          <w:numId w:val="0"/>
        </w:numPr>
        <w:tabs>
          <w:tab w:val="left" w:pos="7371"/>
        </w:tabs>
        <w:jc w:val="center"/>
        <w:rPr>
          <w:rFonts w:ascii="Open Sans" w:hAnsi="Open Sans" w:cs="Open Sans"/>
          <w:b/>
          <w:noProof/>
        </w:rPr>
      </w:pPr>
      <w:bookmarkStart w:id="13" w:name="_Hlk187929899"/>
      <w:r w:rsidRPr="00524989">
        <w:rPr>
          <w:rFonts w:ascii="Open Sans" w:hAnsi="Open Sans" w:cs="Open Sans"/>
          <w:b/>
          <w:noProof/>
        </w:rPr>
        <w:t>ENLJ-SPV-58/26 - PREGLEDNI REMONT GENERATORJA 3</w:t>
      </w:r>
    </w:p>
    <w:p w14:paraId="6D93E762" w14:textId="77777777" w:rsidR="00524989" w:rsidRPr="00EF199A" w:rsidRDefault="00524989" w:rsidP="00524989">
      <w:pPr>
        <w:keepLines/>
        <w:widowControl w:val="0"/>
        <w:rPr>
          <w:rFonts w:ascii="Open Sans" w:hAnsi="Open Sans" w:cs="Open Sans"/>
        </w:rPr>
      </w:pPr>
    </w:p>
    <w:p w14:paraId="5E209050" w14:textId="77777777" w:rsidR="00524989" w:rsidRDefault="00524989" w:rsidP="00524989">
      <w:pPr>
        <w:keepLines/>
        <w:widowControl w:val="0"/>
        <w:jc w:val="both"/>
        <w:rPr>
          <w:rFonts w:ascii="Open Sans" w:hAnsi="Open Sans" w:cs="Open Sans"/>
        </w:rPr>
      </w:pPr>
      <w:bookmarkStart w:id="14" w:name="_Hlk188366823"/>
      <w:bookmarkEnd w:id="13"/>
    </w:p>
    <w:p w14:paraId="224D34B1" w14:textId="77777777" w:rsidR="00524989" w:rsidRDefault="00524989" w:rsidP="00524989">
      <w:pPr>
        <w:keepLines/>
        <w:widowControl w:val="0"/>
        <w:jc w:val="both"/>
        <w:rPr>
          <w:rFonts w:ascii="Open Sans" w:hAnsi="Open Sans" w:cs="Open Sans"/>
        </w:rPr>
      </w:pPr>
    </w:p>
    <w:p w14:paraId="06EB25CC" w14:textId="77777777" w:rsidR="00524989" w:rsidRPr="00B16636" w:rsidRDefault="00524989" w:rsidP="00524989">
      <w:pPr>
        <w:keepLines/>
        <w:widowControl w:val="0"/>
        <w:jc w:val="both"/>
        <w:rPr>
          <w:rFonts w:ascii="Open Sans" w:hAnsi="Open Sans" w:cs="Open Sans"/>
        </w:rPr>
      </w:pPr>
      <w:r w:rsidRPr="00B16636">
        <w:rPr>
          <w:rFonts w:ascii="Open Sans" w:hAnsi="Open Sans" w:cs="Open Sans"/>
        </w:rPr>
        <w:t>Poimenski seznam ljudi, ki bodo delali na objektu:</w:t>
      </w:r>
    </w:p>
    <w:bookmarkEnd w:id="14"/>
    <w:p w14:paraId="0615BF21" w14:textId="77777777" w:rsidR="00524989" w:rsidRPr="00EF199A" w:rsidRDefault="00524989" w:rsidP="00524989">
      <w:pPr>
        <w:keepLines/>
        <w:widowControl w:val="0"/>
        <w:rPr>
          <w:rFonts w:ascii="Open Sans" w:hAnsi="Open Sans" w:cs="Open San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693"/>
        <w:gridCol w:w="2410"/>
        <w:gridCol w:w="3118"/>
      </w:tblGrid>
      <w:tr w:rsidR="00524989" w:rsidRPr="00EF199A" w14:paraId="5F09F134" w14:textId="77777777" w:rsidTr="00007B46">
        <w:tc>
          <w:tcPr>
            <w:tcW w:w="959" w:type="dxa"/>
            <w:tcBorders>
              <w:top w:val="single" w:sz="4" w:space="0" w:color="auto"/>
              <w:left w:val="single" w:sz="4" w:space="0" w:color="auto"/>
              <w:bottom w:val="single" w:sz="4" w:space="0" w:color="auto"/>
              <w:right w:val="single" w:sz="4" w:space="0" w:color="auto"/>
            </w:tcBorders>
            <w:vAlign w:val="center"/>
            <w:hideMark/>
          </w:tcPr>
          <w:p w14:paraId="0B521B6D" w14:textId="77777777" w:rsidR="00524989" w:rsidRPr="00EF199A" w:rsidRDefault="00524989" w:rsidP="00007B46">
            <w:pPr>
              <w:keepLines/>
              <w:widowControl w:val="0"/>
              <w:jc w:val="center"/>
              <w:rPr>
                <w:rFonts w:ascii="Open Sans" w:hAnsi="Open Sans" w:cs="Open Sans"/>
              </w:rPr>
            </w:pPr>
            <w:r w:rsidRPr="00EF199A">
              <w:rPr>
                <w:rFonts w:ascii="Open Sans" w:hAnsi="Open Sans" w:cs="Open Sans"/>
              </w:rPr>
              <w:t>Zap. št.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F2CE2E" w14:textId="77777777" w:rsidR="00524989" w:rsidRPr="00EF199A" w:rsidRDefault="00524989" w:rsidP="00007B46">
            <w:pPr>
              <w:keepLines/>
              <w:widowControl w:val="0"/>
              <w:jc w:val="center"/>
              <w:rPr>
                <w:rFonts w:ascii="Open Sans" w:hAnsi="Open Sans" w:cs="Open Sans"/>
              </w:rPr>
            </w:pPr>
            <w:r w:rsidRPr="00EF199A">
              <w:rPr>
                <w:rFonts w:ascii="Open Sans" w:hAnsi="Open Sans" w:cs="Open Sans"/>
              </w:rPr>
              <w:t>Ime in priimek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DCB3A5" w14:textId="77777777" w:rsidR="00524989" w:rsidRPr="00EF199A" w:rsidRDefault="00524989" w:rsidP="00007B46">
            <w:pPr>
              <w:keepLines/>
              <w:widowControl w:val="0"/>
              <w:jc w:val="center"/>
              <w:rPr>
                <w:rFonts w:ascii="Open Sans" w:hAnsi="Open Sans" w:cs="Open Sans"/>
              </w:rPr>
            </w:pPr>
            <w:r w:rsidRPr="00EF199A">
              <w:rPr>
                <w:rFonts w:ascii="Open Sans" w:hAnsi="Open Sans" w:cs="Open Sans"/>
              </w:rPr>
              <w:t>Delodajalec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E4A139" w14:textId="77777777" w:rsidR="00524989" w:rsidRPr="00EF199A" w:rsidRDefault="00524989" w:rsidP="00007B46">
            <w:pPr>
              <w:keepLines/>
              <w:widowControl w:val="0"/>
              <w:jc w:val="center"/>
              <w:rPr>
                <w:rFonts w:ascii="Open Sans" w:hAnsi="Open Sans" w:cs="Open Sans"/>
              </w:rPr>
            </w:pPr>
            <w:r w:rsidRPr="00EF199A">
              <w:rPr>
                <w:rFonts w:ascii="Open Sans" w:hAnsi="Open Sans" w:cs="Open Sans"/>
              </w:rPr>
              <w:t>Zadolžitev</w:t>
            </w:r>
          </w:p>
        </w:tc>
      </w:tr>
      <w:tr w:rsidR="00524989" w:rsidRPr="00EF199A" w14:paraId="34B8AF33" w14:textId="77777777" w:rsidTr="00007B46">
        <w:tc>
          <w:tcPr>
            <w:tcW w:w="959" w:type="dxa"/>
            <w:tcBorders>
              <w:top w:val="single" w:sz="4" w:space="0" w:color="auto"/>
              <w:left w:val="single" w:sz="4" w:space="0" w:color="auto"/>
              <w:bottom w:val="single" w:sz="4" w:space="0" w:color="auto"/>
              <w:right w:val="single" w:sz="4" w:space="0" w:color="auto"/>
            </w:tcBorders>
            <w:vAlign w:val="center"/>
          </w:tcPr>
          <w:p w14:paraId="1B774E81" w14:textId="77777777" w:rsidR="00524989" w:rsidRPr="00EF199A" w:rsidRDefault="00524989" w:rsidP="00007B46">
            <w:pPr>
              <w:keepLines/>
              <w:widowControl w:val="0"/>
              <w:jc w:val="center"/>
              <w:rPr>
                <w:rFonts w:ascii="Open Sans" w:hAnsi="Open Sans" w:cs="Open Sans"/>
              </w:rPr>
            </w:pPr>
            <w:r>
              <w:rPr>
                <w:rFonts w:ascii="Open Sans" w:hAnsi="Open Sans" w:cs="Open Sans"/>
              </w:rPr>
              <w:t>1</w:t>
            </w:r>
          </w:p>
        </w:tc>
        <w:tc>
          <w:tcPr>
            <w:tcW w:w="2693" w:type="dxa"/>
            <w:tcBorders>
              <w:top w:val="single" w:sz="4" w:space="0" w:color="auto"/>
              <w:left w:val="single" w:sz="4" w:space="0" w:color="auto"/>
              <w:bottom w:val="single" w:sz="4" w:space="0" w:color="auto"/>
              <w:right w:val="single" w:sz="4" w:space="0" w:color="auto"/>
            </w:tcBorders>
            <w:vAlign w:val="center"/>
          </w:tcPr>
          <w:p w14:paraId="4B0B72F2" w14:textId="77777777" w:rsidR="00524989" w:rsidRPr="00EF199A" w:rsidRDefault="00524989" w:rsidP="00007B46">
            <w:pPr>
              <w:keepLines/>
              <w:widowControl w:val="0"/>
              <w:jc w:val="center"/>
              <w:rPr>
                <w:rFonts w:ascii="Open Sans" w:hAnsi="Open Sans" w:cs="Open Sans"/>
              </w:rPr>
            </w:pPr>
          </w:p>
        </w:tc>
        <w:tc>
          <w:tcPr>
            <w:tcW w:w="2410" w:type="dxa"/>
            <w:tcBorders>
              <w:top w:val="single" w:sz="4" w:space="0" w:color="auto"/>
              <w:left w:val="single" w:sz="4" w:space="0" w:color="auto"/>
              <w:bottom w:val="single" w:sz="4" w:space="0" w:color="auto"/>
              <w:right w:val="single" w:sz="4" w:space="0" w:color="auto"/>
            </w:tcBorders>
            <w:vAlign w:val="center"/>
          </w:tcPr>
          <w:p w14:paraId="11457DB7" w14:textId="77777777" w:rsidR="00524989" w:rsidRPr="00EF199A" w:rsidRDefault="00524989" w:rsidP="00007B46">
            <w:pPr>
              <w:keepLines/>
              <w:widowControl w:val="0"/>
              <w:jc w:val="center"/>
              <w:rPr>
                <w:rFonts w:ascii="Open Sans" w:hAnsi="Open Sans" w:cs="Open Sans"/>
              </w:rPr>
            </w:pPr>
          </w:p>
        </w:tc>
        <w:tc>
          <w:tcPr>
            <w:tcW w:w="3118" w:type="dxa"/>
            <w:tcBorders>
              <w:top w:val="single" w:sz="4" w:space="0" w:color="auto"/>
              <w:left w:val="single" w:sz="4" w:space="0" w:color="auto"/>
              <w:bottom w:val="single" w:sz="4" w:space="0" w:color="auto"/>
              <w:right w:val="single" w:sz="4" w:space="0" w:color="auto"/>
            </w:tcBorders>
            <w:vAlign w:val="center"/>
          </w:tcPr>
          <w:p w14:paraId="31F49A1E" w14:textId="77777777" w:rsidR="00524989" w:rsidRDefault="00524989" w:rsidP="00007B46">
            <w:pPr>
              <w:keepLines/>
              <w:widowControl w:val="0"/>
              <w:jc w:val="center"/>
              <w:rPr>
                <w:rFonts w:ascii="Open Sans" w:hAnsi="Open Sans" w:cs="Open Sans"/>
              </w:rPr>
            </w:pPr>
            <w:r>
              <w:rPr>
                <w:rFonts w:ascii="Open Sans" w:hAnsi="Open Sans" w:cs="Open Sans"/>
              </w:rPr>
              <w:t>V</w:t>
            </w:r>
            <w:r w:rsidRPr="00EF199A">
              <w:rPr>
                <w:rFonts w:ascii="Open Sans" w:hAnsi="Open Sans" w:cs="Open Sans"/>
              </w:rPr>
              <w:t>odja del</w:t>
            </w:r>
          </w:p>
          <w:p w14:paraId="186300C0" w14:textId="77777777" w:rsidR="00524989" w:rsidRDefault="0026500D" w:rsidP="00007B46">
            <w:pPr>
              <w:keepLines/>
              <w:widowControl w:val="0"/>
              <w:jc w:val="center"/>
              <w:rPr>
                <w:rFonts w:ascii="Open Sans" w:hAnsi="Open Sans" w:cs="Open Sans"/>
              </w:rPr>
            </w:pPr>
            <w:r>
              <w:rPr>
                <w:rFonts w:ascii="Open Sans" w:hAnsi="Open Sans" w:cs="Open Sans"/>
              </w:rPr>
              <w:t>elektro / strojne stroke</w:t>
            </w:r>
          </w:p>
          <w:p w14:paraId="0FC93310" w14:textId="2D96DA99" w:rsidR="0026500D" w:rsidRPr="00EF199A" w:rsidRDefault="0026500D" w:rsidP="00007B46">
            <w:pPr>
              <w:keepLines/>
              <w:widowControl w:val="0"/>
              <w:jc w:val="center"/>
              <w:rPr>
                <w:rFonts w:ascii="Open Sans" w:hAnsi="Open Sans" w:cs="Open Sans"/>
              </w:rPr>
            </w:pPr>
            <w:r>
              <w:rPr>
                <w:rFonts w:ascii="Open Sans" w:hAnsi="Open Sans" w:cs="Open Sans"/>
              </w:rPr>
              <w:t>(ustrezno označit</w:t>
            </w:r>
            <w:r w:rsidR="00157FE3">
              <w:rPr>
                <w:rFonts w:ascii="Open Sans" w:hAnsi="Open Sans" w:cs="Open Sans"/>
              </w:rPr>
              <w:t>e</w:t>
            </w:r>
            <w:r>
              <w:rPr>
                <w:rFonts w:ascii="Open Sans" w:hAnsi="Open Sans" w:cs="Open Sans"/>
              </w:rPr>
              <w:t>)</w:t>
            </w:r>
          </w:p>
        </w:tc>
      </w:tr>
      <w:tr w:rsidR="00524989" w:rsidRPr="00EF199A" w14:paraId="45C8B3E5" w14:textId="77777777" w:rsidTr="00007B46">
        <w:tc>
          <w:tcPr>
            <w:tcW w:w="959" w:type="dxa"/>
            <w:tcBorders>
              <w:top w:val="single" w:sz="4" w:space="0" w:color="auto"/>
              <w:left w:val="single" w:sz="4" w:space="0" w:color="auto"/>
              <w:bottom w:val="single" w:sz="4" w:space="0" w:color="auto"/>
              <w:right w:val="single" w:sz="4" w:space="0" w:color="auto"/>
            </w:tcBorders>
            <w:vAlign w:val="center"/>
          </w:tcPr>
          <w:p w14:paraId="2C260ED2" w14:textId="77777777" w:rsidR="00524989" w:rsidRPr="00EF199A" w:rsidRDefault="00524989" w:rsidP="00007B46">
            <w:pPr>
              <w:keepLines/>
              <w:widowControl w:val="0"/>
              <w:ind w:left="142"/>
              <w:jc w:val="center"/>
              <w:rPr>
                <w:rFonts w:ascii="Open Sans" w:hAnsi="Open Sans" w:cs="Open Sans"/>
              </w:rPr>
            </w:pPr>
            <w:r>
              <w:rPr>
                <w:rFonts w:ascii="Open Sans" w:hAnsi="Open Sans" w:cs="Open Sans"/>
              </w:rPr>
              <w:t>2</w:t>
            </w:r>
          </w:p>
        </w:tc>
        <w:tc>
          <w:tcPr>
            <w:tcW w:w="2693" w:type="dxa"/>
            <w:tcBorders>
              <w:top w:val="single" w:sz="4" w:space="0" w:color="auto"/>
              <w:left w:val="single" w:sz="4" w:space="0" w:color="auto"/>
              <w:bottom w:val="single" w:sz="4" w:space="0" w:color="auto"/>
              <w:right w:val="single" w:sz="4" w:space="0" w:color="auto"/>
            </w:tcBorders>
          </w:tcPr>
          <w:p w14:paraId="4B135938" w14:textId="77777777" w:rsidR="00524989" w:rsidRPr="00EF199A" w:rsidRDefault="00524989" w:rsidP="00007B46">
            <w:pPr>
              <w:keepLines/>
              <w:widowControl w:val="0"/>
              <w:jc w:val="center"/>
              <w:rPr>
                <w:rFonts w:ascii="Open Sans" w:hAnsi="Open Sans" w:cs="Open Sans"/>
              </w:rPr>
            </w:pPr>
          </w:p>
        </w:tc>
        <w:tc>
          <w:tcPr>
            <w:tcW w:w="2410" w:type="dxa"/>
            <w:tcBorders>
              <w:top w:val="single" w:sz="4" w:space="0" w:color="auto"/>
              <w:left w:val="single" w:sz="4" w:space="0" w:color="auto"/>
              <w:bottom w:val="single" w:sz="4" w:space="0" w:color="auto"/>
              <w:right w:val="single" w:sz="4" w:space="0" w:color="auto"/>
            </w:tcBorders>
          </w:tcPr>
          <w:p w14:paraId="40528565" w14:textId="77777777" w:rsidR="00524989" w:rsidRPr="00EF199A" w:rsidRDefault="00524989" w:rsidP="00007B46">
            <w:pPr>
              <w:keepLines/>
              <w:widowControl w:val="0"/>
              <w:jc w:val="center"/>
              <w:rPr>
                <w:rFonts w:ascii="Open Sans" w:hAnsi="Open Sans" w:cs="Open Sans"/>
              </w:rPr>
            </w:pPr>
          </w:p>
        </w:tc>
        <w:tc>
          <w:tcPr>
            <w:tcW w:w="3118" w:type="dxa"/>
            <w:tcBorders>
              <w:top w:val="single" w:sz="4" w:space="0" w:color="auto"/>
              <w:left w:val="single" w:sz="4" w:space="0" w:color="auto"/>
              <w:bottom w:val="single" w:sz="4" w:space="0" w:color="auto"/>
              <w:right w:val="single" w:sz="4" w:space="0" w:color="auto"/>
            </w:tcBorders>
          </w:tcPr>
          <w:p w14:paraId="38D45B8B" w14:textId="77777777" w:rsidR="00524989" w:rsidRPr="00EF199A" w:rsidRDefault="00524989" w:rsidP="00007B46">
            <w:pPr>
              <w:keepLines/>
              <w:widowControl w:val="0"/>
              <w:jc w:val="center"/>
              <w:rPr>
                <w:rFonts w:ascii="Open Sans" w:hAnsi="Open Sans" w:cs="Open Sans"/>
              </w:rPr>
            </w:pPr>
            <w:r>
              <w:rPr>
                <w:rFonts w:ascii="Open Sans" w:hAnsi="Open Sans" w:cs="Open Sans"/>
              </w:rPr>
              <w:t>Monter – upravljalec mostnega dvigala</w:t>
            </w:r>
          </w:p>
        </w:tc>
      </w:tr>
      <w:tr w:rsidR="00524989" w:rsidRPr="00EF199A" w14:paraId="444A85E9" w14:textId="77777777" w:rsidTr="00007B46">
        <w:tc>
          <w:tcPr>
            <w:tcW w:w="959" w:type="dxa"/>
            <w:tcBorders>
              <w:top w:val="single" w:sz="4" w:space="0" w:color="auto"/>
              <w:left w:val="single" w:sz="4" w:space="0" w:color="auto"/>
              <w:bottom w:val="single" w:sz="4" w:space="0" w:color="auto"/>
              <w:right w:val="single" w:sz="4" w:space="0" w:color="auto"/>
            </w:tcBorders>
            <w:vAlign w:val="center"/>
          </w:tcPr>
          <w:p w14:paraId="3FAA2E36" w14:textId="77777777" w:rsidR="00524989" w:rsidRPr="00EF199A" w:rsidRDefault="00524989" w:rsidP="00007B46">
            <w:pPr>
              <w:keepLines/>
              <w:widowControl w:val="0"/>
              <w:ind w:left="142"/>
              <w:jc w:val="center"/>
              <w:rPr>
                <w:rFonts w:ascii="Open Sans" w:hAnsi="Open Sans" w:cs="Open Sans"/>
              </w:rPr>
            </w:pPr>
            <w:r>
              <w:rPr>
                <w:rFonts w:ascii="Open Sans" w:hAnsi="Open Sans" w:cs="Open Sans"/>
              </w:rPr>
              <w:t>3</w:t>
            </w:r>
          </w:p>
        </w:tc>
        <w:tc>
          <w:tcPr>
            <w:tcW w:w="2693" w:type="dxa"/>
            <w:tcBorders>
              <w:top w:val="single" w:sz="4" w:space="0" w:color="auto"/>
              <w:left w:val="single" w:sz="4" w:space="0" w:color="auto"/>
              <w:bottom w:val="single" w:sz="4" w:space="0" w:color="auto"/>
              <w:right w:val="single" w:sz="4" w:space="0" w:color="auto"/>
            </w:tcBorders>
          </w:tcPr>
          <w:p w14:paraId="7EBB952C" w14:textId="77777777" w:rsidR="00524989" w:rsidRPr="00EF199A" w:rsidRDefault="00524989" w:rsidP="00007B46">
            <w:pPr>
              <w:keepLines/>
              <w:widowControl w:val="0"/>
              <w:jc w:val="center"/>
              <w:rPr>
                <w:rFonts w:ascii="Open Sans" w:hAnsi="Open Sans" w:cs="Open Sans"/>
              </w:rPr>
            </w:pPr>
          </w:p>
        </w:tc>
        <w:tc>
          <w:tcPr>
            <w:tcW w:w="2410" w:type="dxa"/>
            <w:tcBorders>
              <w:top w:val="single" w:sz="4" w:space="0" w:color="auto"/>
              <w:left w:val="single" w:sz="4" w:space="0" w:color="auto"/>
              <w:bottom w:val="single" w:sz="4" w:space="0" w:color="auto"/>
              <w:right w:val="single" w:sz="4" w:space="0" w:color="auto"/>
            </w:tcBorders>
          </w:tcPr>
          <w:p w14:paraId="7D56A4BA" w14:textId="77777777" w:rsidR="00524989" w:rsidRPr="00EF199A" w:rsidRDefault="00524989" w:rsidP="00007B46">
            <w:pPr>
              <w:keepLines/>
              <w:widowControl w:val="0"/>
              <w:jc w:val="center"/>
              <w:rPr>
                <w:rFonts w:ascii="Open Sans" w:hAnsi="Open Sans" w:cs="Open Sans"/>
              </w:rPr>
            </w:pPr>
          </w:p>
        </w:tc>
        <w:tc>
          <w:tcPr>
            <w:tcW w:w="3118" w:type="dxa"/>
            <w:tcBorders>
              <w:top w:val="single" w:sz="4" w:space="0" w:color="auto"/>
              <w:left w:val="single" w:sz="4" w:space="0" w:color="auto"/>
              <w:bottom w:val="single" w:sz="4" w:space="0" w:color="auto"/>
              <w:right w:val="single" w:sz="4" w:space="0" w:color="auto"/>
            </w:tcBorders>
          </w:tcPr>
          <w:p w14:paraId="7FFA7B90" w14:textId="77777777" w:rsidR="00524989" w:rsidRDefault="00524989" w:rsidP="00007B46">
            <w:pPr>
              <w:keepLines/>
              <w:widowControl w:val="0"/>
              <w:jc w:val="center"/>
              <w:rPr>
                <w:rFonts w:ascii="Open Sans" w:hAnsi="Open Sans" w:cs="Open Sans"/>
              </w:rPr>
            </w:pPr>
            <w:r>
              <w:rPr>
                <w:rFonts w:ascii="Open Sans" w:hAnsi="Open Sans" w:cs="Open Sans"/>
              </w:rPr>
              <w:t>Monter</w:t>
            </w:r>
          </w:p>
          <w:p w14:paraId="4763373A" w14:textId="77777777" w:rsidR="00524989" w:rsidRPr="00EF199A" w:rsidRDefault="00524989" w:rsidP="00007B46">
            <w:pPr>
              <w:keepLines/>
              <w:widowControl w:val="0"/>
              <w:jc w:val="center"/>
              <w:rPr>
                <w:rFonts w:ascii="Open Sans" w:hAnsi="Open Sans" w:cs="Open Sans"/>
              </w:rPr>
            </w:pPr>
          </w:p>
        </w:tc>
      </w:tr>
      <w:tr w:rsidR="00524989" w:rsidRPr="00EF199A" w14:paraId="13872619" w14:textId="77777777" w:rsidTr="00007B46">
        <w:tc>
          <w:tcPr>
            <w:tcW w:w="959" w:type="dxa"/>
            <w:tcBorders>
              <w:top w:val="single" w:sz="4" w:space="0" w:color="auto"/>
              <w:left w:val="single" w:sz="4" w:space="0" w:color="auto"/>
              <w:bottom w:val="single" w:sz="4" w:space="0" w:color="auto"/>
              <w:right w:val="single" w:sz="4" w:space="0" w:color="auto"/>
            </w:tcBorders>
            <w:vAlign w:val="center"/>
          </w:tcPr>
          <w:p w14:paraId="7A000D50" w14:textId="77777777" w:rsidR="00524989" w:rsidRPr="00EF199A" w:rsidRDefault="00524989" w:rsidP="00007B46">
            <w:pPr>
              <w:keepLines/>
              <w:widowControl w:val="0"/>
              <w:ind w:left="142"/>
              <w:jc w:val="center"/>
              <w:rPr>
                <w:rFonts w:ascii="Open Sans" w:hAnsi="Open Sans" w:cs="Open Sans"/>
              </w:rPr>
            </w:pPr>
            <w:r>
              <w:rPr>
                <w:rFonts w:ascii="Open Sans" w:hAnsi="Open Sans" w:cs="Open Sans"/>
              </w:rPr>
              <w:t>4</w:t>
            </w:r>
          </w:p>
        </w:tc>
        <w:tc>
          <w:tcPr>
            <w:tcW w:w="2693" w:type="dxa"/>
            <w:tcBorders>
              <w:top w:val="single" w:sz="4" w:space="0" w:color="auto"/>
              <w:left w:val="single" w:sz="4" w:space="0" w:color="auto"/>
              <w:bottom w:val="single" w:sz="4" w:space="0" w:color="auto"/>
              <w:right w:val="single" w:sz="4" w:space="0" w:color="auto"/>
            </w:tcBorders>
          </w:tcPr>
          <w:p w14:paraId="6F0BB5D0" w14:textId="77777777" w:rsidR="00524989" w:rsidRPr="00EF199A" w:rsidRDefault="00524989" w:rsidP="00007B46">
            <w:pPr>
              <w:keepLines/>
              <w:widowControl w:val="0"/>
              <w:jc w:val="center"/>
              <w:rPr>
                <w:rFonts w:ascii="Open Sans" w:hAnsi="Open Sans" w:cs="Open Sans"/>
              </w:rPr>
            </w:pPr>
          </w:p>
        </w:tc>
        <w:tc>
          <w:tcPr>
            <w:tcW w:w="2410" w:type="dxa"/>
            <w:tcBorders>
              <w:top w:val="single" w:sz="4" w:space="0" w:color="auto"/>
              <w:left w:val="single" w:sz="4" w:space="0" w:color="auto"/>
              <w:bottom w:val="single" w:sz="4" w:space="0" w:color="auto"/>
              <w:right w:val="single" w:sz="4" w:space="0" w:color="auto"/>
            </w:tcBorders>
          </w:tcPr>
          <w:p w14:paraId="2F4AE13A" w14:textId="77777777" w:rsidR="00524989" w:rsidRPr="00EF199A" w:rsidRDefault="00524989" w:rsidP="00007B46">
            <w:pPr>
              <w:keepLines/>
              <w:widowControl w:val="0"/>
              <w:jc w:val="center"/>
              <w:rPr>
                <w:rFonts w:ascii="Open Sans" w:hAnsi="Open Sans" w:cs="Open Sans"/>
              </w:rPr>
            </w:pPr>
          </w:p>
        </w:tc>
        <w:tc>
          <w:tcPr>
            <w:tcW w:w="3118" w:type="dxa"/>
            <w:tcBorders>
              <w:top w:val="single" w:sz="4" w:space="0" w:color="auto"/>
              <w:left w:val="single" w:sz="4" w:space="0" w:color="auto"/>
              <w:bottom w:val="single" w:sz="4" w:space="0" w:color="auto"/>
              <w:right w:val="single" w:sz="4" w:space="0" w:color="auto"/>
            </w:tcBorders>
          </w:tcPr>
          <w:p w14:paraId="66AF40DD" w14:textId="77777777" w:rsidR="00524989" w:rsidRDefault="00524989" w:rsidP="00007B46">
            <w:pPr>
              <w:keepLines/>
              <w:widowControl w:val="0"/>
              <w:jc w:val="center"/>
              <w:rPr>
                <w:rFonts w:ascii="Open Sans" w:hAnsi="Open Sans" w:cs="Open Sans"/>
              </w:rPr>
            </w:pPr>
            <w:r>
              <w:rPr>
                <w:rFonts w:ascii="Open Sans" w:hAnsi="Open Sans" w:cs="Open Sans"/>
              </w:rPr>
              <w:t>Monter</w:t>
            </w:r>
          </w:p>
          <w:p w14:paraId="6C585378" w14:textId="77777777" w:rsidR="00524989" w:rsidRPr="00EF199A" w:rsidRDefault="00524989" w:rsidP="00007B46">
            <w:pPr>
              <w:keepLines/>
              <w:widowControl w:val="0"/>
              <w:jc w:val="center"/>
              <w:rPr>
                <w:rFonts w:ascii="Open Sans" w:hAnsi="Open Sans" w:cs="Open Sans"/>
              </w:rPr>
            </w:pPr>
          </w:p>
        </w:tc>
      </w:tr>
      <w:tr w:rsidR="00524989" w:rsidRPr="00EF199A" w14:paraId="743E77F1" w14:textId="77777777" w:rsidTr="00007B46">
        <w:tc>
          <w:tcPr>
            <w:tcW w:w="959" w:type="dxa"/>
            <w:tcBorders>
              <w:top w:val="single" w:sz="4" w:space="0" w:color="auto"/>
              <w:left w:val="single" w:sz="4" w:space="0" w:color="auto"/>
              <w:bottom w:val="single" w:sz="4" w:space="0" w:color="auto"/>
              <w:right w:val="single" w:sz="4" w:space="0" w:color="auto"/>
            </w:tcBorders>
            <w:vAlign w:val="center"/>
          </w:tcPr>
          <w:p w14:paraId="42CD382A" w14:textId="77777777" w:rsidR="00524989" w:rsidRPr="00EF199A" w:rsidRDefault="00524989" w:rsidP="00007B46">
            <w:pPr>
              <w:keepLines/>
              <w:widowControl w:val="0"/>
              <w:ind w:left="142"/>
              <w:jc w:val="center"/>
              <w:rPr>
                <w:rFonts w:ascii="Open Sans" w:hAnsi="Open Sans" w:cs="Open Sans"/>
              </w:rPr>
            </w:pPr>
            <w:r>
              <w:rPr>
                <w:rFonts w:ascii="Open Sans" w:hAnsi="Open Sans" w:cs="Open Sans"/>
              </w:rPr>
              <w:t>5</w:t>
            </w:r>
          </w:p>
        </w:tc>
        <w:tc>
          <w:tcPr>
            <w:tcW w:w="2693" w:type="dxa"/>
            <w:tcBorders>
              <w:top w:val="single" w:sz="4" w:space="0" w:color="auto"/>
              <w:left w:val="single" w:sz="4" w:space="0" w:color="auto"/>
              <w:bottom w:val="single" w:sz="4" w:space="0" w:color="auto"/>
              <w:right w:val="single" w:sz="4" w:space="0" w:color="auto"/>
            </w:tcBorders>
          </w:tcPr>
          <w:p w14:paraId="55F08E1B" w14:textId="77777777" w:rsidR="00524989" w:rsidRPr="00EF199A" w:rsidRDefault="00524989" w:rsidP="00007B46">
            <w:pPr>
              <w:keepLines/>
              <w:widowControl w:val="0"/>
              <w:jc w:val="center"/>
              <w:rPr>
                <w:rFonts w:ascii="Open Sans" w:hAnsi="Open Sans" w:cs="Open Sans"/>
              </w:rPr>
            </w:pPr>
          </w:p>
        </w:tc>
        <w:tc>
          <w:tcPr>
            <w:tcW w:w="2410" w:type="dxa"/>
            <w:tcBorders>
              <w:top w:val="single" w:sz="4" w:space="0" w:color="auto"/>
              <w:left w:val="single" w:sz="4" w:space="0" w:color="auto"/>
              <w:bottom w:val="single" w:sz="4" w:space="0" w:color="auto"/>
              <w:right w:val="single" w:sz="4" w:space="0" w:color="auto"/>
            </w:tcBorders>
          </w:tcPr>
          <w:p w14:paraId="08887C67" w14:textId="77777777" w:rsidR="00524989" w:rsidRPr="00EF199A" w:rsidRDefault="00524989" w:rsidP="00007B46">
            <w:pPr>
              <w:keepLines/>
              <w:widowControl w:val="0"/>
              <w:jc w:val="center"/>
              <w:rPr>
                <w:rFonts w:ascii="Open Sans" w:hAnsi="Open Sans" w:cs="Open Sans"/>
              </w:rPr>
            </w:pPr>
          </w:p>
        </w:tc>
        <w:tc>
          <w:tcPr>
            <w:tcW w:w="3118" w:type="dxa"/>
            <w:tcBorders>
              <w:top w:val="single" w:sz="4" w:space="0" w:color="auto"/>
              <w:left w:val="single" w:sz="4" w:space="0" w:color="auto"/>
              <w:bottom w:val="single" w:sz="4" w:space="0" w:color="auto"/>
              <w:right w:val="single" w:sz="4" w:space="0" w:color="auto"/>
            </w:tcBorders>
          </w:tcPr>
          <w:p w14:paraId="77191FAE" w14:textId="77777777" w:rsidR="00524989" w:rsidRDefault="00524989" w:rsidP="00007B46">
            <w:pPr>
              <w:keepLines/>
              <w:widowControl w:val="0"/>
              <w:jc w:val="center"/>
              <w:rPr>
                <w:rFonts w:ascii="Open Sans" w:hAnsi="Open Sans" w:cs="Open Sans"/>
              </w:rPr>
            </w:pPr>
            <w:r>
              <w:rPr>
                <w:rFonts w:ascii="Open Sans" w:hAnsi="Open Sans" w:cs="Open Sans"/>
              </w:rPr>
              <w:t>Monter</w:t>
            </w:r>
          </w:p>
          <w:p w14:paraId="19E1531E" w14:textId="77777777" w:rsidR="00524989" w:rsidRPr="00EF199A" w:rsidRDefault="00524989" w:rsidP="00007B46">
            <w:pPr>
              <w:keepLines/>
              <w:widowControl w:val="0"/>
              <w:jc w:val="center"/>
              <w:rPr>
                <w:rFonts w:ascii="Open Sans" w:hAnsi="Open Sans" w:cs="Open Sans"/>
              </w:rPr>
            </w:pPr>
          </w:p>
        </w:tc>
      </w:tr>
      <w:tr w:rsidR="00524989" w:rsidRPr="00EF199A" w14:paraId="30488429" w14:textId="77777777" w:rsidTr="00007B46">
        <w:tc>
          <w:tcPr>
            <w:tcW w:w="959" w:type="dxa"/>
            <w:tcBorders>
              <w:top w:val="single" w:sz="4" w:space="0" w:color="auto"/>
              <w:left w:val="single" w:sz="4" w:space="0" w:color="auto"/>
              <w:bottom w:val="single" w:sz="4" w:space="0" w:color="auto"/>
              <w:right w:val="single" w:sz="4" w:space="0" w:color="auto"/>
            </w:tcBorders>
            <w:vAlign w:val="center"/>
          </w:tcPr>
          <w:p w14:paraId="1B8C54C9" w14:textId="77777777" w:rsidR="00524989" w:rsidRPr="00EF199A" w:rsidRDefault="00524989" w:rsidP="00007B46">
            <w:pPr>
              <w:keepLines/>
              <w:widowControl w:val="0"/>
              <w:ind w:left="142"/>
              <w:jc w:val="center"/>
              <w:rPr>
                <w:rFonts w:ascii="Open Sans" w:hAnsi="Open Sans" w:cs="Open Sans"/>
              </w:rPr>
            </w:pPr>
            <w:r>
              <w:rPr>
                <w:rFonts w:ascii="Open Sans" w:hAnsi="Open Sans" w:cs="Open Sans"/>
              </w:rPr>
              <w:t>6</w:t>
            </w:r>
          </w:p>
        </w:tc>
        <w:tc>
          <w:tcPr>
            <w:tcW w:w="2693" w:type="dxa"/>
            <w:tcBorders>
              <w:top w:val="single" w:sz="4" w:space="0" w:color="auto"/>
              <w:left w:val="single" w:sz="4" w:space="0" w:color="auto"/>
              <w:bottom w:val="single" w:sz="4" w:space="0" w:color="auto"/>
              <w:right w:val="single" w:sz="4" w:space="0" w:color="auto"/>
            </w:tcBorders>
          </w:tcPr>
          <w:p w14:paraId="719D5CC9" w14:textId="77777777" w:rsidR="00524989" w:rsidRPr="00EF199A" w:rsidRDefault="00524989" w:rsidP="00007B46">
            <w:pPr>
              <w:keepLines/>
              <w:widowControl w:val="0"/>
              <w:jc w:val="center"/>
              <w:rPr>
                <w:rFonts w:ascii="Open Sans" w:hAnsi="Open Sans" w:cs="Open Sans"/>
              </w:rPr>
            </w:pPr>
          </w:p>
        </w:tc>
        <w:tc>
          <w:tcPr>
            <w:tcW w:w="2410" w:type="dxa"/>
            <w:tcBorders>
              <w:top w:val="single" w:sz="4" w:space="0" w:color="auto"/>
              <w:left w:val="single" w:sz="4" w:space="0" w:color="auto"/>
              <w:bottom w:val="single" w:sz="4" w:space="0" w:color="auto"/>
              <w:right w:val="single" w:sz="4" w:space="0" w:color="auto"/>
            </w:tcBorders>
          </w:tcPr>
          <w:p w14:paraId="3CFD8CF2" w14:textId="77777777" w:rsidR="00524989" w:rsidRPr="00EF199A" w:rsidRDefault="00524989" w:rsidP="00007B46">
            <w:pPr>
              <w:keepLines/>
              <w:widowControl w:val="0"/>
              <w:jc w:val="center"/>
              <w:rPr>
                <w:rFonts w:ascii="Open Sans" w:hAnsi="Open Sans" w:cs="Open Sans"/>
              </w:rPr>
            </w:pPr>
          </w:p>
        </w:tc>
        <w:tc>
          <w:tcPr>
            <w:tcW w:w="3118" w:type="dxa"/>
            <w:tcBorders>
              <w:top w:val="single" w:sz="4" w:space="0" w:color="auto"/>
              <w:left w:val="single" w:sz="4" w:space="0" w:color="auto"/>
              <w:bottom w:val="single" w:sz="4" w:space="0" w:color="auto"/>
              <w:right w:val="single" w:sz="4" w:space="0" w:color="auto"/>
            </w:tcBorders>
          </w:tcPr>
          <w:p w14:paraId="6614F88D" w14:textId="77777777" w:rsidR="00524989" w:rsidRDefault="00524989" w:rsidP="00007B46">
            <w:pPr>
              <w:keepLines/>
              <w:widowControl w:val="0"/>
              <w:jc w:val="center"/>
              <w:rPr>
                <w:rFonts w:ascii="Open Sans" w:hAnsi="Open Sans" w:cs="Open Sans"/>
              </w:rPr>
            </w:pPr>
          </w:p>
          <w:p w14:paraId="4D9034DB" w14:textId="77777777" w:rsidR="00524989" w:rsidRPr="00EF199A" w:rsidRDefault="00524989" w:rsidP="00007B46">
            <w:pPr>
              <w:keepLines/>
              <w:widowControl w:val="0"/>
              <w:jc w:val="center"/>
              <w:rPr>
                <w:rFonts w:ascii="Open Sans" w:hAnsi="Open Sans" w:cs="Open Sans"/>
              </w:rPr>
            </w:pPr>
          </w:p>
        </w:tc>
      </w:tr>
      <w:tr w:rsidR="00524989" w:rsidRPr="00EF199A" w14:paraId="01416909" w14:textId="77777777" w:rsidTr="00007B46">
        <w:tc>
          <w:tcPr>
            <w:tcW w:w="959" w:type="dxa"/>
            <w:tcBorders>
              <w:top w:val="single" w:sz="4" w:space="0" w:color="auto"/>
              <w:left w:val="single" w:sz="4" w:space="0" w:color="auto"/>
              <w:bottom w:val="single" w:sz="4" w:space="0" w:color="auto"/>
              <w:right w:val="single" w:sz="4" w:space="0" w:color="auto"/>
            </w:tcBorders>
            <w:vAlign w:val="center"/>
          </w:tcPr>
          <w:p w14:paraId="6902E120" w14:textId="77777777" w:rsidR="00524989" w:rsidRPr="00EF199A" w:rsidRDefault="00524989" w:rsidP="00007B46">
            <w:pPr>
              <w:keepLines/>
              <w:widowControl w:val="0"/>
              <w:ind w:left="142"/>
              <w:jc w:val="center"/>
              <w:rPr>
                <w:rFonts w:ascii="Open Sans" w:hAnsi="Open Sans" w:cs="Open Sans"/>
              </w:rPr>
            </w:pPr>
            <w:r>
              <w:rPr>
                <w:rFonts w:ascii="Open Sans" w:hAnsi="Open Sans" w:cs="Open Sans"/>
              </w:rPr>
              <w:t>7</w:t>
            </w:r>
          </w:p>
        </w:tc>
        <w:tc>
          <w:tcPr>
            <w:tcW w:w="2693" w:type="dxa"/>
            <w:tcBorders>
              <w:top w:val="single" w:sz="4" w:space="0" w:color="auto"/>
              <w:left w:val="single" w:sz="4" w:space="0" w:color="auto"/>
              <w:bottom w:val="single" w:sz="4" w:space="0" w:color="auto"/>
              <w:right w:val="single" w:sz="4" w:space="0" w:color="auto"/>
            </w:tcBorders>
          </w:tcPr>
          <w:p w14:paraId="2E83665D" w14:textId="77777777" w:rsidR="00524989" w:rsidRPr="00EF199A" w:rsidRDefault="00524989" w:rsidP="00007B46">
            <w:pPr>
              <w:keepLines/>
              <w:widowControl w:val="0"/>
              <w:jc w:val="center"/>
              <w:rPr>
                <w:rFonts w:ascii="Open Sans" w:hAnsi="Open Sans" w:cs="Open Sans"/>
              </w:rPr>
            </w:pPr>
          </w:p>
        </w:tc>
        <w:tc>
          <w:tcPr>
            <w:tcW w:w="2410" w:type="dxa"/>
            <w:tcBorders>
              <w:top w:val="single" w:sz="4" w:space="0" w:color="auto"/>
              <w:left w:val="single" w:sz="4" w:space="0" w:color="auto"/>
              <w:bottom w:val="single" w:sz="4" w:space="0" w:color="auto"/>
              <w:right w:val="single" w:sz="4" w:space="0" w:color="auto"/>
            </w:tcBorders>
          </w:tcPr>
          <w:p w14:paraId="01FABA2E" w14:textId="77777777" w:rsidR="00524989" w:rsidRPr="00EF199A" w:rsidRDefault="00524989" w:rsidP="00007B46">
            <w:pPr>
              <w:keepLines/>
              <w:widowControl w:val="0"/>
              <w:jc w:val="center"/>
              <w:rPr>
                <w:rFonts w:ascii="Open Sans" w:hAnsi="Open Sans" w:cs="Open Sans"/>
              </w:rPr>
            </w:pPr>
          </w:p>
        </w:tc>
        <w:tc>
          <w:tcPr>
            <w:tcW w:w="3118" w:type="dxa"/>
            <w:tcBorders>
              <w:top w:val="single" w:sz="4" w:space="0" w:color="auto"/>
              <w:left w:val="single" w:sz="4" w:space="0" w:color="auto"/>
              <w:bottom w:val="single" w:sz="4" w:space="0" w:color="auto"/>
              <w:right w:val="single" w:sz="4" w:space="0" w:color="auto"/>
            </w:tcBorders>
          </w:tcPr>
          <w:p w14:paraId="0AC539A0" w14:textId="77777777" w:rsidR="00524989" w:rsidRDefault="00524989" w:rsidP="00007B46">
            <w:pPr>
              <w:keepLines/>
              <w:widowControl w:val="0"/>
              <w:jc w:val="center"/>
              <w:rPr>
                <w:rFonts w:ascii="Open Sans" w:hAnsi="Open Sans" w:cs="Open Sans"/>
              </w:rPr>
            </w:pPr>
          </w:p>
          <w:p w14:paraId="4B406A78" w14:textId="77777777" w:rsidR="00524989" w:rsidRPr="00EF199A" w:rsidRDefault="00524989" w:rsidP="00007B46">
            <w:pPr>
              <w:keepLines/>
              <w:widowControl w:val="0"/>
              <w:jc w:val="center"/>
              <w:rPr>
                <w:rFonts w:ascii="Open Sans" w:hAnsi="Open Sans" w:cs="Open Sans"/>
              </w:rPr>
            </w:pPr>
          </w:p>
        </w:tc>
      </w:tr>
      <w:tr w:rsidR="00524989" w:rsidRPr="00EF199A" w14:paraId="6D09244B" w14:textId="77777777" w:rsidTr="00007B46">
        <w:tc>
          <w:tcPr>
            <w:tcW w:w="959" w:type="dxa"/>
            <w:tcBorders>
              <w:top w:val="single" w:sz="4" w:space="0" w:color="auto"/>
              <w:left w:val="single" w:sz="4" w:space="0" w:color="auto"/>
              <w:bottom w:val="single" w:sz="4" w:space="0" w:color="auto"/>
              <w:right w:val="single" w:sz="4" w:space="0" w:color="auto"/>
            </w:tcBorders>
            <w:vAlign w:val="center"/>
          </w:tcPr>
          <w:p w14:paraId="45673498" w14:textId="77777777" w:rsidR="00524989" w:rsidRPr="00EF199A" w:rsidRDefault="00524989" w:rsidP="00007B46">
            <w:pPr>
              <w:keepLines/>
              <w:widowControl w:val="0"/>
              <w:ind w:left="142"/>
              <w:jc w:val="center"/>
              <w:rPr>
                <w:rFonts w:ascii="Open Sans" w:hAnsi="Open Sans" w:cs="Open Sans"/>
              </w:rPr>
            </w:pPr>
            <w:r>
              <w:rPr>
                <w:rFonts w:ascii="Open Sans" w:hAnsi="Open Sans" w:cs="Open Sans"/>
              </w:rPr>
              <w:t>8</w:t>
            </w:r>
          </w:p>
        </w:tc>
        <w:tc>
          <w:tcPr>
            <w:tcW w:w="2693" w:type="dxa"/>
            <w:tcBorders>
              <w:top w:val="single" w:sz="4" w:space="0" w:color="auto"/>
              <w:left w:val="single" w:sz="4" w:space="0" w:color="auto"/>
              <w:bottom w:val="single" w:sz="4" w:space="0" w:color="auto"/>
              <w:right w:val="single" w:sz="4" w:space="0" w:color="auto"/>
            </w:tcBorders>
          </w:tcPr>
          <w:p w14:paraId="23597926" w14:textId="77777777" w:rsidR="00524989" w:rsidRPr="00EF199A" w:rsidRDefault="00524989" w:rsidP="00007B46">
            <w:pPr>
              <w:keepLines/>
              <w:widowControl w:val="0"/>
              <w:jc w:val="center"/>
              <w:rPr>
                <w:rFonts w:ascii="Open Sans" w:hAnsi="Open Sans" w:cs="Open Sans"/>
              </w:rPr>
            </w:pPr>
          </w:p>
        </w:tc>
        <w:tc>
          <w:tcPr>
            <w:tcW w:w="2410" w:type="dxa"/>
            <w:tcBorders>
              <w:top w:val="single" w:sz="4" w:space="0" w:color="auto"/>
              <w:left w:val="single" w:sz="4" w:space="0" w:color="auto"/>
              <w:bottom w:val="single" w:sz="4" w:space="0" w:color="auto"/>
              <w:right w:val="single" w:sz="4" w:space="0" w:color="auto"/>
            </w:tcBorders>
          </w:tcPr>
          <w:p w14:paraId="3A896226" w14:textId="77777777" w:rsidR="00524989" w:rsidRPr="00EF199A" w:rsidRDefault="00524989" w:rsidP="00007B46">
            <w:pPr>
              <w:keepLines/>
              <w:widowControl w:val="0"/>
              <w:jc w:val="center"/>
              <w:rPr>
                <w:rFonts w:ascii="Open Sans" w:hAnsi="Open Sans" w:cs="Open Sans"/>
              </w:rPr>
            </w:pPr>
          </w:p>
        </w:tc>
        <w:tc>
          <w:tcPr>
            <w:tcW w:w="3118" w:type="dxa"/>
            <w:tcBorders>
              <w:top w:val="single" w:sz="4" w:space="0" w:color="auto"/>
              <w:left w:val="single" w:sz="4" w:space="0" w:color="auto"/>
              <w:bottom w:val="single" w:sz="4" w:space="0" w:color="auto"/>
              <w:right w:val="single" w:sz="4" w:space="0" w:color="auto"/>
            </w:tcBorders>
          </w:tcPr>
          <w:p w14:paraId="43872040" w14:textId="77777777" w:rsidR="00524989" w:rsidRDefault="00524989" w:rsidP="00007B46">
            <w:pPr>
              <w:keepLines/>
              <w:widowControl w:val="0"/>
              <w:jc w:val="center"/>
              <w:rPr>
                <w:rFonts w:ascii="Open Sans" w:hAnsi="Open Sans" w:cs="Open Sans"/>
              </w:rPr>
            </w:pPr>
          </w:p>
          <w:p w14:paraId="31ED05ED" w14:textId="77777777" w:rsidR="00524989" w:rsidRPr="00EF199A" w:rsidRDefault="00524989" w:rsidP="00007B46">
            <w:pPr>
              <w:keepLines/>
              <w:widowControl w:val="0"/>
              <w:jc w:val="center"/>
              <w:rPr>
                <w:rFonts w:ascii="Open Sans" w:hAnsi="Open Sans" w:cs="Open Sans"/>
              </w:rPr>
            </w:pPr>
          </w:p>
        </w:tc>
      </w:tr>
      <w:tr w:rsidR="00524989" w:rsidRPr="00EF199A" w14:paraId="250907C1" w14:textId="77777777" w:rsidTr="00007B46">
        <w:tc>
          <w:tcPr>
            <w:tcW w:w="959" w:type="dxa"/>
            <w:tcBorders>
              <w:top w:val="single" w:sz="4" w:space="0" w:color="auto"/>
              <w:left w:val="single" w:sz="4" w:space="0" w:color="auto"/>
              <w:bottom w:val="single" w:sz="4" w:space="0" w:color="auto"/>
              <w:right w:val="single" w:sz="4" w:space="0" w:color="auto"/>
            </w:tcBorders>
            <w:vAlign w:val="center"/>
          </w:tcPr>
          <w:p w14:paraId="12C2513A" w14:textId="77777777" w:rsidR="00524989" w:rsidRPr="00EF199A" w:rsidRDefault="00524989" w:rsidP="00007B46">
            <w:pPr>
              <w:keepLines/>
              <w:widowControl w:val="0"/>
              <w:ind w:left="142"/>
              <w:jc w:val="center"/>
              <w:rPr>
                <w:rFonts w:ascii="Open Sans" w:hAnsi="Open Sans" w:cs="Open Sans"/>
              </w:rPr>
            </w:pPr>
            <w:r>
              <w:rPr>
                <w:rFonts w:ascii="Open Sans" w:hAnsi="Open Sans" w:cs="Open Sans"/>
              </w:rPr>
              <w:t>9</w:t>
            </w:r>
          </w:p>
        </w:tc>
        <w:tc>
          <w:tcPr>
            <w:tcW w:w="2693" w:type="dxa"/>
            <w:tcBorders>
              <w:top w:val="single" w:sz="4" w:space="0" w:color="auto"/>
              <w:left w:val="single" w:sz="4" w:space="0" w:color="auto"/>
              <w:bottom w:val="single" w:sz="4" w:space="0" w:color="auto"/>
              <w:right w:val="single" w:sz="4" w:space="0" w:color="auto"/>
            </w:tcBorders>
          </w:tcPr>
          <w:p w14:paraId="43B2DAD6" w14:textId="77777777" w:rsidR="00524989" w:rsidRPr="00EF199A" w:rsidRDefault="00524989" w:rsidP="00007B46">
            <w:pPr>
              <w:keepLines/>
              <w:widowControl w:val="0"/>
              <w:jc w:val="center"/>
              <w:rPr>
                <w:rFonts w:ascii="Open Sans" w:hAnsi="Open Sans" w:cs="Open Sans"/>
              </w:rPr>
            </w:pPr>
          </w:p>
        </w:tc>
        <w:tc>
          <w:tcPr>
            <w:tcW w:w="2410" w:type="dxa"/>
            <w:tcBorders>
              <w:top w:val="single" w:sz="4" w:space="0" w:color="auto"/>
              <w:left w:val="single" w:sz="4" w:space="0" w:color="auto"/>
              <w:bottom w:val="single" w:sz="4" w:space="0" w:color="auto"/>
              <w:right w:val="single" w:sz="4" w:space="0" w:color="auto"/>
            </w:tcBorders>
          </w:tcPr>
          <w:p w14:paraId="3F82297F" w14:textId="77777777" w:rsidR="00524989" w:rsidRPr="00EF199A" w:rsidRDefault="00524989" w:rsidP="00007B46">
            <w:pPr>
              <w:keepLines/>
              <w:widowControl w:val="0"/>
              <w:jc w:val="center"/>
              <w:rPr>
                <w:rFonts w:ascii="Open Sans" w:hAnsi="Open Sans" w:cs="Open Sans"/>
              </w:rPr>
            </w:pPr>
          </w:p>
        </w:tc>
        <w:tc>
          <w:tcPr>
            <w:tcW w:w="3118" w:type="dxa"/>
            <w:tcBorders>
              <w:top w:val="single" w:sz="4" w:space="0" w:color="auto"/>
              <w:left w:val="single" w:sz="4" w:space="0" w:color="auto"/>
              <w:bottom w:val="single" w:sz="4" w:space="0" w:color="auto"/>
              <w:right w:val="single" w:sz="4" w:space="0" w:color="auto"/>
            </w:tcBorders>
          </w:tcPr>
          <w:p w14:paraId="7F7EBA3C" w14:textId="77777777" w:rsidR="00524989" w:rsidRDefault="00524989" w:rsidP="00007B46">
            <w:pPr>
              <w:keepLines/>
              <w:widowControl w:val="0"/>
              <w:jc w:val="center"/>
              <w:rPr>
                <w:rFonts w:ascii="Open Sans" w:hAnsi="Open Sans" w:cs="Open Sans"/>
              </w:rPr>
            </w:pPr>
          </w:p>
          <w:p w14:paraId="3BBB8C7A" w14:textId="77777777" w:rsidR="00524989" w:rsidRPr="00EF199A" w:rsidRDefault="00524989" w:rsidP="00007B46">
            <w:pPr>
              <w:keepLines/>
              <w:widowControl w:val="0"/>
              <w:jc w:val="center"/>
              <w:rPr>
                <w:rFonts w:ascii="Open Sans" w:hAnsi="Open Sans" w:cs="Open Sans"/>
              </w:rPr>
            </w:pPr>
          </w:p>
        </w:tc>
      </w:tr>
    </w:tbl>
    <w:p w14:paraId="667B2C03" w14:textId="77777777" w:rsidR="00524989" w:rsidRPr="00EF199A" w:rsidRDefault="00524989" w:rsidP="00524989">
      <w:pPr>
        <w:keepLines/>
        <w:widowControl w:val="0"/>
        <w:overflowPunct w:val="0"/>
        <w:autoSpaceDE w:val="0"/>
        <w:autoSpaceDN w:val="0"/>
        <w:adjustRightInd w:val="0"/>
        <w:jc w:val="both"/>
        <w:textAlignment w:val="baseline"/>
        <w:rPr>
          <w:rFonts w:ascii="Open Sans" w:hAnsi="Open Sans" w:cs="Open Sans"/>
        </w:rPr>
      </w:pPr>
    </w:p>
    <w:p w14:paraId="1E545213" w14:textId="6A2ADC14" w:rsidR="00524989" w:rsidRPr="00FE3A09" w:rsidRDefault="00524989" w:rsidP="00524989">
      <w:pPr>
        <w:jc w:val="both"/>
        <w:rPr>
          <w:rFonts w:ascii="Open Sans" w:hAnsi="Open Sans" w:cs="Open Sans"/>
        </w:rPr>
      </w:pPr>
      <w:bookmarkStart w:id="15" w:name="_Hlk188366789"/>
      <w:r w:rsidRPr="00FE3A09">
        <w:rPr>
          <w:rFonts w:ascii="Open Sans" w:hAnsi="Open Sans" w:cs="Open Sans"/>
        </w:rPr>
        <w:t>Ponudnik mora k prilogi</w:t>
      </w:r>
      <w:r w:rsidR="00D57764">
        <w:rPr>
          <w:rFonts w:ascii="Open Sans" w:hAnsi="Open Sans" w:cs="Open Sans"/>
        </w:rPr>
        <w:t xml:space="preserve"> 7</w:t>
      </w:r>
      <w:r w:rsidRPr="00FE3A09">
        <w:rPr>
          <w:rFonts w:ascii="Open Sans" w:hAnsi="Open Sans" w:cs="Open Sans"/>
        </w:rPr>
        <w:t xml:space="preserve"> predložiti:</w:t>
      </w:r>
    </w:p>
    <w:p w14:paraId="23DD545B" w14:textId="2ADA1662" w:rsidR="00524989" w:rsidRPr="00FE3A09" w:rsidRDefault="00524989" w:rsidP="00E901F7">
      <w:pPr>
        <w:numPr>
          <w:ilvl w:val="0"/>
          <w:numId w:val="35"/>
        </w:numPr>
        <w:jc w:val="both"/>
        <w:rPr>
          <w:rFonts w:ascii="Open Sans" w:hAnsi="Open Sans" w:cs="Open Sans"/>
        </w:rPr>
      </w:pPr>
      <w:r w:rsidRPr="00FE3A09">
        <w:rPr>
          <w:rFonts w:ascii="Open Sans" w:hAnsi="Open Sans" w:cs="Open Sans"/>
        </w:rPr>
        <w:t xml:space="preserve">za vodjo del 5 (pet) referenc (priloga </w:t>
      </w:r>
      <w:r w:rsidR="0097759E" w:rsidRPr="00FE3A09">
        <w:rPr>
          <w:rFonts w:ascii="Open Sans" w:hAnsi="Open Sans" w:cs="Open Sans"/>
        </w:rPr>
        <w:t>7</w:t>
      </w:r>
      <w:r w:rsidRPr="00FE3A09">
        <w:rPr>
          <w:rFonts w:ascii="Open Sans" w:hAnsi="Open Sans" w:cs="Open Sans"/>
        </w:rPr>
        <w:t>/1),</w:t>
      </w:r>
    </w:p>
    <w:p w14:paraId="7CF9FC66" w14:textId="7C999685" w:rsidR="00524989" w:rsidRPr="00FE3A09" w:rsidRDefault="00524989" w:rsidP="00E901F7">
      <w:pPr>
        <w:numPr>
          <w:ilvl w:val="0"/>
          <w:numId w:val="35"/>
        </w:numPr>
        <w:jc w:val="both"/>
        <w:rPr>
          <w:rFonts w:ascii="Open Sans" w:hAnsi="Open Sans" w:cs="Open Sans"/>
        </w:rPr>
      </w:pPr>
      <w:r w:rsidRPr="00FE3A09">
        <w:rPr>
          <w:rFonts w:ascii="Open Sans" w:hAnsi="Open Sans" w:cs="Open Sans"/>
        </w:rPr>
        <w:t xml:space="preserve">za 1 (enega) delavca monterja kopijo </w:t>
      </w:r>
      <w:r w:rsidR="0026500D">
        <w:rPr>
          <w:rFonts w:ascii="Open Sans" w:hAnsi="Open Sans" w:cs="Open Sans"/>
        </w:rPr>
        <w:t xml:space="preserve">veljavnega </w:t>
      </w:r>
      <w:r w:rsidRPr="00FE3A09">
        <w:rPr>
          <w:rFonts w:ascii="Open Sans" w:hAnsi="Open Sans" w:cs="Open Sans"/>
        </w:rPr>
        <w:t>potrdila o usposobljenosti za upravljanje mostnega dvigala</w:t>
      </w:r>
    </w:p>
    <w:bookmarkEnd w:id="15"/>
    <w:p w14:paraId="1D54D0FD" w14:textId="77777777" w:rsidR="00524989" w:rsidRPr="00EF199A" w:rsidRDefault="00524989" w:rsidP="00524989">
      <w:pPr>
        <w:keepLines/>
        <w:widowControl w:val="0"/>
        <w:rPr>
          <w:rFonts w:ascii="Open Sans" w:hAnsi="Open Sans" w:cs="Open Sans"/>
          <w:b/>
        </w:rPr>
      </w:pPr>
    </w:p>
    <w:p w14:paraId="59E23E2B" w14:textId="77777777" w:rsidR="00524989" w:rsidRPr="00EF199A" w:rsidRDefault="00524989" w:rsidP="00524989">
      <w:pPr>
        <w:keepLines/>
        <w:widowControl w:val="0"/>
        <w:jc w:val="both"/>
        <w:rPr>
          <w:rFonts w:ascii="Open Sans" w:hAnsi="Open Sans" w:cs="Open Sans"/>
          <w:b/>
        </w:rPr>
      </w:pPr>
    </w:p>
    <w:p w14:paraId="5777E3AB" w14:textId="77777777" w:rsidR="00524989" w:rsidRPr="00EF199A" w:rsidRDefault="00524989" w:rsidP="00524989">
      <w:pPr>
        <w:keepLines/>
        <w:widowControl w:val="0"/>
        <w:jc w:val="both"/>
        <w:rPr>
          <w:rFonts w:ascii="Open Sans" w:hAnsi="Open Sans" w:cs="Open Sans"/>
          <w:b/>
        </w:rPr>
      </w:pPr>
    </w:p>
    <w:p w14:paraId="2D65EE1D" w14:textId="77777777" w:rsidR="00524989" w:rsidRPr="00EF199A" w:rsidRDefault="00524989" w:rsidP="00524989">
      <w:pPr>
        <w:keepLines/>
        <w:widowControl w:val="0"/>
        <w:rPr>
          <w:rFonts w:ascii="Open Sans" w:hAnsi="Open Sans" w:cs="Open Sans"/>
          <w:b/>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24989" w:rsidRPr="00EF199A" w14:paraId="626109A9" w14:textId="77777777" w:rsidTr="00007B46">
        <w:trPr>
          <w:trHeight w:val="235"/>
        </w:trPr>
        <w:tc>
          <w:tcPr>
            <w:tcW w:w="3402" w:type="dxa"/>
            <w:tcBorders>
              <w:bottom w:val="single" w:sz="4" w:space="0" w:color="auto"/>
            </w:tcBorders>
          </w:tcPr>
          <w:p w14:paraId="3A6CA3F4" w14:textId="77777777" w:rsidR="00524989" w:rsidRPr="00EF199A" w:rsidRDefault="00524989" w:rsidP="00007B46">
            <w:pPr>
              <w:keepLines/>
              <w:widowControl w:val="0"/>
              <w:jc w:val="both"/>
              <w:rPr>
                <w:rFonts w:ascii="Open Sans" w:hAnsi="Open Sans" w:cs="Open Sans"/>
                <w:snapToGrid w:val="0"/>
              </w:rPr>
            </w:pPr>
          </w:p>
        </w:tc>
        <w:tc>
          <w:tcPr>
            <w:tcW w:w="2977" w:type="dxa"/>
          </w:tcPr>
          <w:p w14:paraId="74DAA42D" w14:textId="77777777" w:rsidR="00524989" w:rsidRPr="00EF199A" w:rsidRDefault="00524989" w:rsidP="00007B46">
            <w:pPr>
              <w:keepLines/>
              <w:widowControl w:val="0"/>
              <w:jc w:val="center"/>
              <w:rPr>
                <w:rFonts w:ascii="Open Sans" w:hAnsi="Open Sans" w:cs="Open Sans"/>
                <w:snapToGrid w:val="0"/>
              </w:rPr>
            </w:pPr>
          </w:p>
        </w:tc>
        <w:tc>
          <w:tcPr>
            <w:tcW w:w="3119" w:type="dxa"/>
            <w:tcBorders>
              <w:bottom w:val="single" w:sz="4" w:space="0" w:color="auto"/>
            </w:tcBorders>
          </w:tcPr>
          <w:p w14:paraId="02D938B4" w14:textId="77777777" w:rsidR="00524989" w:rsidRPr="00EF199A" w:rsidRDefault="00524989" w:rsidP="00007B46">
            <w:pPr>
              <w:keepLines/>
              <w:widowControl w:val="0"/>
              <w:tabs>
                <w:tab w:val="left" w:pos="567"/>
                <w:tab w:val="num" w:pos="851"/>
                <w:tab w:val="left" w:pos="993"/>
              </w:tabs>
              <w:jc w:val="both"/>
              <w:rPr>
                <w:rFonts w:ascii="Open Sans" w:hAnsi="Open Sans" w:cs="Open Sans"/>
                <w:snapToGrid w:val="0"/>
              </w:rPr>
            </w:pPr>
          </w:p>
        </w:tc>
      </w:tr>
      <w:tr w:rsidR="00524989" w:rsidRPr="00EF199A" w14:paraId="3BE56DFD" w14:textId="77777777" w:rsidTr="00007B46">
        <w:trPr>
          <w:trHeight w:val="235"/>
        </w:trPr>
        <w:tc>
          <w:tcPr>
            <w:tcW w:w="3402" w:type="dxa"/>
            <w:tcBorders>
              <w:top w:val="single" w:sz="4" w:space="0" w:color="auto"/>
            </w:tcBorders>
          </w:tcPr>
          <w:p w14:paraId="3FBC820C" w14:textId="77777777" w:rsidR="00524989" w:rsidRPr="00EF199A" w:rsidRDefault="00524989" w:rsidP="00007B46">
            <w:pPr>
              <w:keepLines/>
              <w:widowControl w:val="0"/>
              <w:jc w:val="center"/>
              <w:rPr>
                <w:rFonts w:ascii="Open Sans" w:hAnsi="Open Sans" w:cs="Open Sans"/>
                <w:snapToGrid w:val="0"/>
              </w:rPr>
            </w:pPr>
            <w:r w:rsidRPr="00EF199A">
              <w:rPr>
                <w:rFonts w:ascii="Open Sans" w:hAnsi="Open Sans" w:cs="Open Sans"/>
                <w:snapToGrid w:val="0"/>
              </w:rPr>
              <w:t>(kraj, datum)</w:t>
            </w:r>
          </w:p>
        </w:tc>
        <w:tc>
          <w:tcPr>
            <w:tcW w:w="2977" w:type="dxa"/>
          </w:tcPr>
          <w:p w14:paraId="3DD5D52F" w14:textId="77777777" w:rsidR="00524989" w:rsidRPr="00EF199A" w:rsidRDefault="00524989" w:rsidP="00007B46">
            <w:pPr>
              <w:keepLines/>
              <w:widowControl w:val="0"/>
              <w:jc w:val="center"/>
              <w:rPr>
                <w:rFonts w:ascii="Open Sans" w:hAnsi="Open Sans" w:cs="Open Sans"/>
                <w:snapToGrid w:val="0"/>
              </w:rPr>
            </w:pPr>
            <w:r w:rsidRPr="00EF199A">
              <w:rPr>
                <w:rFonts w:ascii="Open Sans" w:hAnsi="Open Sans" w:cs="Open Sans"/>
                <w:snapToGrid w:val="0"/>
              </w:rPr>
              <w:t>žig</w:t>
            </w:r>
          </w:p>
        </w:tc>
        <w:tc>
          <w:tcPr>
            <w:tcW w:w="3119" w:type="dxa"/>
            <w:tcBorders>
              <w:top w:val="single" w:sz="4" w:space="0" w:color="auto"/>
            </w:tcBorders>
          </w:tcPr>
          <w:p w14:paraId="4F604936" w14:textId="77777777" w:rsidR="00524989" w:rsidRPr="00EF199A" w:rsidRDefault="00524989" w:rsidP="00007B46">
            <w:pPr>
              <w:keepLines/>
              <w:widowControl w:val="0"/>
              <w:jc w:val="center"/>
              <w:rPr>
                <w:rFonts w:ascii="Open Sans" w:hAnsi="Open Sans" w:cs="Open Sans"/>
                <w:snapToGrid w:val="0"/>
              </w:rPr>
            </w:pPr>
            <w:r w:rsidRPr="00EF199A">
              <w:rPr>
                <w:rFonts w:ascii="Open Sans" w:hAnsi="Open Sans" w:cs="Open Sans"/>
                <w:snapToGrid w:val="0"/>
              </w:rPr>
              <w:t>(podpis odgovorne osebe)</w:t>
            </w:r>
          </w:p>
        </w:tc>
      </w:tr>
    </w:tbl>
    <w:p w14:paraId="6BB966CA" w14:textId="77777777" w:rsidR="00524989" w:rsidRDefault="00524989" w:rsidP="00524989">
      <w:pPr>
        <w:keepLines/>
        <w:widowControl w:val="0"/>
        <w:tabs>
          <w:tab w:val="left" w:pos="567"/>
          <w:tab w:val="left" w:pos="851"/>
          <w:tab w:val="left" w:pos="993"/>
        </w:tabs>
        <w:suppressAutoHyphens/>
        <w:jc w:val="both"/>
        <w:rPr>
          <w:rFonts w:ascii="Open Sans" w:hAnsi="Open Sans" w:cs="Open Sans"/>
          <w:b/>
        </w:rPr>
      </w:pPr>
    </w:p>
    <w:p w14:paraId="42A93218" w14:textId="77777777" w:rsidR="00524989" w:rsidRPr="00EF199A" w:rsidRDefault="00524989" w:rsidP="00524989">
      <w:pPr>
        <w:keepLines/>
        <w:widowControl w:val="0"/>
        <w:tabs>
          <w:tab w:val="left" w:pos="567"/>
          <w:tab w:val="left" w:pos="851"/>
          <w:tab w:val="left" w:pos="993"/>
        </w:tabs>
        <w:suppressAutoHyphens/>
        <w:jc w:val="both"/>
        <w:rPr>
          <w:rFonts w:ascii="Open Sans" w:hAnsi="Open Sans" w:cs="Open Sans"/>
          <w:b/>
        </w:rPr>
      </w:pPr>
    </w:p>
    <w:p w14:paraId="6FF38CF8" w14:textId="5F7F814A" w:rsidR="00524989" w:rsidRDefault="00524989" w:rsidP="00524989">
      <w:pPr>
        <w:keepLines/>
        <w:widowControl w:val="0"/>
        <w:tabs>
          <w:tab w:val="left" w:pos="567"/>
          <w:tab w:val="left" w:pos="851"/>
          <w:tab w:val="left" w:pos="993"/>
        </w:tabs>
        <w:suppressAutoHyphens/>
        <w:jc w:val="both"/>
        <w:rPr>
          <w:rFonts w:ascii="Open Sans" w:hAnsi="Open Sans" w:cs="Open Sans"/>
          <w:b/>
        </w:rPr>
      </w:pPr>
    </w:p>
    <w:p w14:paraId="398FEAB8" w14:textId="612C71D4" w:rsidR="00C02717" w:rsidRDefault="00C02717" w:rsidP="00524989">
      <w:pPr>
        <w:keepLines/>
        <w:widowControl w:val="0"/>
        <w:tabs>
          <w:tab w:val="left" w:pos="567"/>
          <w:tab w:val="left" w:pos="851"/>
          <w:tab w:val="left" w:pos="993"/>
        </w:tabs>
        <w:suppressAutoHyphens/>
        <w:jc w:val="both"/>
        <w:rPr>
          <w:rFonts w:ascii="Open Sans" w:hAnsi="Open Sans" w:cs="Open Sans"/>
          <w:b/>
        </w:rPr>
      </w:pPr>
    </w:p>
    <w:p w14:paraId="0117BBD2" w14:textId="068D06B0" w:rsidR="00C02717" w:rsidRDefault="00C02717" w:rsidP="00524989">
      <w:pPr>
        <w:keepLines/>
        <w:widowControl w:val="0"/>
        <w:tabs>
          <w:tab w:val="left" w:pos="567"/>
          <w:tab w:val="left" w:pos="851"/>
          <w:tab w:val="left" w:pos="993"/>
        </w:tabs>
        <w:suppressAutoHyphens/>
        <w:jc w:val="both"/>
        <w:rPr>
          <w:rFonts w:ascii="Open Sans" w:hAnsi="Open Sans" w:cs="Open Sans"/>
          <w:b/>
        </w:rPr>
      </w:pPr>
    </w:p>
    <w:p w14:paraId="6B464588" w14:textId="77777777" w:rsidR="00C02717" w:rsidRPr="00EF199A" w:rsidRDefault="00C02717" w:rsidP="00524989">
      <w:pPr>
        <w:keepLines/>
        <w:widowControl w:val="0"/>
        <w:tabs>
          <w:tab w:val="left" w:pos="567"/>
          <w:tab w:val="left" w:pos="851"/>
          <w:tab w:val="left" w:pos="993"/>
        </w:tabs>
        <w:suppressAutoHyphens/>
        <w:jc w:val="both"/>
        <w:rPr>
          <w:rFonts w:ascii="Open Sans" w:hAnsi="Open Sans" w:cs="Open Sans"/>
          <w:b/>
        </w:rPr>
      </w:pPr>
    </w:p>
    <w:p w14:paraId="6D740685" w14:textId="77777777" w:rsidR="00524989" w:rsidRPr="0018233B" w:rsidRDefault="00524989" w:rsidP="00524989">
      <w:pPr>
        <w:keepLines/>
        <w:widowControl w:val="0"/>
        <w:tabs>
          <w:tab w:val="left" w:pos="567"/>
          <w:tab w:val="left" w:pos="851"/>
          <w:tab w:val="left" w:pos="993"/>
        </w:tabs>
        <w:suppressAutoHyphens/>
        <w:jc w:val="both"/>
        <w:rPr>
          <w:rFonts w:ascii="Open Sans" w:hAnsi="Open Sans" w:cs="Open Sans"/>
          <w:b/>
          <w:sz w:val="16"/>
          <w:szCs w:val="16"/>
        </w:rPr>
      </w:pPr>
    </w:p>
    <w:p w14:paraId="172B030C" w14:textId="77777777" w:rsidR="00524989" w:rsidRPr="0018233B" w:rsidRDefault="00524989" w:rsidP="00524989">
      <w:pPr>
        <w:keepLines/>
        <w:widowControl w:val="0"/>
        <w:tabs>
          <w:tab w:val="left" w:pos="567"/>
          <w:tab w:val="left" w:pos="851"/>
          <w:tab w:val="left" w:pos="993"/>
        </w:tabs>
        <w:suppressAutoHyphens/>
        <w:jc w:val="both"/>
        <w:rPr>
          <w:rFonts w:ascii="Open Sans" w:hAnsi="Open Sans" w:cs="Open Sans"/>
          <w:i/>
          <w:sz w:val="16"/>
          <w:szCs w:val="16"/>
          <w:lang w:eastAsia="ar-SA"/>
        </w:rPr>
      </w:pPr>
      <w:r w:rsidRPr="0018233B">
        <w:rPr>
          <w:rFonts w:ascii="Open Sans" w:hAnsi="Open Sans" w:cs="Open Sans"/>
          <w:b/>
          <w:i/>
          <w:sz w:val="16"/>
          <w:szCs w:val="16"/>
          <w:lang w:eastAsia="ar-SA"/>
        </w:rPr>
        <w:t>Navodilo</w:t>
      </w:r>
      <w:r w:rsidRPr="0018233B">
        <w:rPr>
          <w:rFonts w:ascii="Open Sans" w:hAnsi="Open Sans" w:cs="Open Sans"/>
          <w:i/>
          <w:sz w:val="16"/>
          <w:szCs w:val="16"/>
          <w:lang w:eastAsia="ar-SA"/>
        </w:rPr>
        <w:t>: Obrazec se po potrebi kopira</w:t>
      </w:r>
      <w:r>
        <w:rPr>
          <w:rFonts w:ascii="Open Sans" w:hAnsi="Open Sans" w:cs="Open Sans"/>
          <w:i/>
          <w:sz w:val="16"/>
          <w:szCs w:val="16"/>
          <w:lang w:eastAsia="ar-SA"/>
        </w:rPr>
        <w:t>.</w:t>
      </w:r>
    </w:p>
    <w:p w14:paraId="68209808" w14:textId="77777777" w:rsidR="00524989" w:rsidRDefault="00524989" w:rsidP="00524989">
      <w:pPr>
        <w:keepLines/>
        <w:widowControl w:val="0"/>
        <w:tabs>
          <w:tab w:val="left" w:pos="567"/>
          <w:tab w:val="left" w:pos="851"/>
          <w:tab w:val="left" w:pos="993"/>
        </w:tabs>
        <w:suppressAutoHyphens/>
        <w:jc w:val="both"/>
        <w:rPr>
          <w:rFonts w:ascii="Open Sans" w:hAnsi="Open Sans" w:cs="Open Sans"/>
          <w:i/>
          <w:sz w:val="14"/>
          <w:szCs w:val="14"/>
          <w:lang w:eastAsia="ar-SA"/>
        </w:rPr>
      </w:pPr>
    </w:p>
    <w:p w14:paraId="45755F58" w14:textId="77777777" w:rsidR="00524989" w:rsidRDefault="00524989" w:rsidP="00524989">
      <w:pPr>
        <w:keepLines/>
        <w:widowControl w:val="0"/>
        <w:tabs>
          <w:tab w:val="left" w:pos="567"/>
          <w:tab w:val="left" w:pos="851"/>
          <w:tab w:val="left" w:pos="993"/>
        </w:tabs>
        <w:suppressAutoHyphens/>
        <w:jc w:val="both"/>
        <w:rPr>
          <w:rFonts w:ascii="Open Sans" w:hAnsi="Open Sans" w:cs="Open Sans"/>
          <w:i/>
          <w:sz w:val="14"/>
          <w:szCs w:val="14"/>
          <w:lang w:eastAsia="ar-SA"/>
        </w:rPr>
      </w:pPr>
    </w:p>
    <w:p w14:paraId="42D79726" w14:textId="77777777" w:rsidR="00524989" w:rsidRDefault="00524989" w:rsidP="00524989">
      <w:pPr>
        <w:keepLines/>
        <w:widowControl w:val="0"/>
        <w:tabs>
          <w:tab w:val="left" w:pos="567"/>
          <w:tab w:val="left" w:pos="851"/>
          <w:tab w:val="left" w:pos="993"/>
        </w:tabs>
        <w:suppressAutoHyphens/>
        <w:jc w:val="both"/>
        <w:rPr>
          <w:rFonts w:ascii="Open Sans" w:hAnsi="Open Sans" w:cs="Open Sans"/>
          <w:i/>
          <w:sz w:val="14"/>
          <w:szCs w:val="14"/>
          <w:lang w:eastAsia="ar-SA"/>
        </w:rPr>
      </w:pPr>
    </w:p>
    <w:p w14:paraId="63CE6106" w14:textId="77777777" w:rsidR="00524989" w:rsidRDefault="00524989" w:rsidP="00524989">
      <w:pPr>
        <w:keepLines/>
        <w:widowControl w:val="0"/>
        <w:tabs>
          <w:tab w:val="left" w:pos="567"/>
          <w:tab w:val="left" w:pos="851"/>
          <w:tab w:val="left" w:pos="993"/>
        </w:tabs>
        <w:suppressAutoHyphens/>
        <w:jc w:val="both"/>
        <w:rPr>
          <w:rFonts w:ascii="Open Sans" w:hAnsi="Open Sans" w:cs="Open Sans"/>
          <w:i/>
          <w:sz w:val="14"/>
          <w:szCs w:val="14"/>
          <w:lang w:eastAsia="ar-SA"/>
        </w:rPr>
      </w:pPr>
    </w:p>
    <w:p w14:paraId="7F6D034F" w14:textId="77777777" w:rsidR="00524989" w:rsidRDefault="00524989" w:rsidP="00524989">
      <w:pPr>
        <w:keepLines/>
        <w:widowControl w:val="0"/>
        <w:tabs>
          <w:tab w:val="left" w:pos="567"/>
          <w:tab w:val="left" w:pos="851"/>
          <w:tab w:val="left" w:pos="993"/>
        </w:tabs>
        <w:suppressAutoHyphens/>
        <w:jc w:val="both"/>
        <w:rPr>
          <w:rFonts w:ascii="Open Sans" w:hAnsi="Open Sans" w:cs="Open Sans"/>
          <w:i/>
          <w:sz w:val="14"/>
          <w:szCs w:val="14"/>
          <w:lang w:eastAsia="ar-SA"/>
        </w:rPr>
      </w:pPr>
    </w:p>
    <w:bookmarkEnd w:id="12"/>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24989" w:rsidRPr="00EF199A" w14:paraId="0D7403E6" w14:textId="77777777" w:rsidTr="00007B46">
        <w:tc>
          <w:tcPr>
            <w:tcW w:w="8008" w:type="dxa"/>
            <w:tcBorders>
              <w:top w:val="single" w:sz="4" w:space="0" w:color="auto"/>
              <w:bottom w:val="single" w:sz="4" w:space="0" w:color="auto"/>
            </w:tcBorders>
          </w:tcPr>
          <w:p w14:paraId="0AB58973" w14:textId="425F9F29" w:rsidR="00524989" w:rsidRPr="00EF199A" w:rsidRDefault="00524989" w:rsidP="00007B46">
            <w:pPr>
              <w:keepLines/>
              <w:widowControl w:val="0"/>
              <w:rPr>
                <w:rFonts w:ascii="Open Sans" w:hAnsi="Open Sans" w:cs="Open Sans"/>
              </w:rPr>
            </w:pPr>
            <w:r w:rsidRPr="00EF199A">
              <w:rPr>
                <w:rFonts w:ascii="Open Sans" w:hAnsi="Open Sans" w:cs="Open Sans"/>
              </w:rPr>
              <w:lastRenderedPageBreak/>
              <w:br w:type="page"/>
            </w:r>
            <w:r w:rsidRPr="00EF199A">
              <w:rPr>
                <w:rFonts w:ascii="Open Sans" w:hAnsi="Open Sans" w:cs="Open Sans"/>
                <w:b/>
              </w:rPr>
              <w:br w:type="page"/>
            </w:r>
            <w:r w:rsidRPr="00EF199A">
              <w:rPr>
                <w:rFonts w:ascii="Open Sans" w:hAnsi="Open Sans" w:cs="Open Sans"/>
              </w:rPr>
              <w:br w:type="page"/>
            </w:r>
            <w:r w:rsidRPr="00EF199A">
              <w:rPr>
                <w:rFonts w:ascii="Open Sans" w:hAnsi="Open Sans" w:cs="Open Sans"/>
              </w:rPr>
              <w:br w:type="page"/>
              <w:t xml:space="preserve">POTRDITEV </w:t>
            </w:r>
            <w:r>
              <w:rPr>
                <w:rFonts w:ascii="Open Sans" w:hAnsi="Open Sans" w:cs="Open Sans"/>
              </w:rPr>
              <w:t xml:space="preserve">OSEBNIH </w:t>
            </w:r>
            <w:r w:rsidRPr="00EF199A">
              <w:rPr>
                <w:rFonts w:ascii="Open Sans" w:hAnsi="Open Sans" w:cs="Open Sans"/>
              </w:rPr>
              <w:t>REFERENC S STRANI POSAMEZNIH NAROČNIKOV</w:t>
            </w:r>
          </w:p>
        </w:tc>
        <w:tc>
          <w:tcPr>
            <w:tcW w:w="1418" w:type="dxa"/>
            <w:tcBorders>
              <w:top w:val="single" w:sz="4" w:space="0" w:color="auto"/>
              <w:bottom w:val="single" w:sz="4" w:space="0" w:color="auto"/>
            </w:tcBorders>
          </w:tcPr>
          <w:p w14:paraId="7166BD2B" w14:textId="5EA968B7" w:rsidR="00524989" w:rsidRPr="00EF199A" w:rsidRDefault="00524989" w:rsidP="00007B46">
            <w:pPr>
              <w:keepLines/>
              <w:widowControl w:val="0"/>
              <w:rPr>
                <w:rFonts w:ascii="Open Sans" w:hAnsi="Open Sans" w:cs="Open Sans"/>
                <w:b/>
                <w:i/>
                <w:highlight w:val="yellow"/>
              </w:rPr>
            </w:pPr>
            <w:r w:rsidRPr="00EF199A">
              <w:rPr>
                <w:rFonts w:ascii="Open Sans" w:hAnsi="Open Sans" w:cs="Open Sans"/>
                <w:b/>
                <w:i/>
              </w:rPr>
              <w:t xml:space="preserve">Priloga </w:t>
            </w:r>
            <w:r w:rsidR="007A5095">
              <w:rPr>
                <w:rFonts w:ascii="Open Sans" w:hAnsi="Open Sans" w:cs="Open Sans"/>
                <w:b/>
                <w:i/>
              </w:rPr>
              <w:t>7</w:t>
            </w:r>
            <w:r>
              <w:rPr>
                <w:rFonts w:ascii="Open Sans" w:hAnsi="Open Sans" w:cs="Open Sans"/>
                <w:b/>
                <w:i/>
              </w:rPr>
              <w:t>/1</w:t>
            </w:r>
          </w:p>
        </w:tc>
      </w:tr>
    </w:tbl>
    <w:p w14:paraId="787B1634" w14:textId="77777777" w:rsidR="0097759E" w:rsidRDefault="0097759E" w:rsidP="0097759E">
      <w:pPr>
        <w:keepLines/>
        <w:widowControl w:val="0"/>
        <w:numPr>
          <w:ilvl w:val="12"/>
          <w:numId w:val="0"/>
        </w:numPr>
        <w:tabs>
          <w:tab w:val="left" w:pos="7371"/>
        </w:tabs>
        <w:jc w:val="center"/>
        <w:rPr>
          <w:rFonts w:ascii="Open Sans" w:hAnsi="Open Sans" w:cs="Open Sans"/>
          <w:b/>
          <w:noProof/>
        </w:rPr>
      </w:pPr>
    </w:p>
    <w:p w14:paraId="0A50ACFA" w14:textId="60F029A9" w:rsidR="0097759E" w:rsidRPr="00524989" w:rsidRDefault="0097759E" w:rsidP="0097759E">
      <w:pPr>
        <w:keepLines/>
        <w:widowControl w:val="0"/>
        <w:numPr>
          <w:ilvl w:val="12"/>
          <w:numId w:val="0"/>
        </w:numPr>
        <w:tabs>
          <w:tab w:val="left" w:pos="7371"/>
        </w:tabs>
        <w:jc w:val="center"/>
        <w:rPr>
          <w:rFonts w:ascii="Open Sans" w:hAnsi="Open Sans" w:cs="Open Sans"/>
          <w:b/>
          <w:noProof/>
        </w:rPr>
      </w:pPr>
      <w:r w:rsidRPr="00524989">
        <w:rPr>
          <w:rFonts w:ascii="Open Sans" w:hAnsi="Open Sans" w:cs="Open Sans"/>
          <w:b/>
          <w:noProof/>
        </w:rPr>
        <w:t>ENLJ-SPV-58/26 - PREGLEDNI REMONT GENERATORJA 3</w:t>
      </w:r>
    </w:p>
    <w:p w14:paraId="75D3FB52" w14:textId="77777777" w:rsidR="00524989" w:rsidRPr="00EF199A" w:rsidRDefault="00524989" w:rsidP="00524989">
      <w:pPr>
        <w:keepLines/>
        <w:widowControl w:val="0"/>
        <w:jc w:val="right"/>
        <w:rPr>
          <w:rFonts w:ascii="Open Sans" w:hAnsi="Open Sans" w:cs="Open Sans"/>
          <w:i/>
        </w:rPr>
      </w:pPr>
      <w:r w:rsidRPr="00EF199A">
        <w:rPr>
          <w:rFonts w:ascii="Open Sans" w:hAnsi="Open Sans" w:cs="Open Sans"/>
          <w:i/>
        </w:rPr>
        <w:t>……/…… (št. izvoda / št. vseh izvodov)</w:t>
      </w:r>
    </w:p>
    <w:p w14:paraId="605D7C36" w14:textId="77777777" w:rsidR="00524989" w:rsidRDefault="00524989" w:rsidP="00524989">
      <w:pPr>
        <w:keepLines/>
        <w:widowControl w:val="0"/>
        <w:jc w:val="both"/>
        <w:rPr>
          <w:rFonts w:ascii="Open Sans" w:hAnsi="Open Sans" w:cs="Open Sans"/>
        </w:rPr>
      </w:pPr>
    </w:p>
    <w:p w14:paraId="7D731488" w14:textId="66441643" w:rsidR="00524989" w:rsidRPr="00EF199A" w:rsidRDefault="00524989" w:rsidP="00524989">
      <w:pPr>
        <w:keepLines/>
        <w:widowControl w:val="0"/>
        <w:jc w:val="both"/>
        <w:rPr>
          <w:rFonts w:ascii="Open Sans" w:hAnsi="Open Sans" w:cs="Open Sans"/>
        </w:rPr>
      </w:pPr>
      <w:r w:rsidRPr="00EF199A">
        <w:rPr>
          <w:rFonts w:ascii="Open Sans" w:hAnsi="Open Sans" w:cs="Open Sans"/>
        </w:rPr>
        <w:t xml:space="preserve">Pod kazensko in materialno odgovornostjo izjavljamo, da so spodaj navedeni podatki o referenčnih </w:t>
      </w:r>
      <w:r>
        <w:rPr>
          <w:rFonts w:ascii="Open Sans" w:hAnsi="Open Sans" w:cs="Open Sans"/>
        </w:rPr>
        <w:t>storitvah</w:t>
      </w:r>
      <w:r w:rsidRPr="00EF199A">
        <w:rPr>
          <w:rFonts w:ascii="Open Sans" w:hAnsi="Open Sans" w:cs="Open Sans"/>
        </w:rPr>
        <w:t xml:space="preserve"> resnični in da z njimi dokazujemo, da je od vključno leta </w:t>
      </w:r>
      <w:r w:rsidRPr="00691BF6">
        <w:rPr>
          <w:rFonts w:ascii="Open Sans" w:hAnsi="Open Sans" w:cs="Open Sans"/>
          <w:b/>
          <w:bCs/>
        </w:rPr>
        <w:t>202</w:t>
      </w:r>
      <w:r w:rsidR="0097759E" w:rsidRPr="00691BF6">
        <w:rPr>
          <w:rFonts w:ascii="Open Sans" w:hAnsi="Open Sans" w:cs="Open Sans"/>
          <w:b/>
          <w:bCs/>
        </w:rPr>
        <w:t>1</w:t>
      </w:r>
      <w:r w:rsidRPr="00EF199A">
        <w:rPr>
          <w:rFonts w:ascii="Open Sans" w:hAnsi="Open Sans" w:cs="Open Sans"/>
        </w:rPr>
        <w:t xml:space="preserve"> do datuma oddaje ponudb kot </w:t>
      </w:r>
      <w:r w:rsidRPr="00EF199A">
        <w:rPr>
          <w:rFonts w:ascii="Open Sans" w:hAnsi="Open Sans" w:cs="Open Sans"/>
          <w:b/>
        </w:rPr>
        <w:t>vodja del _________</w:t>
      </w:r>
      <w:r>
        <w:rPr>
          <w:rFonts w:ascii="Open Sans" w:hAnsi="Open Sans" w:cs="Open Sans"/>
          <w:b/>
        </w:rPr>
        <w:t>___________</w:t>
      </w:r>
      <w:r w:rsidRPr="00EF199A">
        <w:rPr>
          <w:rFonts w:ascii="Open Sans" w:hAnsi="Open Sans" w:cs="Open Sans"/>
          <w:b/>
        </w:rPr>
        <w:t xml:space="preserve">_____________________ </w:t>
      </w:r>
      <w:r w:rsidRPr="00EF199A">
        <w:rPr>
          <w:rFonts w:ascii="Open Sans" w:hAnsi="Open Sans" w:cs="Open Sans"/>
        </w:rPr>
        <w:t>(ime in priimek) k</w:t>
      </w:r>
      <w:r>
        <w:rPr>
          <w:rFonts w:ascii="Open Sans" w:hAnsi="Open Sans" w:cs="Open Sans"/>
        </w:rPr>
        <w:t>akovostno</w:t>
      </w:r>
      <w:r w:rsidRPr="00EF199A">
        <w:rPr>
          <w:rFonts w:ascii="Open Sans" w:hAnsi="Open Sans" w:cs="Open Sans"/>
        </w:rPr>
        <w:t xml:space="preserve"> in v skladu s pogodbenimi določili</w:t>
      </w:r>
      <w:r w:rsidRPr="00EF199A">
        <w:rPr>
          <w:rFonts w:ascii="Open Sans" w:hAnsi="Open Sans" w:cs="Open Sans"/>
          <w:b/>
        </w:rPr>
        <w:t xml:space="preserve"> po vsebini in zahtevnosti uspešno vodil/izvedel pregledni ali generalni remont turbogeneratorja moči nad 32 MWA. </w:t>
      </w:r>
      <w:r w:rsidRPr="00EF199A">
        <w:rPr>
          <w:rFonts w:ascii="Open Sans" w:hAnsi="Open Sans" w:cs="Open Sans"/>
        </w:rPr>
        <w:t>Na podlagi poziva bomo naročniku v zahtevanem roku predložili dodatna dokazila o uspešni izvedbi navedenih referenčnih del oziroma</w:t>
      </w:r>
      <w:r w:rsidRPr="00EF199A">
        <w:rPr>
          <w:rFonts w:ascii="Open Sans" w:hAnsi="Open Sans" w:cs="Open Sans"/>
          <w:b/>
        </w:rPr>
        <w:t xml:space="preserve"> </w:t>
      </w:r>
      <w:r w:rsidRPr="00EF199A">
        <w:rPr>
          <w:rFonts w:ascii="Open Sans" w:hAnsi="Open Sans" w:cs="Open Sans"/>
        </w:rPr>
        <w:t xml:space="preserve">uspešno izvedenih poslih ponudnika. </w:t>
      </w: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2906"/>
        <w:gridCol w:w="2906"/>
      </w:tblGrid>
      <w:tr w:rsidR="00524989" w:rsidRPr="00EF199A" w14:paraId="065F3FA7" w14:textId="77777777" w:rsidTr="00007B46">
        <w:trPr>
          <w:trHeight w:val="310"/>
        </w:trPr>
        <w:tc>
          <w:tcPr>
            <w:tcW w:w="3544" w:type="dxa"/>
            <w:vAlign w:val="center"/>
          </w:tcPr>
          <w:p w14:paraId="42E79B58" w14:textId="77777777" w:rsidR="00524989" w:rsidRPr="00EF199A" w:rsidRDefault="00524989" w:rsidP="00007B46">
            <w:pPr>
              <w:keepLines/>
              <w:widowControl w:val="0"/>
              <w:rPr>
                <w:rFonts w:ascii="Open Sans" w:hAnsi="Open Sans" w:cs="Open Sans"/>
                <w:b/>
              </w:rPr>
            </w:pPr>
            <w:r w:rsidRPr="00EF199A">
              <w:rPr>
                <w:rFonts w:ascii="Open Sans" w:hAnsi="Open Sans" w:cs="Open Sans"/>
                <w:b/>
              </w:rPr>
              <w:t>Naročnik objekta:</w:t>
            </w:r>
          </w:p>
        </w:tc>
        <w:tc>
          <w:tcPr>
            <w:tcW w:w="5812" w:type="dxa"/>
            <w:gridSpan w:val="2"/>
          </w:tcPr>
          <w:p w14:paraId="4A3F5536" w14:textId="77777777" w:rsidR="00524989" w:rsidRPr="00EF199A" w:rsidRDefault="00524989" w:rsidP="00007B46">
            <w:pPr>
              <w:keepLines/>
              <w:widowControl w:val="0"/>
              <w:rPr>
                <w:rFonts w:ascii="Open Sans" w:hAnsi="Open Sans" w:cs="Open Sans"/>
                <w:b/>
              </w:rPr>
            </w:pPr>
          </w:p>
          <w:p w14:paraId="7AB4D513" w14:textId="77777777" w:rsidR="00524989" w:rsidRPr="00EF199A" w:rsidRDefault="00524989" w:rsidP="00007B46">
            <w:pPr>
              <w:keepLines/>
              <w:widowControl w:val="0"/>
              <w:rPr>
                <w:rFonts w:ascii="Open Sans" w:hAnsi="Open Sans" w:cs="Open Sans"/>
                <w:b/>
              </w:rPr>
            </w:pPr>
          </w:p>
        </w:tc>
      </w:tr>
      <w:tr w:rsidR="00524989" w:rsidRPr="00EF199A" w14:paraId="6B1E2D3F" w14:textId="77777777" w:rsidTr="00007B46">
        <w:trPr>
          <w:trHeight w:val="375"/>
        </w:trPr>
        <w:tc>
          <w:tcPr>
            <w:tcW w:w="3544" w:type="dxa"/>
            <w:vAlign w:val="center"/>
          </w:tcPr>
          <w:p w14:paraId="0F19A5FD" w14:textId="77777777" w:rsidR="00524989" w:rsidRPr="00EF199A" w:rsidRDefault="00524989" w:rsidP="00007B46">
            <w:pPr>
              <w:keepLines/>
              <w:widowControl w:val="0"/>
              <w:rPr>
                <w:rFonts w:ascii="Open Sans" w:hAnsi="Open Sans" w:cs="Open Sans"/>
              </w:rPr>
            </w:pPr>
            <w:r w:rsidRPr="00EF199A">
              <w:rPr>
                <w:rFonts w:ascii="Open Sans" w:hAnsi="Open Sans" w:cs="Open Sans"/>
              </w:rPr>
              <w:t>Naslov:</w:t>
            </w:r>
          </w:p>
        </w:tc>
        <w:tc>
          <w:tcPr>
            <w:tcW w:w="5812" w:type="dxa"/>
            <w:gridSpan w:val="2"/>
          </w:tcPr>
          <w:p w14:paraId="660196DA" w14:textId="77777777" w:rsidR="00524989" w:rsidRPr="00EF199A" w:rsidRDefault="00524989" w:rsidP="00007B46">
            <w:pPr>
              <w:keepLines/>
              <w:widowControl w:val="0"/>
              <w:rPr>
                <w:rFonts w:ascii="Open Sans" w:hAnsi="Open Sans" w:cs="Open Sans"/>
                <w:b/>
              </w:rPr>
            </w:pPr>
          </w:p>
          <w:p w14:paraId="66050F05" w14:textId="77777777" w:rsidR="00524989" w:rsidRPr="00EF199A" w:rsidRDefault="00524989" w:rsidP="00007B46">
            <w:pPr>
              <w:keepLines/>
              <w:widowControl w:val="0"/>
              <w:rPr>
                <w:rFonts w:ascii="Open Sans" w:hAnsi="Open Sans" w:cs="Open Sans"/>
                <w:b/>
              </w:rPr>
            </w:pPr>
          </w:p>
        </w:tc>
      </w:tr>
      <w:tr w:rsidR="00524989" w:rsidRPr="00EF199A" w14:paraId="50CDE308" w14:textId="77777777" w:rsidTr="00007B46">
        <w:trPr>
          <w:trHeight w:val="461"/>
        </w:trPr>
        <w:tc>
          <w:tcPr>
            <w:tcW w:w="3544" w:type="dxa"/>
            <w:vAlign w:val="center"/>
          </w:tcPr>
          <w:p w14:paraId="7FBAC271" w14:textId="77777777" w:rsidR="00524989" w:rsidRPr="00EF199A" w:rsidRDefault="00524989" w:rsidP="00007B46">
            <w:pPr>
              <w:keepLines/>
              <w:widowControl w:val="0"/>
              <w:rPr>
                <w:rFonts w:ascii="Open Sans" w:hAnsi="Open Sans" w:cs="Open Sans"/>
              </w:rPr>
            </w:pPr>
            <w:r w:rsidRPr="00EF199A">
              <w:rPr>
                <w:rFonts w:ascii="Open Sans" w:hAnsi="Open Sans" w:cs="Open Sans"/>
              </w:rPr>
              <w:t>Kontaktna oseba naročnika:</w:t>
            </w:r>
          </w:p>
        </w:tc>
        <w:tc>
          <w:tcPr>
            <w:tcW w:w="5812" w:type="dxa"/>
            <w:gridSpan w:val="2"/>
          </w:tcPr>
          <w:p w14:paraId="3AC2734B" w14:textId="77777777" w:rsidR="00524989" w:rsidRPr="00EF199A" w:rsidRDefault="00524989" w:rsidP="00007B46">
            <w:pPr>
              <w:keepLines/>
              <w:widowControl w:val="0"/>
              <w:rPr>
                <w:rFonts w:ascii="Open Sans" w:hAnsi="Open Sans" w:cs="Open Sans"/>
              </w:rPr>
            </w:pPr>
          </w:p>
        </w:tc>
      </w:tr>
      <w:tr w:rsidR="00524989" w:rsidRPr="00EF199A" w14:paraId="2D826F6A" w14:textId="77777777" w:rsidTr="00007B46">
        <w:trPr>
          <w:trHeight w:val="371"/>
        </w:trPr>
        <w:tc>
          <w:tcPr>
            <w:tcW w:w="3544" w:type="dxa"/>
            <w:vAlign w:val="center"/>
          </w:tcPr>
          <w:p w14:paraId="058B7B22" w14:textId="77777777" w:rsidR="00524989" w:rsidRPr="00EF199A" w:rsidRDefault="00524989" w:rsidP="00007B46">
            <w:pPr>
              <w:keepLines/>
              <w:widowControl w:val="0"/>
              <w:rPr>
                <w:rFonts w:ascii="Open Sans" w:hAnsi="Open Sans" w:cs="Open Sans"/>
              </w:rPr>
            </w:pPr>
            <w:r w:rsidRPr="00EF199A">
              <w:rPr>
                <w:rFonts w:ascii="Open Sans" w:hAnsi="Open Sans" w:cs="Open Sans"/>
              </w:rPr>
              <w:t>Telefonska številka:</w:t>
            </w:r>
          </w:p>
        </w:tc>
        <w:tc>
          <w:tcPr>
            <w:tcW w:w="5812" w:type="dxa"/>
            <w:gridSpan w:val="2"/>
          </w:tcPr>
          <w:p w14:paraId="52FF76EE" w14:textId="77777777" w:rsidR="00524989" w:rsidRPr="00EF199A" w:rsidRDefault="00524989" w:rsidP="00007B46">
            <w:pPr>
              <w:keepLines/>
              <w:widowControl w:val="0"/>
              <w:rPr>
                <w:rFonts w:ascii="Open Sans" w:hAnsi="Open Sans" w:cs="Open Sans"/>
              </w:rPr>
            </w:pPr>
          </w:p>
        </w:tc>
      </w:tr>
      <w:tr w:rsidR="00524989" w:rsidRPr="00EF199A" w14:paraId="79272296" w14:textId="77777777" w:rsidTr="00007B46">
        <w:trPr>
          <w:trHeight w:val="432"/>
        </w:trPr>
        <w:tc>
          <w:tcPr>
            <w:tcW w:w="3544" w:type="dxa"/>
            <w:vAlign w:val="center"/>
          </w:tcPr>
          <w:p w14:paraId="7FF8FF02" w14:textId="77777777" w:rsidR="00524989" w:rsidRPr="00EF199A" w:rsidRDefault="00524989" w:rsidP="00007B46">
            <w:pPr>
              <w:keepLines/>
              <w:widowControl w:val="0"/>
              <w:rPr>
                <w:rFonts w:ascii="Open Sans" w:hAnsi="Open Sans" w:cs="Open Sans"/>
              </w:rPr>
            </w:pPr>
            <w:r w:rsidRPr="00EF199A">
              <w:rPr>
                <w:rFonts w:ascii="Open Sans" w:hAnsi="Open Sans" w:cs="Open Sans"/>
              </w:rPr>
              <w:t>Vodja del:</w:t>
            </w:r>
          </w:p>
        </w:tc>
        <w:tc>
          <w:tcPr>
            <w:tcW w:w="5812" w:type="dxa"/>
            <w:gridSpan w:val="2"/>
          </w:tcPr>
          <w:p w14:paraId="0E5BF733" w14:textId="77777777" w:rsidR="00524989" w:rsidRPr="00EF199A" w:rsidRDefault="00524989" w:rsidP="00007B46">
            <w:pPr>
              <w:keepLines/>
              <w:widowControl w:val="0"/>
              <w:rPr>
                <w:rFonts w:ascii="Open Sans" w:hAnsi="Open Sans" w:cs="Open Sans"/>
              </w:rPr>
            </w:pPr>
          </w:p>
        </w:tc>
      </w:tr>
      <w:tr w:rsidR="00524989" w:rsidRPr="00EF199A" w14:paraId="1EA34C9D" w14:textId="77777777" w:rsidTr="00007B46">
        <w:trPr>
          <w:cantSplit/>
          <w:trHeight w:val="461"/>
        </w:trPr>
        <w:tc>
          <w:tcPr>
            <w:tcW w:w="3544" w:type="dxa"/>
            <w:vAlign w:val="center"/>
          </w:tcPr>
          <w:p w14:paraId="6D66C422" w14:textId="77777777" w:rsidR="00524989" w:rsidRPr="00EF199A" w:rsidRDefault="00524989" w:rsidP="00007B46">
            <w:pPr>
              <w:keepLines/>
              <w:widowControl w:val="0"/>
              <w:rPr>
                <w:rFonts w:ascii="Open Sans" w:hAnsi="Open Sans" w:cs="Open Sans"/>
              </w:rPr>
            </w:pPr>
            <w:r w:rsidRPr="00EF199A">
              <w:rPr>
                <w:rFonts w:ascii="Open Sans" w:hAnsi="Open Sans" w:cs="Open Sans"/>
              </w:rPr>
              <w:t>Leto izvedbe posla:</w:t>
            </w:r>
          </w:p>
        </w:tc>
        <w:tc>
          <w:tcPr>
            <w:tcW w:w="5812" w:type="dxa"/>
            <w:gridSpan w:val="2"/>
            <w:vAlign w:val="bottom"/>
          </w:tcPr>
          <w:p w14:paraId="1A7F3F12" w14:textId="77777777" w:rsidR="00524989" w:rsidRPr="00EF199A" w:rsidRDefault="00524989" w:rsidP="00007B46">
            <w:pPr>
              <w:keepLines/>
              <w:widowControl w:val="0"/>
              <w:rPr>
                <w:rFonts w:ascii="Open Sans" w:hAnsi="Open Sans" w:cs="Open Sans"/>
              </w:rPr>
            </w:pPr>
          </w:p>
        </w:tc>
      </w:tr>
      <w:tr w:rsidR="00524989" w:rsidRPr="00EF199A" w14:paraId="7D03D27C" w14:textId="77777777" w:rsidTr="00007B46">
        <w:trPr>
          <w:cantSplit/>
          <w:trHeight w:val="461"/>
        </w:trPr>
        <w:tc>
          <w:tcPr>
            <w:tcW w:w="3544" w:type="dxa"/>
            <w:vAlign w:val="center"/>
          </w:tcPr>
          <w:p w14:paraId="79BEE9EA" w14:textId="77777777" w:rsidR="00524989" w:rsidRPr="00EF199A" w:rsidRDefault="00524989" w:rsidP="00007B46">
            <w:pPr>
              <w:keepLines/>
              <w:widowControl w:val="0"/>
              <w:rPr>
                <w:rFonts w:ascii="Open Sans" w:hAnsi="Open Sans" w:cs="Open Sans"/>
              </w:rPr>
            </w:pPr>
            <w:r w:rsidRPr="00EF199A">
              <w:rPr>
                <w:rFonts w:ascii="Open Sans" w:hAnsi="Open Sans" w:cs="Open Sans"/>
              </w:rPr>
              <w:t>Kraj izvedbe posla:</w:t>
            </w:r>
          </w:p>
        </w:tc>
        <w:tc>
          <w:tcPr>
            <w:tcW w:w="5812" w:type="dxa"/>
            <w:gridSpan w:val="2"/>
            <w:vAlign w:val="bottom"/>
          </w:tcPr>
          <w:p w14:paraId="2C20AFC5" w14:textId="77777777" w:rsidR="00524989" w:rsidRPr="00EF199A" w:rsidRDefault="00524989" w:rsidP="00007B46">
            <w:pPr>
              <w:keepLines/>
              <w:widowControl w:val="0"/>
              <w:rPr>
                <w:rFonts w:ascii="Open Sans" w:hAnsi="Open Sans" w:cs="Open Sans"/>
              </w:rPr>
            </w:pPr>
          </w:p>
        </w:tc>
      </w:tr>
      <w:tr w:rsidR="00524989" w:rsidRPr="00EF199A" w14:paraId="006EAA6B" w14:textId="77777777" w:rsidTr="00007B46">
        <w:trPr>
          <w:trHeight w:val="836"/>
        </w:trPr>
        <w:tc>
          <w:tcPr>
            <w:tcW w:w="3544" w:type="dxa"/>
            <w:tcBorders>
              <w:right w:val="single" w:sz="4" w:space="0" w:color="auto"/>
            </w:tcBorders>
            <w:vAlign w:val="center"/>
          </w:tcPr>
          <w:p w14:paraId="16AEC88C" w14:textId="77777777" w:rsidR="00524989" w:rsidRPr="00EF199A" w:rsidRDefault="00524989" w:rsidP="00007B46">
            <w:pPr>
              <w:keepLines/>
              <w:widowControl w:val="0"/>
              <w:rPr>
                <w:rFonts w:ascii="Open Sans" w:hAnsi="Open Sans" w:cs="Open Sans"/>
              </w:rPr>
            </w:pPr>
          </w:p>
          <w:p w14:paraId="4A50731B" w14:textId="77777777" w:rsidR="00524989" w:rsidRPr="00EF199A" w:rsidRDefault="00524989" w:rsidP="00007B46">
            <w:pPr>
              <w:keepLines/>
              <w:widowControl w:val="0"/>
              <w:rPr>
                <w:rFonts w:ascii="Open Sans" w:hAnsi="Open Sans" w:cs="Open Sans"/>
              </w:rPr>
            </w:pPr>
            <w:r w:rsidRPr="00EF199A">
              <w:rPr>
                <w:rFonts w:ascii="Open Sans" w:hAnsi="Open Sans" w:cs="Open Sans"/>
              </w:rPr>
              <w:t>Kratek opis predmeta naročila:</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0B5CC142" w14:textId="77777777" w:rsidR="00524989" w:rsidRPr="00EF199A" w:rsidRDefault="00524989" w:rsidP="00007B46">
            <w:pPr>
              <w:keepLines/>
              <w:widowControl w:val="0"/>
              <w:rPr>
                <w:rFonts w:ascii="Open Sans" w:hAnsi="Open Sans" w:cs="Open Sans"/>
              </w:rPr>
            </w:pPr>
          </w:p>
        </w:tc>
      </w:tr>
      <w:tr w:rsidR="00524989" w:rsidRPr="00EF199A" w14:paraId="3758CE1B" w14:textId="77777777" w:rsidTr="00007B46">
        <w:trPr>
          <w:trHeight w:val="108"/>
        </w:trPr>
        <w:tc>
          <w:tcPr>
            <w:tcW w:w="3544" w:type="dxa"/>
            <w:tcBorders>
              <w:right w:val="single" w:sz="4" w:space="0" w:color="auto"/>
            </w:tcBorders>
            <w:vAlign w:val="center"/>
          </w:tcPr>
          <w:p w14:paraId="308C6925" w14:textId="77777777" w:rsidR="00524989" w:rsidRPr="00EF199A" w:rsidRDefault="00524989" w:rsidP="00007B46">
            <w:pPr>
              <w:keepLines/>
              <w:widowControl w:val="0"/>
              <w:rPr>
                <w:rFonts w:ascii="Open Sans" w:hAnsi="Open Sans" w:cs="Open Sans"/>
              </w:rPr>
            </w:pPr>
            <w:r w:rsidRPr="00EF199A">
              <w:rPr>
                <w:rFonts w:ascii="Open Sans" w:hAnsi="Open Sans" w:cs="Open Sans"/>
              </w:rPr>
              <w:t>Vrsta remonta [ustrezno obkroži]</w:t>
            </w:r>
          </w:p>
        </w:tc>
        <w:tc>
          <w:tcPr>
            <w:tcW w:w="2906" w:type="dxa"/>
            <w:tcBorders>
              <w:top w:val="single" w:sz="4" w:space="0" w:color="auto"/>
              <w:left w:val="single" w:sz="4" w:space="0" w:color="auto"/>
              <w:bottom w:val="single" w:sz="4" w:space="0" w:color="auto"/>
              <w:right w:val="single" w:sz="4" w:space="0" w:color="auto"/>
            </w:tcBorders>
            <w:vAlign w:val="center"/>
          </w:tcPr>
          <w:p w14:paraId="15AA729B" w14:textId="77777777" w:rsidR="00524989" w:rsidRPr="00EF199A" w:rsidRDefault="00524989" w:rsidP="00007B46">
            <w:pPr>
              <w:keepLines/>
              <w:widowControl w:val="0"/>
              <w:jc w:val="center"/>
              <w:rPr>
                <w:rFonts w:ascii="Open Sans" w:hAnsi="Open Sans" w:cs="Open Sans"/>
              </w:rPr>
            </w:pPr>
            <w:r w:rsidRPr="00EF199A">
              <w:rPr>
                <w:rFonts w:ascii="Open Sans" w:hAnsi="Open Sans" w:cs="Open Sans"/>
              </w:rPr>
              <w:t>Pregledni remont</w:t>
            </w:r>
          </w:p>
        </w:tc>
        <w:tc>
          <w:tcPr>
            <w:tcW w:w="2906" w:type="dxa"/>
            <w:tcBorders>
              <w:top w:val="single" w:sz="4" w:space="0" w:color="auto"/>
              <w:left w:val="single" w:sz="4" w:space="0" w:color="auto"/>
              <w:bottom w:val="single" w:sz="4" w:space="0" w:color="auto"/>
              <w:right w:val="single" w:sz="4" w:space="0" w:color="auto"/>
            </w:tcBorders>
            <w:vAlign w:val="center"/>
          </w:tcPr>
          <w:p w14:paraId="46FB7232" w14:textId="77777777" w:rsidR="00524989" w:rsidRPr="00EF199A" w:rsidRDefault="00524989" w:rsidP="00007B46">
            <w:pPr>
              <w:keepLines/>
              <w:widowControl w:val="0"/>
              <w:jc w:val="center"/>
              <w:rPr>
                <w:rFonts w:ascii="Open Sans" w:hAnsi="Open Sans" w:cs="Open Sans"/>
              </w:rPr>
            </w:pPr>
            <w:r w:rsidRPr="00EF199A">
              <w:rPr>
                <w:rFonts w:ascii="Open Sans" w:hAnsi="Open Sans" w:cs="Open Sans"/>
              </w:rPr>
              <w:t>Generalni remont</w:t>
            </w:r>
          </w:p>
        </w:tc>
      </w:tr>
      <w:tr w:rsidR="00524989" w:rsidRPr="00EF199A" w14:paraId="41149B50" w14:textId="77777777" w:rsidTr="00007B46">
        <w:trPr>
          <w:trHeight w:val="108"/>
        </w:trPr>
        <w:tc>
          <w:tcPr>
            <w:tcW w:w="3544" w:type="dxa"/>
            <w:tcBorders>
              <w:right w:val="single" w:sz="4" w:space="0" w:color="auto"/>
            </w:tcBorders>
            <w:vAlign w:val="center"/>
          </w:tcPr>
          <w:p w14:paraId="64E7AD2F" w14:textId="77777777" w:rsidR="00524989" w:rsidRPr="00EF199A" w:rsidRDefault="00524989" w:rsidP="00007B46">
            <w:pPr>
              <w:keepLines/>
              <w:widowControl w:val="0"/>
              <w:rPr>
                <w:rFonts w:ascii="Open Sans" w:hAnsi="Open Sans" w:cs="Open Sans"/>
              </w:rPr>
            </w:pPr>
            <w:r w:rsidRPr="00EF199A">
              <w:rPr>
                <w:rFonts w:ascii="Open Sans" w:hAnsi="Open Sans" w:cs="Open Sans"/>
              </w:rPr>
              <w:t>moč [MWA]</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4375621" w14:textId="77777777" w:rsidR="00524989" w:rsidRDefault="00524989" w:rsidP="00007B46">
            <w:pPr>
              <w:keepLines/>
              <w:widowControl w:val="0"/>
              <w:rPr>
                <w:rFonts w:ascii="Open Sans" w:hAnsi="Open Sans" w:cs="Open Sans"/>
              </w:rPr>
            </w:pPr>
          </w:p>
          <w:p w14:paraId="26EBD9F0" w14:textId="5D16F163" w:rsidR="0097759E" w:rsidRPr="00EF199A" w:rsidRDefault="0097759E" w:rsidP="00007B46">
            <w:pPr>
              <w:keepLines/>
              <w:widowControl w:val="0"/>
              <w:rPr>
                <w:rFonts w:ascii="Open Sans" w:hAnsi="Open Sans" w:cs="Open Sans"/>
              </w:rPr>
            </w:pPr>
          </w:p>
        </w:tc>
      </w:tr>
    </w:tbl>
    <w:p w14:paraId="4E971EB5" w14:textId="77777777" w:rsidR="00524989" w:rsidRPr="00EF199A" w:rsidRDefault="00524989" w:rsidP="00524989">
      <w:pPr>
        <w:keepLines/>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694"/>
        <w:gridCol w:w="2693"/>
        <w:gridCol w:w="3969"/>
      </w:tblGrid>
      <w:tr w:rsidR="00524989" w:rsidRPr="00EF199A" w14:paraId="76096DDC" w14:textId="77777777" w:rsidTr="00007B46">
        <w:trPr>
          <w:trHeight w:val="235"/>
        </w:trPr>
        <w:tc>
          <w:tcPr>
            <w:tcW w:w="2694" w:type="dxa"/>
            <w:tcBorders>
              <w:bottom w:val="single" w:sz="4" w:space="0" w:color="auto"/>
            </w:tcBorders>
          </w:tcPr>
          <w:p w14:paraId="1681ED02" w14:textId="77777777" w:rsidR="00524989" w:rsidRPr="00EF199A" w:rsidRDefault="00524989" w:rsidP="00007B46">
            <w:pPr>
              <w:keepLines/>
              <w:widowControl w:val="0"/>
              <w:jc w:val="both"/>
              <w:rPr>
                <w:rFonts w:ascii="Open Sans" w:hAnsi="Open Sans" w:cs="Open Sans"/>
                <w:snapToGrid w:val="0"/>
              </w:rPr>
            </w:pPr>
          </w:p>
        </w:tc>
        <w:tc>
          <w:tcPr>
            <w:tcW w:w="2693" w:type="dxa"/>
          </w:tcPr>
          <w:p w14:paraId="116E24BF" w14:textId="77777777" w:rsidR="00524989" w:rsidRPr="00EF199A" w:rsidRDefault="00524989" w:rsidP="00007B46">
            <w:pPr>
              <w:keepLines/>
              <w:widowControl w:val="0"/>
              <w:jc w:val="center"/>
              <w:rPr>
                <w:rFonts w:ascii="Open Sans" w:hAnsi="Open Sans" w:cs="Open Sans"/>
                <w:snapToGrid w:val="0"/>
              </w:rPr>
            </w:pPr>
          </w:p>
        </w:tc>
        <w:tc>
          <w:tcPr>
            <w:tcW w:w="3969" w:type="dxa"/>
            <w:tcBorders>
              <w:bottom w:val="single" w:sz="4" w:space="0" w:color="auto"/>
            </w:tcBorders>
          </w:tcPr>
          <w:p w14:paraId="49845DA5" w14:textId="77777777" w:rsidR="00524989" w:rsidRPr="00EF199A" w:rsidRDefault="00524989" w:rsidP="00007B46">
            <w:pPr>
              <w:keepLines/>
              <w:widowControl w:val="0"/>
              <w:jc w:val="both"/>
              <w:rPr>
                <w:rFonts w:ascii="Open Sans" w:hAnsi="Open Sans" w:cs="Open Sans"/>
                <w:snapToGrid w:val="0"/>
              </w:rPr>
            </w:pPr>
          </w:p>
        </w:tc>
      </w:tr>
      <w:tr w:rsidR="00524989" w:rsidRPr="00EF199A" w14:paraId="431A29E4" w14:textId="77777777" w:rsidTr="00007B46">
        <w:trPr>
          <w:trHeight w:val="235"/>
        </w:trPr>
        <w:tc>
          <w:tcPr>
            <w:tcW w:w="2694" w:type="dxa"/>
            <w:tcBorders>
              <w:top w:val="single" w:sz="4" w:space="0" w:color="auto"/>
            </w:tcBorders>
          </w:tcPr>
          <w:p w14:paraId="62C898D7" w14:textId="77777777" w:rsidR="00524989" w:rsidRPr="00EF199A" w:rsidRDefault="00524989" w:rsidP="00007B46">
            <w:pPr>
              <w:keepLines/>
              <w:widowControl w:val="0"/>
              <w:jc w:val="center"/>
              <w:rPr>
                <w:rFonts w:ascii="Open Sans" w:hAnsi="Open Sans" w:cs="Open Sans"/>
                <w:snapToGrid w:val="0"/>
              </w:rPr>
            </w:pPr>
            <w:r w:rsidRPr="00EF199A">
              <w:rPr>
                <w:rFonts w:ascii="Open Sans" w:hAnsi="Open Sans" w:cs="Open Sans"/>
                <w:snapToGrid w:val="0"/>
              </w:rPr>
              <w:t>(kraj, datum)</w:t>
            </w:r>
          </w:p>
        </w:tc>
        <w:tc>
          <w:tcPr>
            <w:tcW w:w="2693" w:type="dxa"/>
          </w:tcPr>
          <w:p w14:paraId="449C5D20" w14:textId="77777777" w:rsidR="00524989" w:rsidRPr="00EF199A" w:rsidRDefault="00524989" w:rsidP="00007B46">
            <w:pPr>
              <w:keepLines/>
              <w:widowControl w:val="0"/>
              <w:jc w:val="center"/>
              <w:rPr>
                <w:rFonts w:ascii="Open Sans" w:hAnsi="Open Sans" w:cs="Open Sans"/>
                <w:snapToGrid w:val="0"/>
              </w:rPr>
            </w:pPr>
          </w:p>
        </w:tc>
        <w:tc>
          <w:tcPr>
            <w:tcW w:w="3969" w:type="dxa"/>
            <w:tcBorders>
              <w:top w:val="single" w:sz="4" w:space="0" w:color="auto"/>
            </w:tcBorders>
          </w:tcPr>
          <w:p w14:paraId="3DAD797B" w14:textId="77777777" w:rsidR="00524989" w:rsidRPr="00EF199A" w:rsidRDefault="00524989" w:rsidP="00007B46">
            <w:pPr>
              <w:keepLines/>
              <w:widowControl w:val="0"/>
              <w:jc w:val="center"/>
              <w:rPr>
                <w:rFonts w:ascii="Open Sans" w:hAnsi="Open Sans" w:cs="Open Sans"/>
                <w:snapToGrid w:val="0"/>
              </w:rPr>
            </w:pPr>
            <w:r w:rsidRPr="00EF199A">
              <w:rPr>
                <w:rFonts w:ascii="Open Sans" w:hAnsi="Open Sans" w:cs="Open Sans"/>
                <w:snapToGrid w:val="0"/>
              </w:rPr>
              <w:t>(podpis vodje del)</w:t>
            </w:r>
          </w:p>
        </w:tc>
      </w:tr>
    </w:tbl>
    <w:p w14:paraId="5DC5F13C" w14:textId="77777777" w:rsidR="00524989" w:rsidRPr="00EF199A" w:rsidRDefault="00524989" w:rsidP="00524989">
      <w:pPr>
        <w:keepLines/>
        <w:widowControl w:val="0"/>
        <w:pBdr>
          <w:bottom w:val="single" w:sz="12" w:space="1" w:color="auto"/>
        </w:pBdr>
        <w:rPr>
          <w:rFonts w:ascii="Open Sans" w:hAnsi="Open Sans" w:cs="Open Sans"/>
          <w:b/>
        </w:rPr>
      </w:pPr>
    </w:p>
    <w:p w14:paraId="0DC469BC" w14:textId="77777777" w:rsidR="00524989" w:rsidRPr="00EF199A" w:rsidRDefault="00524989" w:rsidP="00524989">
      <w:pPr>
        <w:keepLines/>
        <w:widowControl w:val="0"/>
        <w:jc w:val="both"/>
        <w:rPr>
          <w:rFonts w:ascii="Open Sans" w:hAnsi="Open Sans" w:cs="Open Sans"/>
        </w:rPr>
      </w:pPr>
      <w:r w:rsidRPr="00EF199A">
        <w:rPr>
          <w:rFonts w:ascii="Open Sans" w:hAnsi="Open Sans" w:cs="Open Sans"/>
        </w:rPr>
        <w:t>IZPOLNI NAROČNIK OBJEKTA (Izdajatelj reference)!!!</w:t>
      </w:r>
    </w:p>
    <w:p w14:paraId="43190A18" w14:textId="77777777" w:rsidR="00524989" w:rsidRPr="00EF199A" w:rsidRDefault="00524989" w:rsidP="00524989">
      <w:pPr>
        <w:keepLines/>
        <w:widowControl w:val="0"/>
        <w:jc w:val="both"/>
        <w:rPr>
          <w:rFonts w:ascii="Open Sans" w:hAnsi="Open Sans" w:cs="Open Sans"/>
        </w:rPr>
      </w:pPr>
    </w:p>
    <w:p w14:paraId="32A5086C" w14:textId="77777777" w:rsidR="00524989" w:rsidRPr="00EF199A" w:rsidRDefault="00524989" w:rsidP="00524989">
      <w:pPr>
        <w:widowControl w:val="0"/>
        <w:jc w:val="both"/>
        <w:rPr>
          <w:rFonts w:ascii="Open Sans" w:hAnsi="Open Sans" w:cs="Open Sans"/>
        </w:rPr>
      </w:pPr>
      <w:r w:rsidRPr="00EF199A">
        <w:rPr>
          <w:rFonts w:ascii="Open Sans" w:hAnsi="Open Sans" w:cs="Open Sans"/>
        </w:rPr>
        <w:t>Potrjujemo, da nam je na podlagi našega naročila, zgoraj navedeni vodja del opravil navedeno storitev v skladu s sklenjeno pogodbo oziroma v roku, količini, kvaliteti in po ceni, navedeni v izvajalčevi ponudbi.</w:t>
      </w:r>
    </w:p>
    <w:p w14:paraId="0040D893" w14:textId="77777777" w:rsidR="00524989" w:rsidRPr="00EF199A" w:rsidRDefault="00524989" w:rsidP="00524989">
      <w:pPr>
        <w:widowControl w:val="0"/>
        <w:jc w:val="both"/>
        <w:rPr>
          <w:rFonts w:ascii="Open Sans" w:hAnsi="Open Sans" w:cs="Open Sans"/>
        </w:rPr>
      </w:pPr>
    </w:p>
    <w:p w14:paraId="52C141DD" w14:textId="77777777" w:rsidR="00524989" w:rsidRPr="00EF199A" w:rsidRDefault="00524989" w:rsidP="00524989">
      <w:pPr>
        <w:widowControl w:val="0"/>
        <w:jc w:val="both"/>
        <w:rPr>
          <w:rFonts w:ascii="Open Sans" w:hAnsi="Open Sans" w:cs="Open Sans"/>
        </w:rPr>
      </w:pPr>
      <w:r w:rsidRPr="00EF199A">
        <w:rPr>
          <w:rFonts w:ascii="Open Sans" w:hAnsi="Open Sans" w:cs="Open Sans"/>
        </w:rPr>
        <w:t>Potrdilo izdajamo na prošnjo odgovornega vodja del in velja izključno za potrebe pri njegovi oddaji ponudbe za pridobitev predmetnega javnega naročila.</w:t>
      </w:r>
    </w:p>
    <w:p w14:paraId="5B08998C" w14:textId="77777777" w:rsidR="00524989" w:rsidRPr="00EF199A" w:rsidRDefault="00524989" w:rsidP="00524989">
      <w:pPr>
        <w:keepLines/>
        <w:widowControl w:val="0"/>
        <w:rPr>
          <w:rFonts w:ascii="Open Sans" w:hAnsi="Open Sans" w:cs="Open Sans"/>
        </w:rPr>
      </w:pPr>
      <w:r w:rsidRPr="00EF199A">
        <w:rPr>
          <w:rFonts w:ascii="Open Sans" w:hAnsi="Open Sans" w:cs="Open Sans"/>
        </w:rPr>
        <w:tab/>
        <w:t xml:space="preserve"> </w:t>
      </w:r>
    </w:p>
    <w:p w14:paraId="73F7650D" w14:textId="77777777" w:rsidR="00524989" w:rsidRPr="00EF199A" w:rsidRDefault="00524989" w:rsidP="00524989">
      <w:pPr>
        <w:keepLines/>
        <w:widowControl w:val="0"/>
        <w:jc w:val="center"/>
        <w:rPr>
          <w:rFonts w:ascii="Open Sans" w:hAnsi="Open Sans" w:cs="Open Sans"/>
        </w:rPr>
      </w:pPr>
      <w:r w:rsidRPr="00EF199A">
        <w:rPr>
          <w:rFonts w:ascii="Open Sans" w:hAnsi="Open Sans" w:cs="Open Sans"/>
        </w:rPr>
        <w:t xml:space="preserve">Izjavljamo, da smo   </w:t>
      </w:r>
      <w:r w:rsidRPr="00EF199A">
        <w:rPr>
          <w:rFonts w:ascii="Open Sans" w:hAnsi="Open Sans" w:cs="Open Sans"/>
          <w:b/>
          <w:i/>
        </w:rPr>
        <w:t>javni  /  zasebni</w:t>
      </w:r>
      <w:r w:rsidRPr="00EF199A">
        <w:rPr>
          <w:rFonts w:ascii="Open Sans" w:hAnsi="Open Sans" w:cs="Open Sans"/>
        </w:rPr>
        <w:t xml:space="preserve">   naročnik (ustrezno obkrožite)</w:t>
      </w:r>
    </w:p>
    <w:p w14:paraId="74EC91B7" w14:textId="77777777" w:rsidR="00524989" w:rsidRPr="00EF199A" w:rsidRDefault="00524989" w:rsidP="00524989">
      <w:pPr>
        <w:keepLines/>
        <w:widowControl w:val="0"/>
        <w:rPr>
          <w:rFonts w:ascii="Open Sans" w:hAnsi="Open Sans" w:cs="Open Sans"/>
        </w:rPr>
      </w:pPr>
    </w:p>
    <w:p w14:paraId="329F0C32" w14:textId="77777777" w:rsidR="00524989" w:rsidRPr="00EF199A" w:rsidRDefault="00524989" w:rsidP="00524989">
      <w:pPr>
        <w:keepLines/>
        <w:widowControl w:val="0"/>
        <w:rPr>
          <w:rFonts w:ascii="Open Sans" w:hAnsi="Open Sans" w:cs="Open Sans"/>
        </w:rPr>
      </w:pPr>
      <w:r w:rsidRPr="00EF199A">
        <w:rPr>
          <w:rFonts w:ascii="Open Sans" w:hAnsi="Open Sans" w:cs="Open Sans"/>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24989" w:rsidRPr="00EF199A" w14:paraId="4722915A" w14:textId="77777777" w:rsidTr="00007B46">
        <w:trPr>
          <w:trHeight w:val="235"/>
        </w:trPr>
        <w:tc>
          <w:tcPr>
            <w:tcW w:w="3402" w:type="dxa"/>
            <w:tcBorders>
              <w:bottom w:val="single" w:sz="4" w:space="0" w:color="auto"/>
            </w:tcBorders>
          </w:tcPr>
          <w:p w14:paraId="1AA3B79A" w14:textId="77777777" w:rsidR="00524989" w:rsidRPr="00EF199A" w:rsidRDefault="00524989" w:rsidP="00007B46">
            <w:pPr>
              <w:keepLines/>
              <w:widowControl w:val="0"/>
              <w:jc w:val="both"/>
              <w:rPr>
                <w:rFonts w:ascii="Open Sans" w:hAnsi="Open Sans" w:cs="Open Sans"/>
                <w:snapToGrid w:val="0"/>
              </w:rPr>
            </w:pPr>
          </w:p>
        </w:tc>
        <w:tc>
          <w:tcPr>
            <w:tcW w:w="2977" w:type="dxa"/>
          </w:tcPr>
          <w:p w14:paraId="15C755D5" w14:textId="77777777" w:rsidR="00524989" w:rsidRPr="00EF199A" w:rsidRDefault="00524989" w:rsidP="00007B46">
            <w:pPr>
              <w:keepLines/>
              <w:widowControl w:val="0"/>
              <w:jc w:val="center"/>
              <w:rPr>
                <w:rFonts w:ascii="Open Sans" w:hAnsi="Open Sans" w:cs="Open Sans"/>
                <w:snapToGrid w:val="0"/>
              </w:rPr>
            </w:pPr>
          </w:p>
        </w:tc>
        <w:tc>
          <w:tcPr>
            <w:tcW w:w="3119" w:type="dxa"/>
            <w:tcBorders>
              <w:bottom w:val="single" w:sz="4" w:space="0" w:color="auto"/>
            </w:tcBorders>
          </w:tcPr>
          <w:p w14:paraId="1B34796A" w14:textId="77777777" w:rsidR="00524989" w:rsidRPr="00EF199A" w:rsidRDefault="00524989" w:rsidP="00007B46">
            <w:pPr>
              <w:keepLines/>
              <w:widowControl w:val="0"/>
              <w:tabs>
                <w:tab w:val="left" w:pos="567"/>
                <w:tab w:val="num" w:pos="851"/>
                <w:tab w:val="left" w:pos="993"/>
              </w:tabs>
              <w:jc w:val="both"/>
              <w:rPr>
                <w:rFonts w:ascii="Open Sans" w:hAnsi="Open Sans" w:cs="Open Sans"/>
                <w:snapToGrid w:val="0"/>
              </w:rPr>
            </w:pPr>
          </w:p>
        </w:tc>
      </w:tr>
      <w:tr w:rsidR="00524989" w:rsidRPr="00EF199A" w14:paraId="4A5AACDF" w14:textId="77777777" w:rsidTr="00007B46">
        <w:trPr>
          <w:trHeight w:val="235"/>
        </w:trPr>
        <w:tc>
          <w:tcPr>
            <w:tcW w:w="3402" w:type="dxa"/>
            <w:tcBorders>
              <w:top w:val="single" w:sz="4" w:space="0" w:color="auto"/>
            </w:tcBorders>
          </w:tcPr>
          <w:p w14:paraId="142F0C3B" w14:textId="77777777" w:rsidR="00524989" w:rsidRPr="00EF199A" w:rsidRDefault="00524989" w:rsidP="00007B46">
            <w:pPr>
              <w:keepLines/>
              <w:widowControl w:val="0"/>
              <w:jc w:val="center"/>
              <w:rPr>
                <w:rFonts w:ascii="Open Sans" w:hAnsi="Open Sans" w:cs="Open Sans"/>
                <w:snapToGrid w:val="0"/>
              </w:rPr>
            </w:pPr>
            <w:r w:rsidRPr="00EF199A">
              <w:rPr>
                <w:rFonts w:ascii="Open Sans" w:hAnsi="Open Sans" w:cs="Open Sans"/>
                <w:snapToGrid w:val="0"/>
              </w:rPr>
              <w:t>(kraj, datum)</w:t>
            </w:r>
          </w:p>
        </w:tc>
        <w:tc>
          <w:tcPr>
            <w:tcW w:w="2977" w:type="dxa"/>
          </w:tcPr>
          <w:p w14:paraId="6BF4E170" w14:textId="77777777" w:rsidR="00524989" w:rsidRPr="00EF199A" w:rsidRDefault="00524989" w:rsidP="00007B46">
            <w:pPr>
              <w:keepLines/>
              <w:widowControl w:val="0"/>
              <w:jc w:val="center"/>
              <w:rPr>
                <w:rFonts w:ascii="Open Sans" w:hAnsi="Open Sans" w:cs="Open Sans"/>
                <w:snapToGrid w:val="0"/>
              </w:rPr>
            </w:pPr>
            <w:r w:rsidRPr="00EF199A">
              <w:rPr>
                <w:rFonts w:ascii="Open Sans" w:hAnsi="Open Sans" w:cs="Open Sans"/>
                <w:snapToGrid w:val="0"/>
              </w:rPr>
              <w:t>žig</w:t>
            </w:r>
          </w:p>
        </w:tc>
        <w:tc>
          <w:tcPr>
            <w:tcW w:w="3119" w:type="dxa"/>
            <w:tcBorders>
              <w:top w:val="single" w:sz="4" w:space="0" w:color="auto"/>
            </w:tcBorders>
          </w:tcPr>
          <w:p w14:paraId="2C7973C2" w14:textId="77777777" w:rsidR="00524989" w:rsidRPr="00EF199A" w:rsidRDefault="00524989" w:rsidP="00007B46">
            <w:pPr>
              <w:keepLines/>
              <w:widowControl w:val="0"/>
              <w:jc w:val="center"/>
              <w:rPr>
                <w:rFonts w:ascii="Open Sans" w:hAnsi="Open Sans" w:cs="Open Sans"/>
                <w:snapToGrid w:val="0"/>
              </w:rPr>
            </w:pPr>
            <w:r w:rsidRPr="00EF199A">
              <w:rPr>
                <w:rFonts w:ascii="Open Sans" w:hAnsi="Open Sans" w:cs="Open Sans"/>
                <w:snapToGrid w:val="0"/>
              </w:rPr>
              <w:t>(podpis odgovorne osebe naročnika objekta)</w:t>
            </w:r>
          </w:p>
        </w:tc>
      </w:tr>
    </w:tbl>
    <w:p w14:paraId="13A6C739" w14:textId="0C4239C1" w:rsidR="00524989" w:rsidRDefault="00524989" w:rsidP="00524989">
      <w:pPr>
        <w:keepLines/>
        <w:widowControl w:val="0"/>
        <w:tabs>
          <w:tab w:val="left" w:pos="567"/>
          <w:tab w:val="left" w:pos="851"/>
          <w:tab w:val="left" w:pos="993"/>
        </w:tabs>
        <w:suppressAutoHyphens/>
        <w:jc w:val="both"/>
        <w:rPr>
          <w:rFonts w:ascii="Open Sans" w:hAnsi="Open Sans" w:cs="Open Sans"/>
          <w:i/>
          <w:sz w:val="16"/>
          <w:szCs w:val="16"/>
          <w:lang w:eastAsia="ar-SA"/>
        </w:rPr>
      </w:pPr>
      <w:r w:rsidRPr="00F616A7">
        <w:rPr>
          <w:rFonts w:ascii="Open Sans" w:hAnsi="Open Sans" w:cs="Open Sans"/>
          <w:b/>
          <w:i/>
          <w:sz w:val="16"/>
          <w:szCs w:val="16"/>
          <w:lang w:eastAsia="ar-SA"/>
        </w:rPr>
        <w:t>Navodilo</w:t>
      </w:r>
      <w:r w:rsidRPr="00F616A7">
        <w:rPr>
          <w:rFonts w:ascii="Open Sans" w:hAnsi="Open Sans" w:cs="Open Sans"/>
          <w:i/>
          <w:sz w:val="16"/>
          <w:szCs w:val="16"/>
          <w:lang w:eastAsia="ar-SA"/>
        </w:rPr>
        <w:t>: Obrazec se po potrebi kopira</w:t>
      </w:r>
      <w:r>
        <w:rPr>
          <w:rFonts w:ascii="Open Sans" w:hAnsi="Open Sans" w:cs="Open Sans"/>
          <w:i/>
          <w:sz w:val="16"/>
          <w:szCs w:val="16"/>
          <w:lang w:eastAsia="ar-SA"/>
        </w:rPr>
        <w:t>.</w:t>
      </w:r>
    </w:p>
    <w:p w14:paraId="63AE4762" w14:textId="77777777" w:rsidR="00C21A99" w:rsidRPr="00F616A7" w:rsidRDefault="00C21A99" w:rsidP="00524989">
      <w:pPr>
        <w:keepLines/>
        <w:widowControl w:val="0"/>
        <w:tabs>
          <w:tab w:val="left" w:pos="567"/>
          <w:tab w:val="left" w:pos="851"/>
          <w:tab w:val="left" w:pos="993"/>
        </w:tabs>
        <w:suppressAutoHyphens/>
        <w:jc w:val="both"/>
        <w:rPr>
          <w:rFonts w:ascii="Open Sans" w:hAnsi="Open Sans" w:cs="Open Sans"/>
          <w:i/>
          <w:sz w:val="16"/>
          <w:szCs w:val="16"/>
          <w:lang w:eastAsia="ar-S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47"/>
        <w:gridCol w:w="1351"/>
      </w:tblGrid>
      <w:tr w:rsidR="00DC64CB" w:rsidRPr="00EF199A" w14:paraId="0DB6D214" w14:textId="77777777" w:rsidTr="00DC64CB">
        <w:tc>
          <w:tcPr>
            <w:tcW w:w="8147" w:type="dxa"/>
          </w:tcPr>
          <w:p w14:paraId="0B57D9A5" w14:textId="610713CD" w:rsidR="00DC64CB" w:rsidRPr="00EF199A" w:rsidRDefault="00DC64CB" w:rsidP="006A0869">
            <w:pPr>
              <w:widowControl w:val="0"/>
              <w:jc w:val="both"/>
              <w:rPr>
                <w:rFonts w:ascii="Open Sans" w:eastAsia="Calibri" w:hAnsi="Open Sans" w:cs="Open Sans"/>
                <w:b/>
                <w:i/>
                <w:lang w:eastAsia="en-US"/>
              </w:rPr>
            </w:pPr>
            <w:r w:rsidRPr="00EF199A">
              <w:rPr>
                <w:rFonts w:ascii="Open Sans" w:eastAsia="Calibri" w:hAnsi="Open Sans" w:cs="Open Sans"/>
                <w:lang w:eastAsia="en-US"/>
              </w:rPr>
              <w:lastRenderedPageBreak/>
              <w:br w:type="page"/>
              <w:t xml:space="preserve">VZOREC POGODBE </w:t>
            </w:r>
            <w:r w:rsidRPr="00EF199A">
              <w:rPr>
                <w:rFonts w:ascii="Open Sans" w:eastAsia="Calibri" w:hAnsi="Open Sans" w:cs="Open Sans"/>
                <w:color w:val="FF0000"/>
                <w:lang w:eastAsia="en-US"/>
              </w:rPr>
              <w:t xml:space="preserve">– ni potrebno prilagati </w:t>
            </w:r>
            <w:r w:rsidR="001029A8">
              <w:rPr>
                <w:rFonts w:ascii="Open Sans" w:eastAsia="Calibri" w:hAnsi="Open Sans" w:cs="Open Sans"/>
                <w:color w:val="FF0000"/>
                <w:lang w:eastAsia="en-US"/>
              </w:rPr>
              <w:t>k</w:t>
            </w:r>
            <w:r w:rsidRPr="00EF199A">
              <w:rPr>
                <w:rFonts w:ascii="Open Sans" w:eastAsia="Calibri" w:hAnsi="Open Sans" w:cs="Open Sans"/>
                <w:color w:val="FF0000"/>
                <w:lang w:eastAsia="en-US"/>
              </w:rPr>
              <w:t xml:space="preserve"> ponudbi</w:t>
            </w:r>
          </w:p>
        </w:tc>
        <w:tc>
          <w:tcPr>
            <w:tcW w:w="1351" w:type="dxa"/>
          </w:tcPr>
          <w:p w14:paraId="72A3B72B" w14:textId="70CC473E" w:rsidR="00DC64CB" w:rsidRPr="00EF199A" w:rsidRDefault="00DC64CB" w:rsidP="006A0869">
            <w:pPr>
              <w:widowControl w:val="0"/>
              <w:jc w:val="both"/>
              <w:rPr>
                <w:rFonts w:ascii="Open Sans" w:eastAsia="Calibri" w:hAnsi="Open Sans" w:cs="Open Sans"/>
                <w:b/>
                <w:i/>
                <w:lang w:eastAsia="en-US"/>
              </w:rPr>
            </w:pPr>
            <w:r>
              <w:rPr>
                <w:rFonts w:ascii="Open Sans" w:eastAsia="Calibri" w:hAnsi="Open Sans" w:cs="Open Sans"/>
                <w:b/>
                <w:i/>
                <w:lang w:eastAsia="en-US"/>
              </w:rPr>
              <w:t xml:space="preserve">Priloga </w:t>
            </w:r>
            <w:r w:rsidR="007A5095">
              <w:rPr>
                <w:rFonts w:ascii="Open Sans" w:eastAsia="Calibri" w:hAnsi="Open Sans" w:cs="Open Sans"/>
                <w:b/>
                <w:i/>
                <w:lang w:eastAsia="en-US"/>
              </w:rPr>
              <w:t>8</w:t>
            </w:r>
          </w:p>
        </w:tc>
      </w:tr>
    </w:tbl>
    <w:p w14:paraId="39A5FAA5" w14:textId="77777777" w:rsidR="00C4708E" w:rsidRPr="00EF199A" w:rsidRDefault="00C4708E" w:rsidP="006A0869">
      <w:pPr>
        <w:widowControl w:val="0"/>
        <w:jc w:val="center"/>
        <w:rPr>
          <w:rFonts w:ascii="Open Sans" w:hAnsi="Open Sans" w:cs="Open Sans"/>
          <w:b/>
        </w:rPr>
      </w:pPr>
    </w:p>
    <w:p w14:paraId="04905A76" w14:textId="77777777" w:rsidR="00D637AB" w:rsidRPr="000138EE" w:rsidRDefault="00D637AB" w:rsidP="006A0869">
      <w:pPr>
        <w:widowControl w:val="0"/>
        <w:jc w:val="center"/>
        <w:rPr>
          <w:rFonts w:ascii="Open Sans" w:hAnsi="Open Sans" w:cs="Open Sans"/>
          <w:b/>
          <w:sz w:val="24"/>
          <w:szCs w:val="24"/>
        </w:rPr>
      </w:pPr>
      <w:r w:rsidRPr="000138EE">
        <w:rPr>
          <w:rFonts w:ascii="Open Sans" w:hAnsi="Open Sans" w:cs="Open Sans"/>
          <w:b/>
          <w:sz w:val="24"/>
          <w:szCs w:val="24"/>
        </w:rPr>
        <w:t>POGODBA</w:t>
      </w:r>
    </w:p>
    <w:p w14:paraId="30EB04AF" w14:textId="77777777" w:rsidR="00D637AB" w:rsidRPr="000138EE" w:rsidRDefault="00D637AB" w:rsidP="006A0869">
      <w:pPr>
        <w:widowControl w:val="0"/>
        <w:rPr>
          <w:rFonts w:ascii="Open Sans" w:hAnsi="Open Sans" w:cs="Open Sans"/>
          <w:b/>
          <w:sz w:val="24"/>
          <w:szCs w:val="24"/>
        </w:rPr>
      </w:pPr>
    </w:p>
    <w:p w14:paraId="678AD49C" w14:textId="4E92EC8D" w:rsidR="004238E3" w:rsidRPr="000138EE" w:rsidRDefault="00D637AB" w:rsidP="006A0869">
      <w:pPr>
        <w:widowControl w:val="0"/>
        <w:jc w:val="center"/>
        <w:rPr>
          <w:rFonts w:ascii="Open Sans" w:hAnsi="Open Sans" w:cs="Open Sans"/>
          <w:b/>
          <w:sz w:val="24"/>
          <w:szCs w:val="24"/>
        </w:rPr>
      </w:pPr>
      <w:r w:rsidRPr="000138EE">
        <w:rPr>
          <w:rFonts w:ascii="Open Sans" w:hAnsi="Open Sans" w:cs="Open Sans"/>
          <w:b/>
          <w:sz w:val="24"/>
          <w:szCs w:val="24"/>
        </w:rPr>
        <w:t xml:space="preserve">ZA </w:t>
      </w:r>
      <w:r w:rsidR="00110322">
        <w:rPr>
          <w:rFonts w:ascii="Open Sans" w:hAnsi="Open Sans" w:cs="Open Sans"/>
          <w:b/>
          <w:sz w:val="24"/>
          <w:szCs w:val="24"/>
        </w:rPr>
        <w:t>PREGLEDNI REMONT GENERATORJA 3</w:t>
      </w:r>
    </w:p>
    <w:p w14:paraId="161C36E7" w14:textId="18BD2EE7" w:rsidR="00D637AB" w:rsidRPr="00EF199A" w:rsidRDefault="00D637AB" w:rsidP="006A0869">
      <w:pPr>
        <w:widowControl w:val="0"/>
        <w:jc w:val="center"/>
        <w:rPr>
          <w:rFonts w:ascii="Open Sans" w:hAnsi="Open Sans" w:cs="Open Sans"/>
          <w:b/>
        </w:rPr>
      </w:pPr>
    </w:p>
    <w:p w14:paraId="354F6D9D" w14:textId="1F0EF690" w:rsidR="00D637AB" w:rsidRPr="00EF199A" w:rsidRDefault="00D637AB" w:rsidP="006A0869">
      <w:pPr>
        <w:widowControl w:val="0"/>
        <w:jc w:val="center"/>
        <w:rPr>
          <w:rFonts w:ascii="Open Sans" w:hAnsi="Open Sans" w:cs="Open Sans"/>
          <w:b/>
        </w:rPr>
      </w:pPr>
    </w:p>
    <w:p w14:paraId="1C15BDE1" w14:textId="77777777" w:rsidR="006A1AE9" w:rsidRPr="00EF199A" w:rsidRDefault="006A1AE9" w:rsidP="006A0869">
      <w:pPr>
        <w:widowControl w:val="0"/>
        <w:jc w:val="center"/>
        <w:rPr>
          <w:rFonts w:ascii="Open Sans" w:hAnsi="Open Sans" w:cs="Open Sans"/>
          <w:b/>
        </w:rPr>
      </w:pPr>
    </w:p>
    <w:p w14:paraId="25E3E6F1" w14:textId="26250EF0" w:rsidR="00D637AB" w:rsidRPr="00EF199A" w:rsidRDefault="00D637AB" w:rsidP="006A0869">
      <w:pPr>
        <w:widowControl w:val="0"/>
        <w:ind w:left="4956" w:firstLine="708"/>
        <w:jc w:val="both"/>
        <w:rPr>
          <w:rFonts w:ascii="Open Sans" w:hAnsi="Open Sans" w:cs="Open Sans"/>
          <w:lang w:eastAsia="x-none"/>
        </w:rPr>
      </w:pPr>
      <w:r w:rsidRPr="00EF199A">
        <w:rPr>
          <w:rFonts w:ascii="Open Sans" w:hAnsi="Open Sans" w:cs="Open Sans"/>
          <w:lang w:eastAsia="x-none"/>
        </w:rPr>
        <w:t xml:space="preserve">Številka naročnika: </w:t>
      </w:r>
      <w:r w:rsidR="00110322">
        <w:rPr>
          <w:rFonts w:ascii="Open Sans" w:hAnsi="Open Sans" w:cs="Open Sans"/>
          <w:lang w:eastAsia="x-none"/>
        </w:rPr>
        <w:t>ENLJ-SPV-58/26</w:t>
      </w:r>
    </w:p>
    <w:p w14:paraId="331F7E6C" w14:textId="31EB32EA" w:rsidR="00D637AB" w:rsidRPr="00EF199A" w:rsidRDefault="00D637AB" w:rsidP="006A0869">
      <w:pPr>
        <w:widowControl w:val="0"/>
        <w:ind w:left="4956" w:firstLine="708"/>
        <w:jc w:val="both"/>
        <w:rPr>
          <w:rFonts w:ascii="Open Sans" w:hAnsi="Open Sans" w:cs="Open Sans"/>
          <w:lang w:eastAsia="x-none"/>
        </w:rPr>
      </w:pPr>
      <w:r w:rsidRPr="00EF199A">
        <w:rPr>
          <w:rFonts w:ascii="Open Sans" w:hAnsi="Open Sans" w:cs="Open Sans"/>
          <w:lang w:eastAsia="x-none"/>
        </w:rPr>
        <w:t xml:space="preserve">Številka </w:t>
      </w:r>
      <w:r w:rsidR="004F774C" w:rsidRPr="00EF199A">
        <w:rPr>
          <w:rFonts w:ascii="Open Sans" w:hAnsi="Open Sans" w:cs="Open Sans"/>
          <w:lang w:eastAsia="x-none"/>
        </w:rPr>
        <w:t>izvajalca</w:t>
      </w:r>
      <w:r w:rsidRPr="00EF199A">
        <w:rPr>
          <w:rFonts w:ascii="Open Sans" w:hAnsi="Open Sans" w:cs="Open Sans"/>
          <w:lang w:eastAsia="x-none"/>
        </w:rPr>
        <w:t>: __</w:t>
      </w:r>
      <w:r w:rsidR="001A4801">
        <w:rPr>
          <w:rFonts w:ascii="Open Sans" w:hAnsi="Open Sans" w:cs="Open Sans"/>
          <w:lang w:eastAsia="x-none"/>
        </w:rPr>
        <w:t>__</w:t>
      </w:r>
      <w:r w:rsidRPr="00EF199A">
        <w:rPr>
          <w:rFonts w:ascii="Open Sans" w:hAnsi="Open Sans" w:cs="Open Sans"/>
          <w:lang w:eastAsia="x-none"/>
        </w:rPr>
        <w:t>_______</w:t>
      </w:r>
      <w:r w:rsidR="00701CA0">
        <w:rPr>
          <w:rFonts w:ascii="Open Sans" w:hAnsi="Open Sans" w:cs="Open Sans"/>
          <w:lang w:eastAsia="x-none"/>
        </w:rPr>
        <w:t>___</w:t>
      </w:r>
      <w:r w:rsidRPr="00EF199A">
        <w:rPr>
          <w:rFonts w:ascii="Open Sans" w:hAnsi="Open Sans" w:cs="Open Sans"/>
          <w:lang w:eastAsia="x-none"/>
        </w:rPr>
        <w:t>____</w:t>
      </w:r>
    </w:p>
    <w:p w14:paraId="5A41CB07" w14:textId="77777777" w:rsidR="00D637AB" w:rsidRPr="00EF199A" w:rsidRDefault="00D637AB" w:rsidP="006A0869">
      <w:pPr>
        <w:widowControl w:val="0"/>
        <w:rPr>
          <w:rFonts w:ascii="Open Sans" w:hAnsi="Open Sans" w:cs="Open Sans"/>
        </w:rPr>
      </w:pPr>
    </w:p>
    <w:p w14:paraId="00C73444" w14:textId="77777777" w:rsidR="00C4708E" w:rsidRPr="00EF199A" w:rsidRDefault="00C4708E" w:rsidP="006A0869">
      <w:pPr>
        <w:widowControl w:val="0"/>
        <w:rPr>
          <w:rFonts w:ascii="Open Sans" w:hAnsi="Open Sans" w:cs="Open Sans"/>
        </w:rPr>
      </w:pPr>
      <w:r w:rsidRPr="00EF199A">
        <w:rPr>
          <w:rFonts w:ascii="Open Sans" w:hAnsi="Open Sans" w:cs="Open Sans"/>
        </w:rPr>
        <w:t>ki jo skleneta</w:t>
      </w:r>
    </w:p>
    <w:p w14:paraId="752CC51B" w14:textId="77777777" w:rsidR="00C4708E" w:rsidRPr="00EF199A" w:rsidRDefault="00C4708E" w:rsidP="006A0869">
      <w:pPr>
        <w:widowControl w:val="0"/>
        <w:tabs>
          <w:tab w:val="left" w:pos="1702"/>
        </w:tabs>
        <w:ind w:left="1701" w:hanging="1701"/>
        <w:rPr>
          <w:rFonts w:ascii="Open Sans" w:hAnsi="Open Sans" w:cs="Open Sans"/>
        </w:rPr>
      </w:pPr>
    </w:p>
    <w:p w14:paraId="519283B0" w14:textId="77777777" w:rsidR="00C4708E" w:rsidRPr="00EF199A" w:rsidRDefault="00C4708E" w:rsidP="006A0869">
      <w:pPr>
        <w:widowControl w:val="0"/>
        <w:tabs>
          <w:tab w:val="left" w:pos="1702"/>
        </w:tabs>
        <w:ind w:left="1701" w:hanging="1701"/>
        <w:rPr>
          <w:rFonts w:ascii="Open Sans" w:hAnsi="Open Sans" w:cs="Open Sans"/>
        </w:rPr>
      </w:pPr>
    </w:p>
    <w:p w14:paraId="7CD2C516" w14:textId="77777777" w:rsidR="00C4708E" w:rsidRPr="00EF199A" w:rsidRDefault="00C4708E" w:rsidP="006A0869">
      <w:pPr>
        <w:widowControl w:val="0"/>
        <w:ind w:left="1650" w:hanging="1650"/>
        <w:jc w:val="both"/>
        <w:rPr>
          <w:rFonts w:ascii="Open Sans" w:hAnsi="Open Sans" w:cs="Open Sans"/>
          <w:snapToGrid w:val="0"/>
        </w:rPr>
      </w:pPr>
      <w:r w:rsidRPr="00EF199A">
        <w:rPr>
          <w:rFonts w:ascii="Open Sans" w:hAnsi="Open Sans" w:cs="Open Sans"/>
          <w:b/>
        </w:rPr>
        <w:t>NAROČNIK:</w:t>
      </w:r>
      <w:r w:rsidRPr="00EF199A">
        <w:rPr>
          <w:rFonts w:ascii="Open Sans" w:hAnsi="Open Sans" w:cs="Open Sans"/>
        </w:rPr>
        <w:tab/>
      </w:r>
      <w:r w:rsidRPr="00EF199A">
        <w:rPr>
          <w:rFonts w:ascii="Open Sans" w:hAnsi="Open Sans" w:cs="Open Sans"/>
          <w:b/>
          <w:snapToGrid w:val="0"/>
        </w:rPr>
        <w:t>JAVNO PODJETJE ENERGETIKA LJUBLJANA d.o.o.</w:t>
      </w:r>
      <w:r w:rsidRPr="00EF199A">
        <w:rPr>
          <w:rFonts w:ascii="Open Sans" w:hAnsi="Open Sans" w:cs="Open Sans"/>
          <w:snapToGrid w:val="0"/>
        </w:rPr>
        <w:t xml:space="preserve">, Verovškova ulica 62, 1000 Ljubljana, ki ga zastopa direktor Samo Lozej </w:t>
      </w:r>
    </w:p>
    <w:p w14:paraId="3CDFC824" w14:textId="77777777" w:rsidR="00C4708E" w:rsidRPr="00EF199A" w:rsidRDefault="00C4708E" w:rsidP="006A0869">
      <w:pPr>
        <w:widowControl w:val="0"/>
        <w:ind w:left="1650"/>
        <w:jc w:val="both"/>
        <w:rPr>
          <w:rFonts w:ascii="Open Sans" w:hAnsi="Open Sans" w:cs="Open Sans"/>
        </w:rPr>
      </w:pPr>
      <w:r w:rsidRPr="00EF199A">
        <w:rPr>
          <w:rFonts w:ascii="Open Sans" w:hAnsi="Open Sans" w:cs="Open Sans"/>
        </w:rPr>
        <w:t>(v nadaljevanju: naročnik)</w:t>
      </w:r>
    </w:p>
    <w:p w14:paraId="700DDD53" w14:textId="77777777" w:rsidR="00C4708E" w:rsidRPr="00EF199A" w:rsidRDefault="00C4708E" w:rsidP="006A0869">
      <w:pPr>
        <w:widowControl w:val="0"/>
        <w:ind w:left="2410" w:hanging="760"/>
        <w:jc w:val="both"/>
        <w:rPr>
          <w:rFonts w:ascii="Open Sans" w:hAnsi="Open Sans" w:cs="Open Sans"/>
        </w:rPr>
      </w:pPr>
    </w:p>
    <w:p w14:paraId="5EF0A798" w14:textId="77777777" w:rsidR="00C4708E" w:rsidRPr="00EF199A" w:rsidRDefault="00C4708E" w:rsidP="006A0869">
      <w:pPr>
        <w:widowControl w:val="0"/>
        <w:ind w:left="2410" w:hanging="760"/>
        <w:jc w:val="both"/>
        <w:rPr>
          <w:rFonts w:ascii="Open Sans" w:hAnsi="Open Sans" w:cs="Open Sans"/>
        </w:rPr>
      </w:pPr>
      <w:r w:rsidRPr="00EF199A">
        <w:rPr>
          <w:rFonts w:ascii="Open Sans" w:hAnsi="Open Sans" w:cs="Open Sans"/>
        </w:rPr>
        <w:t>identifikacijska številka za DDV: SI23034033</w:t>
      </w:r>
    </w:p>
    <w:p w14:paraId="515A6888" w14:textId="77777777" w:rsidR="00C4708E" w:rsidRPr="00EF199A" w:rsidRDefault="00C4708E" w:rsidP="006A0869">
      <w:pPr>
        <w:widowControl w:val="0"/>
        <w:ind w:left="942" w:firstLine="708"/>
        <w:jc w:val="both"/>
        <w:rPr>
          <w:rFonts w:ascii="Open Sans" w:hAnsi="Open Sans" w:cs="Open Sans"/>
        </w:rPr>
      </w:pPr>
      <w:r w:rsidRPr="00EF199A">
        <w:rPr>
          <w:rFonts w:ascii="Open Sans" w:hAnsi="Open Sans" w:cs="Open Sans"/>
        </w:rPr>
        <w:t>matična številka: 5226406000</w:t>
      </w:r>
    </w:p>
    <w:p w14:paraId="1A97861B" w14:textId="77777777" w:rsidR="00C4708E" w:rsidRPr="00EF199A" w:rsidRDefault="00C4708E" w:rsidP="006A0869">
      <w:pPr>
        <w:widowControl w:val="0"/>
        <w:tabs>
          <w:tab w:val="left" w:pos="1702"/>
        </w:tabs>
        <w:rPr>
          <w:rFonts w:ascii="Open Sans" w:hAnsi="Open Sans" w:cs="Open Sans"/>
        </w:rPr>
      </w:pPr>
      <w:r w:rsidRPr="00EF199A">
        <w:rPr>
          <w:rFonts w:ascii="Open Sans" w:hAnsi="Open Sans" w:cs="Open Sans"/>
        </w:rPr>
        <w:t>in</w:t>
      </w:r>
    </w:p>
    <w:p w14:paraId="42007CF2" w14:textId="77777777" w:rsidR="00C4708E" w:rsidRPr="00EF199A" w:rsidRDefault="00C4708E" w:rsidP="006A0869">
      <w:pPr>
        <w:widowControl w:val="0"/>
        <w:tabs>
          <w:tab w:val="left" w:pos="1702"/>
        </w:tabs>
        <w:rPr>
          <w:rFonts w:ascii="Open Sans" w:hAnsi="Open Sans" w:cs="Open Sans"/>
          <w:b/>
        </w:rPr>
      </w:pPr>
    </w:p>
    <w:p w14:paraId="76CCB356" w14:textId="77777777" w:rsidR="00C4708E" w:rsidRPr="00EF199A" w:rsidRDefault="00C4708E" w:rsidP="006A0869">
      <w:pPr>
        <w:widowControl w:val="0"/>
        <w:ind w:left="1560" w:hanging="1560"/>
        <w:jc w:val="both"/>
        <w:rPr>
          <w:rFonts w:ascii="Open Sans" w:hAnsi="Open Sans" w:cs="Open Sans"/>
        </w:rPr>
      </w:pPr>
      <w:r w:rsidRPr="00EF199A">
        <w:rPr>
          <w:rFonts w:ascii="Open Sans" w:hAnsi="Open Sans" w:cs="Open Sans"/>
          <w:b/>
        </w:rPr>
        <w:t>IZVAJALEC:</w:t>
      </w:r>
      <w:r w:rsidRPr="00EF199A">
        <w:rPr>
          <w:rFonts w:ascii="Open Sans" w:hAnsi="Open Sans" w:cs="Open Sans"/>
          <w:b/>
        </w:rPr>
        <w:tab/>
      </w:r>
      <w:r w:rsidRPr="00EF199A">
        <w:rPr>
          <w:rFonts w:ascii="Open Sans" w:hAnsi="Open Sans" w:cs="Open Sans"/>
        </w:rPr>
        <w:t>_____________________________________________________________, ki ga zastopa: _______________________________</w:t>
      </w:r>
    </w:p>
    <w:p w14:paraId="2608E068" w14:textId="77777777" w:rsidR="00C4708E" w:rsidRPr="00EF199A" w:rsidRDefault="00C4708E" w:rsidP="006A0869">
      <w:pPr>
        <w:widowControl w:val="0"/>
        <w:ind w:left="1560"/>
        <w:jc w:val="both"/>
        <w:rPr>
          <w:rFonts w:ascii="Open Sans" w:hAnsi="Open Sans" w:cs="Open Sans"/>
        </w:rPr>
      </w:pPr>
      <w:r w:rsidRPr="00EF199A">
        <w:rPr>
          <w:rFonts w:ascii="Open Sans" w:hAnsi="Open Sans" w:cs="Open Sans"/>
        </w:rPr>
        <w:t>(v nadaljevanju: izvajalec)</w:t>
      </w:r>
    </w:p>
    <w:p w14:paraId="3D95BA7E" w14:textId="77777777" w:rsidR="00C4708E" w:rsidRPr="00EF199A" w:rsidRDefault="00C4708E" w:rsidP="006A0869">
      <w:pPr>
        <w:widowControl w:val="0"/>
        <w:tabs>
          <w:tab w:val="left" w:pos="5104"/>
        </w:tabs>
        <w:ind w:left="1560" w:hanging="1701"/>
        <w:rPr>
          <w:rFonts w:ascii="Open Sans" w:hAnsi="Open Sans" w:cs="Open Sans"/>
        </w:rPr>
      </w:pPr>
      <w:r w:rsidRPr="00EF199A">
        <w:rPr>
          <w:rFonts w:ascii="Open Sans" w:hAnsi="Open Sans" w:cs="Open Sans"/>
        </w:rPr>
        <w:tab/>
      </w:r>
    </w:p>
    <w:p w14:paraId="34203CE8" w14:textId="77777777" w:rsidR="00C4708E" w:rsidRPr="00EF199A" w:rsidRDefault="00C4708E" w:rsidP="006A0869">
      <w:pPr>
        <w:widowControl w:val="0"/>
        <w:ind w:left="1560"/>
        <w:rPr>
          <w:rFonts w:ascii="Open Sans" w:hAnsi="Open Sans" w:cs="Open Sans"/>
        </w:rPr>
      </w:pPr>
      <w:r w:rsidRPr="00EF199A">
        <w:rPr>
          <w:rFonts w:ascii="Open Sans" w:hAnsi="Open Sans" w:cs="Open Sans"/>
        </w:rPr>
        <w:t>identifikacijska številka za DDV: _________________________</w:t>
      </w:r>
    </w:p>
    <w:p w14:paraId="53CD4E8C" w14:textId="77777777" w:rsidR="00C4708E" w:rsidRPr="00EF199A" w:rsidRDefault="00C4708E" w:rsidP="006A0869">
      <w:pPr>
        <w:widowControl w:val="0"/>
        <w:ind w:left="1560"/>
        <w:jc w:val="both"/>
        <w:rPr>
          <w:rFonts w:ascii="Open Sans" w:hAnsi="Open Sans" w:cs="Open Sans"/>
        </w:rPr>
      </w:pPr>
      <w:r w:rsidRPr="00EF199A">
        <w:rPr>
          <w:rFonts w:ascii="Open Sans" w:hAnsi="Open Sans" w:cs="Open Sans"/>
        </w:rPr>
        <w:t>matična številka: ______________________</w:t>
      </w:r>
    </w:p>
    <w:p w14:paraId="064B2888" w14:textId="77777777" w:rsidR="00C4708E" w:rsidRPr="00EF199A" w:rsidRDefault="00C4708E" w:rsidP="006A0869">
      <w:pPr>
        <w:widowControl w:val="0"/>
        <w:tabs>
          <w:tab w:val="left" w:pos="709"/>
          <w:tab w:val="left" w:pos="1702"/>
        </w:tabs>
        <w:rPr>
          <w:rFonts w:ascii="Open Sans" w:hAnsi="Open Sans" w:cs="Open Sans"/>
        </w:rPr>
      </w:pPr>
    </w:p>
    <w:p w14:paraId="0C5E8A74" w14:textId="77777777" w:rsidR="00C4708E" w:rsidRPr="00EF199A" w:rsidRDefault="00C4708E" w:rsidP="006A0869">
      <w:pPr>
        <w:widowControl w:val="0"/>
        <w:tabs>
          <w:tab w:val="left" w:pos="709"/>
          <w:tab w:val="left" w:pos="1702"/>
        </w:tabs>
        <w:rPr>
          <w:rFonts w:ascii="Open Sans" w:hAnsi="Open Sans" w:cs="Open Sans"/>
        </w:rPr>
      </w:pPr>
    </w:p>
    <w:p w14:paraId="0693EB89" w14:textId="2974AA75" w:rsidR="00C4708E" w:rsidRDefault="00C4708E" w:rsidP="006A0869">
      <w:pPr>
        <w:widowControl w:val="0"/>
        <w:rPr>
          <w:rFonts w:ascii="Open Sans" w:eastAsia="Calibri" w:hAnsi="Open Sans" w:cs="Open Sans"/>
          <w:b/>
          <w:noProof/>
        </w:rPr>
      </w:pPr>
    </w:p>
    <w:p w14:paraId="7BBC2397" w14:textId="211E44D1" w:rsidR="00B350F2" w:rsidRDefault="00B350F2" w:rsidP="006A0869">
      <w:pPr>
        <w:widowControl w:val="0"/>
        <w:rPr>
          <w:rFonts w:ascii="Open Sans" w:eastAsia="Calibri" w:hAnsi="Open Sans" w:cs="Open Sans"/>
          <w:b/>
          <w:noProof/>
        </w:rPr>
      </w:pPr>
    </w:p>
    <w:p w14:paraId="2142B79B" w14:textId="178A7932" w:rsidR="001971A0" w:rsidRDefault="001971A0" w:rsidP="006A0869">
      <w:pPr>
        <w:widowControl w:val="0"/>
        <w:rPr>
          <w:rFonts w:ascii="Open Sans" w:eastAsia="Calibri" w:hAnsi="Open Sans" w:cs="Open Sans"/>
          <w:b/>
          <w:noProof/>
        </w:rPr>
      </w:pPr>
    </w:p>
    <w:p w14:paraId="36583C5F" w14:textId="77777777" w:rsidR="001971A0" w:rsidRDefault="001971A0" w:rsidP="006A0869">
      <w:pPr>
        <w:widowControl w:val="0"/>
        <w:rPr>
          <w:rFonts w:ascii="Open Sans" w:eastAsia="Calibri" w:hAnsi="Open Sans" w:cs="Open Sans"/>
          <w:b/>
          <w:noProof/>
        </w:rPr>
      </w:pPr>
    </w:p>
    <w:p w14:paraId="6A49EB0F" w14:textId="77777777" w:rsidR="00B350F2" w:rsidRPr="00EF199A" w:rsidRDefault="00B350F2" w:rsidP="006A0869">
      <w:pPr>
        <w:widowControl w:val="0"/>
        <w:rPr>
          <w:rFonts w:ascii="Open Sans" w:eastAsia="Calibri" w:hAnsi="Open Sans" w:cs="Open Sans"/>
          <w:b/>
          <w:noProof/>
        </w:rPr>
      </w:pPr>
    </w:p>
    <w:p w14:paraId="546AF479" w14:textId="77777777" w:rsidR="00817E1B" w:rsidRPr="00EF199A" w:rsidRDefault="00817E1B" w:rsidP="006A0869">
      <w:pPr>
        <w:widowControl w:val="0"/>
        <w:ind w:left="284"/>
        <w:jc w:val="center"/>
        <w:rPr>
          <w:rFonts w:ascii="Open Sans" w:hAnsi="Open Sans" w:cs="Open Sans"/>
        </w:rPr>
      </w:pPr>
    </w:p>
    <w:p w14:paraId="2631B05B" w14:textId="77777777" w:rsidR="00817E1B" w:rsidRPr="00EF199A" w:rsidRDefault="00817E1B" w:rsidP="00D15B19">
      <w:pPr>
        <w:pStyle w:val="Odstavekseznama"/>
        <w:widowControl w:val="0"/>
        <w:numPr>
          <w:ilvl w:val="0"/>
          <w:numId w:val="18"/>
        </w:numPr>
        <w:jc w:val="center"/>
        <w:rPr>
          <w:rFonts w:ascii="Open Sans" w:hAnsi="Open Sans" w:cs="Open Sans"/>
          <w:b/>
          <w:bCs/>
        </w:rPr>
      </w:pPr>
      <w:r w:rsidRPr="00EF199A">
        <w:rPr>
          <w:rFonts w:ascii="Open Sans" w:hAnsi="Open Sans" w:cs="Open Sans"/>
          <w:b/>
          <w:bCs/>
        </w:rPr>
        <w:t>UVODNO DOLOČILO</w:t>
      </w:r>
    </w:p>
    <w:p w14:paraId="5B476A33" w14:textId="77777777" w:rsidR="00817E1B" w:rsidRPr="00EF199A" w:rsidRDefault="00817E1B" w:rsidP="006A0869">
      <w:pPr>
        <w:widowControl w:val="0"/>
        <w:rPr>
          <w:rFonts w:ascii="Open Sans" w:hAnsi="Open Sans" w:cs="Open Sans"/>
        </w:rPr>
      </w:pPr>
    </w:p>
    <w:p w14:paraId="5DC209E1" w14:textId="77777777" w:rsidR="00817E1B" w:rsidRPr="00EF199A" w:rsidRDefault="00817E1B" w:rsidP="00D15B19">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7801F765" w14:textId="77777777" w:rsidR="00817E1B" w:rsidRPr="00EF199A" w:rsidRDefault="00817E1B" w:rsidP="006A0869">
      <w:pPr>
        <w:widowControl w:val="0"/>
        <w:jc w:val="both"/>
        <w:rPr>
          <w:rFonts w:ascii="Open Sans" w:hAnsi="Open Sans" w:cs="Open Sans"/>
        </w:rPr>
      </w:pPr>
    </w:p>
    <w:p w14:paraId="432A4884" w14:textId="54141F58" w:rsidR="000138EE" w:rsidRPr="000138EE" w:rsidRDefault="000138EE" w:rsidP="006A0869">
      <w:pPr>
        <w:widowControl w:val="0"/>
        <w:jc w:val="both"/>
        <w:rPr>
          <w:rFonts w:ascii="Open Sans" w:hAnsi="Open Sans" w:cs="Open Sans"/>
          <w:sz w:val="28"/>
          <w:szCs w:val="28"/>
        </w:rPr>
      </w:pPr>
      <w:r w:rsidRPr="000138EE">
        <w:rPr>
          <w:rFonts w:ascii="Open Sans" w:hAnsi="Open Sans" w:cs="Open Sans"/>
          <w:szCs w:val="22"/>
        </w:rPr>
        <w:t xml:space="preserve">Pogodbeni stranki uvodoma sporazumno ugotavljata, da je bil izvajalec izbran na podlagi postopka za oddajo javnega naročila št. </w:t>
      </w:r>
      <w:r w:rsidR="00110322">
        <w:rPr>
          <w:rFonts w:ascii="Open Sans" w:hAnsi="Open Sans" w:cs="Open Sans"/>
          <w:szCs w:val="22"/>
        </w:rPr>
        <w:t>ENLJ-SPV-58/26</w:t>
      </w:r>
      <w:r w:rsidRPr="000138EE">
        <w:rPr>
          <w:rFonts w:ascii="Open Sans" w:hAnsi="Open Sans" w:cs="Open Sans"/>
          <w:szCs w:val="22"/>
        </w:rPr>
        <w:t>, v skladu z določili drugega odstavka 21. člena Zakona o javnem naročanju (</w:t>
      </w:r>
      <w:r w:rsidRPr="000138EE">
        <w:rPr>
          <w:rFonts w:ascii="Open Sans" w:eastAsia="Calibri" w:hAnsi="Open Sans" w:cs="Open Sans"/>
          <w:szCs w:val="22"/>
        </w:rPr>
        <w:t>Ur. l. RS, št. 91/15 s spremembami</w:t>
      </w:r>
      <w:r w:rsidRPr="000138EE">
        <w:rPr>
          <w:rFonts w:ascii="Open Sans" w:hAnsi="Open Sans" w:cs="Open Sans"/>
          <w:szCs w:val="22"/>
        </w:rPr>
        <w:t xml:space="preserve">, v nadaljevanju: ZJN-3) ter Pravilnikom o izvajanju javnega naročanja JAVNEGA PODJETJA ENERGETIKA LJUBLJANA d.o.o., z namenom sklenitve pogodbe za </w:t>
      </w:r>
      <w:r w:rsidR="00E1286C">
        <w:rPr>
          <w:rFonts w:ascii="Open Sans" w:hAnsi="Open Sans" w:cs="Open Sans"/>
          <w:szCs w:val="22"/>
        </w:rPr>
        <w:t xml:space="preserve">pregledni remont generatorja </w:t>
      </w:r>
      <w:r w:rsidR="00110322">
        <w:rPr>
          <w:rFonts w:ascii="Open Sans" w:hAnsi="Open Sans" w:cs="Open Sans"/>
          <w:szCs w:val="22"/>
        </w:rPr>
        <w:t>3</w:t>
      </w:r>
      <w:r w:rsidRPr="000138EE">
        <w:rPr>
          <w:rFonts w:ascii="Open Sans" w:hAnsi="Open Sans" w:cs="Open Sans"/>
          <w:szCs w:val="22"/>
        </w:rPr>
        <w:t>, in sicer od dneva sklenitve pogodbe do izpolnitve vseh pogodbenih obveznosti.</w:t>
      </w:r>
    </w:p>
    <w:p w14:paraId="482CC6B9" w14:textId="77777777" w:rsidR="000138EE" w:rsidRPr="000138EE" w:rsidRDefault="000138EE" w:rsidP="006A0869">
      <w:pPr>
        <w:widowControl w:val="0"/>
        <w:jc w:val="both"/>
        <w:rPr>
          <w:rFonts w:ascii="Open Sans" w:hAnsi="Open Sans" w:cs="Open Sans"/>
          <w:szCs w:val="22"/>
        </w:rPr>
      </w:pPr>
    </w:p>
    <w:p w14:paraId="78D0732E" w14:textId="77777777" w:rsidR="000138EE" w:rsidRPr="000138EE" w:rsidRDefault="000138EE" w:rsidP="006A0869">
      <w:pPr>
        <w:widowControl w:val="0"/>
        <w:jc w:val="both"/>
        <w:rPr>
          <w:rFonts w:ascii="Open Sans" w:eastAsia="Calibri" w:hAnsi="Open Sans" w:cs="Open Sans"/>
          <w:bCs/>
          <w:szCs w:val="22"/>
          <w:lang w:eastAsia="en-US"/>
        </w:rPr>
      </w:pPr>
      <w:r w:rsidRPr="000138EE">
        <w:rPr>
          <w:rFonts w:ascii="Open Sans" w:eastAsia="Calibri" w:hAnsi="Open Sans" w:cs="Open Sans"/>
          <w:bCs/>
          <w:szCs w:val="22"/>
          <w:lang w:eastAsia="en-US"/>
        </w:rPr>
        <w:t xml:space="preserve">S to pogodbo se naročnik in izvajalec dogovorita o pogojih izvajanja predmeta </w:t>
      </w:r>
      <w:r w:rsidRPr="000138EE">
        <w:rPr>
          <w:rFonts w:ascii="Open Sans" w:hAnsi="Open Sans" w:cs="Open Sans"/>
          <w:szCs w:val="22"/>
        </w:rPr>
        <w:t>te pogodbe</w:t>
      </w:r>
      <w:r w:rsidRPr="000138EE">
        <w:rPr>
          <w:rFonts w:ascii="Open Sans" w:eastAsia="Calibri" w:hAnsi="Open Sans" w:cs="Open Sans"/>
          <w:bCs/>
          <w:szCs w:val="22"/>
          <w:lang w:eastAsia="en-US"/>
        </w:rPr>
        <w:t>.</w:t>
      </w:r>
    </w:p>
    <w:p w14:paraId="2ADD6505" w14:textId="79740C34" w:rsidR="00817E1B" w:rsidRDefault="00817E1B" w:rsidP="006A0869">
      <w:pPr>
        <w:widowControl w:val="0"/>
        <w:jc w:val="both"/>
        <w:rPr>
          <w:rFonts w:ascii="Open Sans" w:hAnsi="Open Sans" w:cs="Open Sans"/>
        </w:rPr>
      </w:pPr>
    </w:p>
    <w:p w14:paraId="7405139C" w14:textId="4E3EE5FA" w:rsidR="00E937CD" w:rsidRDefault="00E937CD" w:rsidP="006A0869">
      <w:pPr>
        <w:widowControl w:val="0"/>
        <w:jc w:val="both"/>
        <w:rPr>
          <w:rFonts w:ascii="Open Sans" w:hAnsi="Open Sans" w:cs="Open Sans"/>
        </w:rPr>
      </w:pPr>
    </w:p>
    <w:p w14:paraId="5E097DD6" w14:textId="77777777" w:rsidR="00522EA3" w:rsidRDefault="00522EA3" w:rsidP="006A0869">
      <w:pPr>
        <w:widowControl w:val="0"/>
        <w:jc w:val="both"/>
        <w:rPr>
          <w:rFonts w:ascii="Open Sans" w:hAnsi="Open Sans" w:cs="Open Sans"/>
        </w:rPr>
      </w:pPr>
    </w:p>
    <w:p w14:paraId="660A508D" w14:textId="6B87C1DE" w:rsidR="00817E1B" w:rsidRPr="00EF199A" w:rsidRDefault="00817E1B" w:rsidP="00D15B19">
      <w:pPr>
        <w:pStyle w:val="Odstavekseznama"/>
        <w:widowControl w:val="0"/>
        <w:numPr>
          <w:ilvl w:val="0"/>
          <w:numId w:val="18"/>
        </w:numPr>
        <w:jc w:val="center"/>
        <w:rPr>
          <w:rFonts w:ascii="Open Sans" w:hAnsi="Open Sans" w:cs="Open Sans"/>
          <w:b/>
          <w:bCs/>
        </w:rPr>
      </w:pPr>
      <w:r w:rsidRPr="00EF199A">
        <w:rPr>
          <w:rFonts w:ascii="Open Sans" w:hAnsi="Open Sans" w:cs="Open Sans"/>
          <w:b/>
          <w:bCs/>
        </w:rPr>
        <w:lastRenderedPageBreak/>
        <w:t>PREDMET POGODBE</w:t>
      </w:r>
    </w:p>
    <w:p w14:paraId="34C1273C" w14:textId="77777777" w:rsidR="00817E1B" w:rsidRPr="001971A0" w:rsidRDefault="00817E1B" w:rsidP="006A0869">
      <w:pPr>
        <w:widowControl w:val="0"/>
        <w:rPr>
          <w:rFonts w:ascii="Open Sans" w:hAnsi="Open Sans" w:cs="Open Sans"/>
        </w:rPr>
      </w:pPr>
    </w:p>
    <w:p w14:paraId="710B05DB" w14:textId="77777777" w:rsidR="00817E1B" w:rsidRPr="001971A0" w:rsidRDefault="00817E1B" w:rsidP="00D15B19">
      <w:pPr>
        <w:widowControl w:val="0"/>
        <w:numPr>
          <w:ilvl w:val="0"/>
          <w:numId w:val="15"/>
        </w:numPr>
        <w:tabs>
          <w:tab w:val="num" w:pos="426"/>
        </w:tabs>
        <w:ind w:left="424" w:hanging="426"/>
        <w:jc w:val="center"/>
        <w:rPr>
          <w:rFonts w:ascii="Open Sans" w:hAnsi="Open Sans" w:cs="Open Sans"/>
        </w:rPr>
      </w:pPr>
      <w:r w:rsidRPr="001971A0">
        <w:rPr>
          <w:rFonts w:ascii="Open Sans" w:hAnsi="Open Sans" w:cs="Open Sans"/>
        </w:rPr>
        <w:t>člen</w:t>
      </w:r>
    </w:p>
    <w:p w14:paraId="4EEC9353" w14:textId="77777777" w:rsidR="00817E1B" w:rsidRPr="001971A0" w:rsidRDefault="00817E1B" w:rsidP="006A0869">
      <w:pPr>
        <w:widowControl w:val="0"/>
        <w:tabs>
          <w:tab w:val="left" w:pos="1702"/>
        </w:tabs>
        <w:jc w:val="both"/>
        <w:rPr>
          <w:rFonts w:ascii="Open Sans" w:hAnsi="Open Sans" w:cs="Open Sans"/>
        </w:rPr>
      </w:pPr>
    </w:p>
    <w:p w14:paraId="00703F3D" w14:textId="2304E0CD" w:rsidR="00F95C66" w:rsidRPr="00F95C66" w:rsidRDefault="00F95C66" w:rsidP="00F95C66">
      <w:pPr>
        <w:widowControl w:val="0"/>
        <w:jc w:val="both"/>
        <w:rPr>
          <w:rFonts w:ascii="Open Sans" w:hAnsi="Open Sans" w:cs="Open Sans"/>
          <w:szCs w:val="22"/>
        </w:rPr>
      </w:pPr>
      <w:r w:rsidRPr="00F95C66">
        <w:rPr>
          <w:rFonts w:ascii="Open Sans" w:hAnsi="Open Sans" w:cs="Open Sans"/>
          <w:szCs w:val="22"/>
        </w:rPr>
        <w:t xml:space="preserve">Predmet pogodbe je pregledni remont generatorja </w:t>
      </w:r>
      <w:r w:rsidR="00B658B0">
        <w:rPr>
          <w:rFonts w:ascii="Open Sans" w:hAnsi="Open Sans" w:cs="Open Sans"/>
          <w:szCs w:val="22"/>
        </w:rPr>
        <w:t>3</w:t>
      </w:r>
      <w:r w:rsidRPr="00F95C66">
        <w:rPr>
          <w:rFonts w:ascii="Open Sans" w:hAnsi="Open Sans" w:cs="Open Sans"/>
          <w:szCs w:val="22"/>
        </w:rPr>
        <w:t xml:space="preserve"> (v nadaljevanju: storitve/pogodbene storitve) na lokaciji naročnika, Toplarniška ulica 19, v Ljubljani, ki so navedene v ponudbenem predračunu izvajalca št. _______ z dne __________ (v nadaljevanju: ponudbeni predračun izvajalca), ki je priloga št. 1 te pogodbe, v skladu s sprejeto ponudbo izvajalca št. _____________ z dne ______________, ponudbo izvajalca po pogajanjih št. ____________ z dne _____________ in tehnično dokumentacijo, ki je priloga št. 2 k pogodbi, kakor tudi ostalimi zahtevami naročnika, kot to izhaja iz vsebine teh zahtev, opredeljenih v razpisni dokumentaciji št. ENLJ-SPV-</w:t>
      </w:r>
      <w:r>
        <w:rPr>
          <w:rFonts w:ascii="Open Sans" w:hAnsi="Open Sans" w:cs="Open Sans"/>
          <w:szCs w:val="22"/>
        </w:rPr>
        <w:t>58</w:t>
      </w:r>
      <w:r w:rsidRPr="00F95C66">
        <w:rPr>
          <w:rFonts w:ascii="Open Sans" w:hAnsi="Open Sans" w:cs="Open Sans"/>
          <w:szCs w:val="22"/>
        </w:rPr>
        <w:t>/2</w:t>
      </w:r>
      <w:r>
        <w:rPr>
          <w:rFonts w:ascii="Open Sans" w:hAnsi="Open Sans" w:cs="Open Sans"/>
          <w:szCs w:val="22"/>
        </w:rPr>
        <w:t>6</w:t>
      </w:r>
      <w:r w:rsidRPr="00F95C66">
        <w:rPr>
          <w:rFonts w:ascii="Open Sans" w:hAnsi="Open Sans" w:cs="Open Sans"/>
          <w:szCs w:val="22"/>
        </w:rPr>
        <w:t>, in sicer vse po pravilih stroke, s skrbnostjo dobrega gospodarstvenika ter v skladu s to pogodbo.</w:t>
      </w:r>
    </w:p>
    <w:p w14:paraId="4A228B4D" w14:textId="77777777" w:rsidR="001971A0" w:rsidRPr="001971A0" w:rsidRDefault="001971A0" w:rsidP="00D15B19">
      <w:pPr>
        <w:widowControl w:val="0"/>
        <w:numPr>
          <w:ilvl w:val="0"/>
          <w:numId w:val="15"/>
        </w:numPr>
        <w:tabs>
          <w:tab w:val="clear" w:pos="4613"/>
        </w:tabs>
        <w:ind w:left="425" w:hanging="425"/>
        <w:jc w:val="center"/>
        <w:rPr>
          <w:rFonts w:ascii="Open Sans" w:hAnsi="Open Sans" w:cs="Open Sans"/>
        </w:rPr>
      </w:pPr>
      <w:r w:rsidRPr="001971A0">
        <w:rPr>
          <w:rFonts w:ascii="Open Sans" w:hAnsi="Open Sans" w:cs="Open Sans"/>
        </w:rPr>
        <w:t>člen</w:t>
      </w:r>
    </w:p>
    <w:p w14:paraId="2B8535F1" w14:textId="77777777" w:rsidR="001971A0" w:rsidRPr="001971A0" w:rsidRDefault="001971A0" w:rsidP="001971A0">
      <w:pPr>
        <w:widowControl w:val="0"/>
        <w:tabs>
          <w:tab w:val="left" w:pos="709"/>
          <w:tab w:val="left" w:pos="1702"/>
        </w:tabs>
        <w:jc w:val="center"/>
        <w:rPr>
          <w:rFonts w:ascii="Open Sans" w:hAnsi="Open Sans" w:cs="Open Sans"/>
          <w:szCs w:val="22"/>
        </w:rPr>
      </w:pPr>
    </w:p>
    <w:p w14:paraId="307335B2" w14:textId="77777777" w:rsidR="001971A0" w:rsidRPr="001971A0" w:rsidRDefault="001971A0" w:rsidP="001971A0">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szCs w:val="22"/>
          <w:lang w:eastAsia="en-US"/>
        </w:rPr>
      </w:pPr>
      <w:r w:rsidRPr="001971A0">
        <w:rPr>
          <w:rFonts w:ascii="Open Sans" w:hAnsi="Open Sans" w:cs="Open Sans"/>
          <w:szCs w:val="22"/>
          <w:lang w:eastAsia="en-US"/>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p>
    <w:p w14:paraId="4EDFAAA8" w14:textId="77777777" w:rsidR="001971A0" w:rsidRPr="001971A0" w:rsidRDefault="001971A0" w:rsidP="001971A0">
      <w:pPr>
        <w:widowControl w:val="0"/>
        <w:tabs>
          <w:tab w:val="left" w:pos="567"/>
          <w:tab w:val="left" w:pos="1418"/>
          <w:tab w:val="left" w:pos="1702"/>
        </w:tabs>
        <w:jc w:val="both"/>
        <w:rPr>
          <w:rFonts w:ascii="Open Sans" w:hAnsi="Open Sans" w:cs="Open Sans"/>
          <w:szCs w:val="22"/>
        </w:rPr>
      </w:pPr>
    </w:p>
    <w:p w14:paraId="68671809" w14:textId="24B099D7" w:rsidR="00D43E30" w:rsidRDefault="001971A0" w:rsidP="006A0869">
      <w:pPr>
        <w:widowControl w:val="0"/>
        <w:tabs>
          <w:tab w:val="left" w:pos="567"/>
          <w:tab w:val="left" w:pos="1418"/>
          <w:tab w:val="left" w:pos="1702"/>
        </w:tabs>
        <w:jc w:val="both"/>
        <w:rPr>
          <w:rFonts w:ascii="Open Sans" w:hAnsi="Open Sans" w:cs="Open Sans"/>
          <w:szCs w:val="22"/>
        </w:rPr>
      </w:pPr>
      <w:r w:rsidRPr="001971A0">
        <w:rPr>
          <w:rFonts w:ascii="Open Sans" w:hAnsi="Open Sans" w:cs="Open Sans"/>
          <w:szCs w:val="22"/>
        </w:rPr>
        <w:t>Izvajalec izjavlja, da so mu razumljivi in jasni pogoji in okoliščine za pravilno izvedbo pogodbenih obveznosti.</w:t>
      </w:r>
    </w:p>
    <w:p w14:paraId="260A9C4E" w14:textId="77777777" w:rsidR="00716D9F" w:rsidRPr="00EF199A" w:rsidRDefault="00716D9F" w:rsidP="006A0869">
      <w:pPr>
        <w:widowControl w:val="0"/>
        <w:tabs>
          <w:tab w:val="left" w:pos="567"/>
          <w:tab w:val="left" w:pos="1418"/>
          <w:tab w:val="left" w:pos="1702"/>
        </w:tabs>
        <w:jc w:val="both"/>
        <w:rPr>
          <w:rFonts w:ascii="Open Sans" w:hAnsi="Open Sans" w:cs="Open Sans"/>
        </w:rPr>
      </w:pPr>
    </w:p>
    <w:p w14:paraId="21C9DAE8" w14:textId="77777777" w:rsidR="00920044" w:rsidRPr="00EF199A" w:rsidRDefault="00920044" w:rsidP="00D15B19">
      <w:pPr>
        <w:pStyle w:val="Odstavekseznama"/>
        <w:widowControl w:val="0"/>
        <w:numPr>
          <w:ilvl w:val="0"/>
          <w:numId w:val="18"/>
        </w:numPr>
        <w:jc w:val="center"/>
        <w:rPr>
          <w:rFonts w:ascii="Open Sans" w:hAnsi="Open Sans" w:cs="Open Sans"/>
          <w:b/>
          <w:bCs/>
        </w:rPr>
      </w:pPr>
      <w:r>
        <w:rPr>
          <w:rFonts w:ascii="Open Sans" w:hAnsi="Open Sans" w:cs="Open Sans"/>
          <w:b/>
          <w:bCs/>
        </w:rPr>
        <w:t xml:space="preserve">  </w:t>
      </w:r>
      <w:r w:rsidRPr="00EF199A">
        <w:rPr>
          <w:rFonts w:ascii="Open Sans" w:hAnsi="Open Sans" w:cs="Open Sans"/>
          <w:b/>
          <w:bCs/>
        </w:rPr>
        <w:t xml:space="preserve">POGODBENA VREDNOST </w:t>
      </w:r>
    </w:p>
    <w:p w14:paraId="57DFBAFD" w14:textId="77777777" w:rsidR="00920044" w:rsidRPr="00EF199A" w:rsidRDefault="00920044" w:rsidP="006A0869">
      <w:pPr>
        <w:widowControl w:val="0"/>
        <w:tabs>
          <w:tab w:val="left" w:pos="709"/>
          <w:tab w:val="left" w:pos="1702"/>
        </w:tabs>
        <w:ind w:left="1699" w:hanging="1701"/>
        <w:jc w:val="center"/>
        <w:rPr>
          <w:rFonts w:ascii="Open Sans" w:hAnsi="Open Sans" w:cs="Open Sans"/>
        </w:rPr>
      </w:pPr>
    </w:p>
    <w:p w14:paraId="3D156B67" w14:textId="77777777" w:rsidR="00920044" w:rsidRPr="00EF199A" w:rsidRDefault="00920044" w:rsidP="00D15B19">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79C6330B" w14:textId="77777777" w:rsidR="00920044" w:rsidRPr="00EF199A" w:rsidRDefault="00920044" w:rsidP="006A0869">
      <w:pPr>
        <w:widowControl w:val="0"/>
        <w:tabs>
          <w:tab w:val="left" w:pos="1702"/>
        </w:tabs>
        <w:jc w:val="center"/>
        <w:rPr>
          <w:rFonts w:ascii="Open Sans" w:hAnsi="Open Sans" w:cs="Open Sans"/>
        </w:rPr>
      </w:pPr>
    </w:p>
    <w:p w14:paraId="43A12B07" w14:textId="3CB5807C" w:rsidR="00920044" w:rsidRPr="00EF199A" w:rsidRDefault="00920044" w:rsidP="006A0869">
      <w:pPr>
        <w:widowControl w:val="0"/>
        <w:tabs>
          <w:tab w:val="left" w:pos="709"/>
          <w:tab w:val="left" w:pos="1702"/>
        </w:tabs>
        <w:jc w:val="both"/>
        <w:rPr>
          <w:rFonts w:ascii="Open Sans" w:hAnsi="Open Sans" w:cs="Open Sans"/>
        </w:rPr>
      </w:pPr>
      <w:r w:rsidRPr="00EF199A">
        <w:rPr>
          <w:rFonts w:ascii="Open Sans" w:hAnsi="Open Sans" w:cs="Open Sans"/>
        </w:rPr>
        <w:t xml:space="preserve">Pogodbena vrednost </w:t>
      </w:r>
      <w:r w:rsidR="00AE0AD1">
        <w:rPr>
          <w:rFonts w:ascii="Open Sans" w:hAnsi="Open Sans" w:cs="Open Sans"/>
        </w:rPr>
        <w:t xml:space="preserve">za </w:t>
      </w:r>
      <w:r w:rsidR="00EC0BC3">
        <w:rPr>
          <w:rFonts w:ascii="Open Sans" w:hAnsi="Open Sans" w:cs="Open Sans"/>
        </w:rPr>
        <w:t>storitve</w:t>
      </w:r>
      <w:r w:rsidR="00AE0AD1">
        <w:rPr>
          <w:rFonts w:ascii="Open Sans" w:hAnsi="Open Sans" w:cs="Open Sans"/>
        </w:rPr>
        <w:t xml:space="preserve"> </w:t>
      </w:r>
      <w:r w:rsidRPr="00EF199A">
        <w:rPr>
          <w:rFonts w:ascii="Open Sans" w:hAnsi="Open Sans" w:cs="Open Sans"/>
        </w:rPr>
        <w:t>iz 2. člena te pogodbe je določena na podlagi sprejete ponudbe izvajalca št. ________________ z dne _______________ in ponudbe izvajalca po pogajanjih št. ____________ z dne _____________</w:t>
      </w:r>
      <w:r w:rsidR="00877458">
        <w:rPr>
          <w:rFonts w:ascii="Open Sans" w:hAnsi="Open Sans" w:cs="Open Sans"/>
        </w:rPr>
        <w:t xml:space="preserve"> </w:t>
      </w:r>
      <w:r w:rsidRPr="00EF199A">
        <w:rPr>
          <w:rFonts w:ascii="Open Sans" w:hAnsi="Open Sans" w:cs="Open Sans"/>
        </w:rPr>
        <w:t>in znaša na dan sklenitve te pogodbe v neto vrednosti:</w:t>
      </w:r>
    </w:p>
    <w:p w14:paraId="18FC731A" w14:textId="77777777" w:rsidR="00920044" w:rsidRPr="00EF199A" w:rsidRDefault="00920044" w:rsidP="006A0869">
      <w:pPr>
        <w:widowControl w:val="0"/>
        <w:jc w:val="both"/>
        <w:rPr>
          <w:rFonts w:ascii="Open Sans" w:hAnsi="Open Sans" w:cs="Open Sans"/>
          <w:b/>
        </w:rPr>
      </w:pPr>
    </w:p>
    <w:p w14:paraId="27D871D5" w14:textId="77777777" w:rsidR="00920044" w:rsidRPr="00EF199A" w:rsidRDefault="00920044" w:rsidP="006A0869">
      <w:pPr>
        <w:widowControl w:val="0"/>
        <w:tabs>
          <w:tab w:val="left" w:pos="0"/>
          <w:tab w:val="center" w:pos="4677"/>
        </w:tabs>
        <w:jc w:val="center"/>
        <w:outlineLvl w:val="0"/>
        <w:rPr>
          <w:rFonts w:ascii="Open Sans" w:eastAsia="Calibri" w:hAnsi="Open Sans" w:cs="Open Sans"/>
          <w:lang w:eastAsia="en-US"/>
        </w:rPr>
      </w:pPr>
      <w:r w:rsidRPr="00EF199A">
        <w:rPr>
          <w:rFonts w:ascii="Open Sans" w:eastAsia="Calibri" w:hAnsi="Open Sans" w:cs="Open Sans"/>
          <w:lang w:eastAsia="en-US"/>
        </w:rPr>
        <w:t>______________________ EUR</w:t>
      </w:r>
    </w:p>
    <w:p w14:paraId="3593B380" w14:textId="77777777" w:rsidR="00920044" w:rsidRPr="00EF199A" w:rsidRDefault="00920044" w:rsidP="006A0869">
      <w:pPr>
        <w:widowControl w:val="0"/>
        <w:tabs>
          <w:tab w:val="left" w:pos="709"/>
          <w:tab w:val="left" w:pos="1702"/>
        </w:tabs>
        <w:jc w:val="both"/>
        <w:outlineLvl w:val="0"/>
        <w:rPr>
          <w:rFonts w:ascii="Open Sans" w:eastAsia="Calibri" w:hAnsi="Open Sans" w:cs="Open Sans"/>
          <w:lang w:eastAsia="en-US"/>
        </w:rPr>
      </w:pPr>
    </w:p>
    <w:p w14:paraId="7E59F509" w14:textId="77777777" w:rsidR="00920044" w:rsidRPr="00EF199A" w:rsidRDefault="00920044" w:rsidP="00EA0FE5">
      <w:pPr>
        <w:widowControl w:val="0"/>
        <w:tabs>
          <w:tab w:val="left" w:pos="709"/>
          <w:tab w:val="left" w:pos="1702"/>
        </w:tabs>
        <w:jc w:val="center"/>
        <w:outlineLvl w:val="0"/>
        <w:rPr>
          <w:rFonts w:ascii="Open Sans" w:eastAsia="Calibri" w:hAnsi="Open Sans" w:cs="Open Sans"/>
          <w:lang w:eastAsia="en-US"/>
        </w:rPr>
      </w:pPr>
      <w:r w:rsidRPr="00EF199A">
        <w:rPr>
          <w:rFonts w:ascii="Open Sans" w:eastAsia="Calibri" w:hAnsi="Open Sans" w:cs="Open Sans"/>
          <w:lang w:eastAsia="en-US"/>
        </w:rPr>
        <w:t>z besedo:_______________________________________________________ evrov in ___/100</w:t>
      </w:r>
    </w:p>
    <w:p w14:paraId="5C1A5BAB" w14:textId="2D265259" w:rsidR="00920044" w:rsidRDefault="00920044" w:rsidP="006A0869">
      <w:pPr>
        <w:widowControl w:val="0"/>
        <w:tabs>
          <w:tab w:val="left" w:pos="709"/>
          <w:tab w:val="left" w:pos="1702"/>
        </w:tabs>
        <w:jc w:val="both"/>
        <w:outlineLvl w:val="0"/>
        <w:rPr>
          <w:rFonts w:ascii="Open Sans" w:hAnsi="Open Sans" w:cs="Open Sans"/>
        </w:rPr>
      </w:pPr>
    </w:p>
    <w:p w14:paraId="7A3BA3A2" w14:textId="764BEA08" w:rsidR="00920044" w:rsidRPr="00EF199A" w:rsidRDefault="00920044" w:rsidP="006A0869">
      <w:pPr>
        <w:widowControl w:val="0"/>
        <w:numPr>
          <w:ilvl w:val="12"/>
          <w:numId w:val="0"/>
        </w:numPr>
        <w:ind w:right="7"/>
        <w:jc w:val="both"/>
        <w:rPr>
          <w:rFonts w:ascii="Open Sans" w:hAnsi="Open Sans" w:cs="Open Sans"/>
        </w:rPr>
      </w:pPr>
      <w:r w:rsidRPr="00EF199A">
        <w:rPr>
          <w:rFonts w:ascii="Open Sans" w:hAnsi="Open Sans" w:cs="Open Sans"/>
        </w:rPr>
        <w:t>pri čemer ostane pogodbena vrednost nespremenjena v času veljavnosti te pogodbe</w:t>
      </w:r>
      <w:r w:rsidRPr="003F12C2">
        <w:rPr>
          <w:rFonts w:ascii="Open Sans" w:hAnsi="Open Sans" w:cs="Open Sans"/>
        </w:rPr>
        <w:t>, razen v primeru znižanja cen. Izvajalec bo naročnika sproti obveščal o znižanjih cen. V primeru znižanja cen na tržišču za istovrstn</w:t>
      </w:r>
      <w:r w:rsidR="00234A10">
        <w:rPr>
          <w:rFonts w:ascii="Open Sans" w:hAnsi="Open Sans" w:cs="Open Sans"/>
        </w:rPr>
        <w:t>o</w:t>
      </w:r>
      <w:r w:rsidRPr="003F12C2">
        <w:rPr>
          <w:rFonts w:ascii="Open Sans" w:hAnsi="Open Sans" w:cs="Open Sans"/>
        </w:rPr>
        <w:t xml:space="preserve"> </w:t>
      </w:r>
      <w:r w:rsidR="00EC0BC3">
        <w:rPr>
          <w:rFonts w:ascii="Open Sans" w:hAnsi="Open Sans" w:cs="Open Sans"/>
        </w:rPr>
        <w:t>storit</w:t>
      </w:r>
      <w:r w:rsidR="00234A10">
        <w:rPr>
          <w:rFonts w:ascii="Open Sans" w:hAnsi="Open Sans" w:cs="Open Sans"/>
        </w:rPr>
        <w:t>e</w:t>
      </w:r>
      <w:r w:rsidR="00EC0BC3">
        <w:rPr>
          <w:rFonts w:ascii="Open Sans" w:hAnsi="Open Sans" w:cs="Open Sans"/>
        </w:rPr>
        <w:t>v</w:t>
      </w:r>
      <w:r w:rsidR="003E1991" w:rsidRPr="003F12C2">
        <w:rPr>
          <w:rFonts w:ascii="Open Sans" w:hAnsi="Open Sans" w:cs="Open Sans"/>
        </w:rPr>
        <w:t xml:space="preserve"> </w:t>
      </w:r>
      <w:r w:rsidRPr="003F12C2">
        <w:rPr>
          <w:rFonts w:ascii="Open Sans" w:hAnsi="Open Sans" w:cs="Open Sans"/>
        </w:rPr>
        <w:t>lahko naročnik zahteva znižanje cen izvajalca.</w:t>
      </w:r>
    </w:p>
    <w:p w14:paraId="5D0168FF" w14:textId="77777777" w:rsidR="00920044" w:rsidRPr="00EF199A" w:rsidRDefault="00920044" w:rsidP="006A0869">
      <w:pPr>
        <w:widowControl w:val="0"/>
        <w:numPr>
          <w:ilvl w:val="12"/>
          <w:numId w:val="0"/>
        </w:numPr>
        <w:ind w:right="7"/>
        <w:jc w:val="both"/>
        <w:rPr>
          <w:rFonts w:ascii="Open Sans" w:hAnsi="Open Sans" w:cs="Open Sans"/>
        </w:rPr>
      </w:pPr>
    </w:p>
    <w:p w14:paraId="1A25F540" w14:textId="77777777" w:rsidR="00920044" w:rsidRDefault="00920044" w:rsidP="006A0869">
      <w:pPr>
        <w:widowControl w:val="0"/>
        <w:tabs>
          <w:tab w:val="left" w:pos="1418"/>
          <w:tab w:val="left" w:pos="1702"/>
        </w:tabs>
        <w:jc w:val="both"/>
        <w:rPr>
          <w:rFonts w:ascii="Open Sans" w:hAnsi="Open Sans" w:cs="Open Sans"/>
        </w:rPr>
      </w:pPr>
      <w:r w:rsidRPr="00EF199A">
        <w:rPr>
          <w:rFonts w:ascii="Open Sans" w:hAnsi="Open Sans" w:cs="Open Sans"/>
        </w:rPr>
        <w:t>V pogodbeni vrednosti ni upoštevan davek na dodano vrednost (DDV). DDV se obračuna v skladu z vsakokratno veljavno zakonodajo.</w:t>
      </w:r>
    </w:p>
    <w:p w14:paraId="1C52F2FD" w14:textId="77777777" w:rsidR="001F6D77" w:rsidRDefault="001F6D77" w:rsidP="006A0869">
      <w:pPr>
        <w:widowControl w:val="0"/>
        <w:tabs>
          <w:tab w:val="left" w:pos="1418"/>
          <w:tab w:val="left" w:pos="1702"/>
        </w:tabs>
        <w:jc w:val="both"/>
        <w:rPr>
          <w:rFonts w:ascii="Open Sans" w:hAnsi="Open Sans" w:cs="Open Sans"/>
        </w:rPr>
      </w:pPr>
    </w:p>
    <w:p w14:paraId="1D026CAE" w14:textId="001B35F4" w:rsidR="00920044" w:rsidRDefault="00920044" w:rsidP="006A0869">
      <w:pPr>
        <w:widowControl w:val="0"/>
        <w:tabs>
          <w:tab w:val="left" w:pos="1418"/>
          <w:tab w:val="left" w:pos="1702"/>
        </w:tabs>
        <w:jc w:val="both"/>
        <w:rPr>
          <w:rFonts w:ascii="Open Sans" w:hAnsi="Open Sans" w:cs="Open Sans"/>
        </w:rPr>
      </w:pPr>
      <w:r w:rsidRPr="003F12C2">
        <w:rPr>
          <w:rFonts w:ascii="Open Sans" w:hAnsi="Open Sans" w:cs="Open Sans"/>
        </w:rPr>
        <w:t xml:space="preserve">V cenah na enoto mere so upoštevani oziroma vključeni vsi materialni in nematerialni stroški, ki bodo potrebni za kakovostno in pravočasno izvedbo predmeta te pogodbe, vključno s stroški </w:t>
      </w:r>
      <w:r w:rsidR="00F95C66">
        <w:rPr>
          <w:rFonts w:ascii="Open Sans" w:hAnsi="Open Sans" w:cs="Open Sans"/>
        </w:rPr>
        <w:t>storitev</w:t>
      </w:r>
      <w:r w:rsidRPr="003F12C2">
        <w:rPr>
          <w:rFonts w:ascii="Open Sans" w:hAnsi="Open Sans" w:cs="Open Sans"/>
        </w:rPr>
        <w:t>, stroški prevoza na lokacijo naročnika, stroški izdelave ponudbe in vsemi ostalimi stroški.</w:t>
      </w:r>
    </w:p>
    <w:p w14:paraId="2EF18E69" w14:textId="77777777" w:rsidR="00716D9F" w:rsidRDefault="00716D9F" w:rsidP="006A0869">
      <w:pPr>
        <w:widowControl w:val="0"/>
        <w:tabs>
          <w:tab w:val="left" w:pos="1418"/>
          <w:tab w:val="left" w:pos="1702"/>
        </w:tabs>
        <w:jc w:val="both"/>
        <w:rPr>
          <w:rFonts w:ascii="Open Sans" w:hAnsi="Open Sans" w:cs="Open Sans"/>
        </w:rPr>
      </w:pPr>
    </w:p>
    <w:p w14:paraId="4CB3BB71" w14:textId="77777777" w:rsidR="00CF3A46" w:rsidRDefault="00CF3A46" w:rsidP="006A0869">
      <w:pPr>
        <w:widowControl w:val="0"/>
        <w:tabs>
          <w:tab w:val="left" w:pos="1418"/>
          <w:tab w:val="left" w:pos="1702"/>
        </w:tabs>
        <w:jc w:val="both"/>
        <w:rPr>
          <w:rFonts w:ascii="Open Sans" w:hAnsi="Open Sans" w:cs="Open Sans"/>
        </w:rPr>
      </w:pPr>
    </w:p>
    <w:p w14:paraId="60D62DFE" w14:textId="0DA28B96" w:rsidR="00920044" w:rsidRPr="00EF199A" w:rsidRDefault="00920044" w:rsidP="00FF1E5A">
      <w:pPr>
        <w:pStyle w:val="Odstavekseznama"/>
        <w:widowControl w:val="0"/>
        <w:numPr>
          <w:ilvl w:val="0"/>
          <w:numId w:val="18"/>
        </w:numPr>
        <w:jc w:val="center"/>
        <w:rPr>
          <w:rFonts w:ascii="Open Sans" w:hAnsi="Open Sans" w:cs="Open Sans"/>
          <w:b/>
          <w:bCs/>
        </w:rPr>
      </w:pPr>
      <w:r>
        <w:rPr>
          <w:rFonts w:ascii="Open Sans" w:hAnsi="Open Sans" w:cs="Open Sans"/>
          <w:b/>
          <w:bCs/>
        </w:rPr>
        <w:t xml:space="preserve"> </w:t>
      </w:r>
      <w:r w:rsidR="00BB1D14" w:rsidRPr="00BB1D14">
        <w:rPr>
          <w:rFonts w:ascii="Open Sans" w:hAnsi="Open Sans" w:cs="Open Sans"/>
          <w:b/>
          <w:bCs/>
        </w:rPr>
        <w:t>NAČIN NAROČANJA</w:t>
      </w:r>
      <w:r w:rsidR="00F95C66">
        <w:rPr>
          <w:rFonts w:ascii="Open Sans" w:hAnsi="Open Sans" w:cs="Open Sans"/>
          <w:b/>
          <w:bCs/>
        </w:rPr>
        <w:t xml:space="preserve">, </w:t>
      </w:r>
      <w:r w:rsidR="00BB1D14" w:rsidRPr="00BB1D14">
        <w:rPr>
          <w:rFonts w:ascii="Open Sans" w:hAnsi="Open Sans" w:cs="Open Sans"/>
          <w:b/>
          <w:bCs/>
        </w:rPr>
        <w:t>ROK</w:t>
      </w:r>
      <w:r w:rsidR="00F95C66">
        <w:rPr>
          <w:rFonts w:ascii="Open Sans" w:hAnsi="Open Sans" w:cs="Open Sans"/>
          <w:b/>
          <w:bCs/>
        </w:rPr>
        <w:t xml:space="preserve"> IN KRAJ </w:t>
      </w:r>
      <w:r w:rsidR="00BB1D14" w:rsidRPr="00BB1D14">
        <w:rPr>
          <w:rFonts w:ascii="Open Sans" w:hAnsi="Open Sans" w:cs="Open Sans"/>
          <w:b/>
          <w:bCs/>
        </w:rPr>
        <w:t xml:space="preserve">IZVEDBE </w:t>
      </w:r>
      <w:r w:rsidR="00F95C66">
        <w:rPr>
          <w:rFonts w:ascii="Open Sans" w:hAnsi="Open Sans" w:cs="Open Sans"/>
          <w:b/>
          <w:bCs/>
        </w:rPr>
        <w:t>POGODBENIH OBVEZNOSTI</w:t>
      </w:r>
    </w:p>
    <w:p w14:paraId="13AF5207" w14:textId="77777777" w:rsidR="00920044" w:rsidRPr="00EF199A" w:rsidRDefault="00920044" w:rsidP="00FF1E5A">
      <w:pPr>
        <w:widowControl w:val="0"/>
        <w:tabs>
          <w:tab w:val="left" w:pos="0"/>
        </w:tabs>
        <w:jc w:val="both"/>
        <w:rPr>
          <w:rFonts w:ascii="Open Sans" w:hAnsi="Open Sans" w:cs="Open Sans"/>
        </w:rPr>
      </w:pPr>
    </w:p>
    <w:p w14:paraId="47EA92EF" w14:textId="054F0AB6" w:rsidR="00920044" w:rsidRDefault="00282C6A" w:rsidP="00FF1E5A">
      <w:pPr>
        <w:widowControl w:val="0"/>
        <w:numPr>
          <w:ilvl w:val="0"/>
          <w:numId w:val="15"/>
        </w:numPr>
        <w:tabs>
          <w:tab w:val="num" w:pos="426"/>
        </w:tabs>
        <w:ind w:left="424" w:hanging="426"/>
        <w:jc w:val="center"/>
        <w:rPr>
          <w:rFonts w:ascii="Open Sans" w:hAnsi="Open Sans" w:cs="Open Sans"/>
        </w:rPr>
      </w:pPr>
      <w:r>
        <w:rPr>
          <w:rFonts w:ascii="Open Sans" w:hAnsi="Open Sans" w:cs="Open Sans"/>
        </w:rPr>
        <w:t>č</w:t>
      </w:r>
      <w:r w:rsidR="00920044" w:rsidRPr="00EF199A">
        <w:rPr>
          <w:rFonts w:ascii="Open Sans" w:hAnsi="Open Sans" w:cs="Open Sans"/>
        </w:rPr>
        <w:t>len</w:t>
      </w:r>
    </w:p>
    <w:p w14:paraId="1628C508" w14:textId="77777777" w:rsidR="00282C6A" w:rsidRDefault="00282C6A" w:rsidP="00282C6A">
      <w:pPr>
        <w:widowControl w:val="0"/>
        <w:ind w:left="424"/>
        <w:rPr>
          <w:rFonts w:ascii="Open Sans" w:hAnsi="Open Sans" w:cs="Open Sans"/>
        </w:rPr>
      </w:pPr>
    </w:p>
    <w:p w14:paraId="6D44E170" w14:textId="0A08EA4B" w:rsidR="00F95C66" w:rsidRDefault="00F95C66" w:rsidP="00FF1E5A">
      <w:pPr>
        <w:widowControl w:val="0"/>
        <w:tabs>
          <w:tab w:val="left" w:pos="0"/>
        </w:tabs>
        <w:jc w:val="both"/>
        <w:rPr>
          <w:rFonts w:ascii="Open Sans" w:hAnsi="Open Sans" w:cs="Open Sans"/>
        </w:rPr>
      </w:pPr>
      <w:r w:rsidRPr="00EF199A">
        <w:rPr>
          <w:rFonts w:ascii="Open Sans" w:hAnsi="Open Sans" w:cs="Open Sans"/>
        </w:rPr>
        <w:t>Naročnik se zavezuje izvajalcu sporočiti vsakokratn</w:t>
      </w:r>
      <w:r>
        <w:rPr>
          <w:rFonts w:ascii="Open Sans" w:hAnsi="Open Sans" w:cs="Open Sans"/>
        </w:rPr>
        <w:t>o</w:t>
      </w:r>
      <w:r w:rsidRPr="00EF199A">
        <w:rPr>
          <w:rFonts w:ascii="Open Sans" w:hAnsi="Open Sans" w:cs="Open Sans"/>
        </w:rPr>
        <w:t xml:space="preserve"> potreb</w:t>
      </w:r>
      <w:r>
        <w:rPr>
          <w:rFonts w:ascii="Open Sans" w:hAnsi="Open Sans" w:cs="Open Sans"/>
        </w:rPr>
        <w:t>o</w:t>
      </w:r>
      <w:r w:rsidRPr="00EF199A">
        <w:rPr>
          <w:rFonts w:ascii="Open Sans" w:hAnsi="Open Sans" w:cs="Open Sans"/>
        </w:rPr>
        <w:t xml:space="preserve"> po izvedbi storitev, v obliki pisnega </w:t>
      </w:r>
      <w:r w:rsidRPr="00EF199A">
        <w:rPr>
          <w:rFonts w:ascii="Open Sans" w:hAnsi="Open Sans" w:cs="Open Sans"/>
        </w:rPr>
        <w:lastRenderedPageBreak/>
        <w:t>nabavnega naročila naročnika, ki ga bo posredoval na elektronski naslov: _______________________</w:t>
      </w:r>
      <w:r>
        <w:rPr>
          <w:rFonts w:ascii="Open Sans" w:hAnsi="Open Sans" w:cs="Open Sans"/>
        </w:rPr>
        <w:t>_______</w:t>
      </w:r>
      <w:r w:rsidRPr="00EF199A">
        <w:rPr>
          <w:rFonts w:ascii="Open Sans" w:hAnsi="Open Sans" w:cs="Open Sans"/>
        </w:rPr>
        <w:t>_________________.</w:t>
      </w:r>
    </w:p>
    <w:p w14:paraId="523A9042" w14:textId="77777777" w:rsidR="00716D9F" w:rsidRPr="00EF199A" w:rsidRDefault="00716D9F" w:rsidP="00FF1E5A">
      <w:pPr>
        <w:widowControl w:val="0"/>
        <w:tabs>
          <w:tab w:val="left" w:pos="0"/>
        </w:tabs>
        <w:jc w:val="both"/>
        <w:rPr>
          <w:rFonts w:ascii="Open Sans" w:hAnsi="Open Sans" w:cs="Open Sans"/>
        </w:rPr>
      </w:pPr>
    </w:p>
    <w:p w14:paraId="033B661E" w14:textId="418FB200" w:rsidR="00F95C66" w:rsidRPr="00EF199A" w:rsidRDefault="00F95C66" w:rsidP="00FF1E5A">
      <w:pPr>
        <w:widowControl w:val="0"/>
        <w:tabs>
          <w:tab w:val="num" w:pos="399"/>
        </w:tabs>
        <w:jc w:val="both"/>
        <w:rPr>
          <w:rFonts w:ascii="Open Sans" w:hAnsi="Open Sans" w:cs="Open Sans"/>
        </w:rPr>
      </w:pPr>
      <w:r w:rsidRPr="00EF199A">
        <w:rPr>
          <w:rFonts w:ascii="Open Sans" w:hAnsi="Open Sans" w:cs="Open Sans"/>
        </w:rPr>
        <w:t>Izvajalec bo izvedel storitve</w:t>
      </w:r>
      <w:r>
        <w:rPr>
          <w:rFonts w:ascii="Open Sans" w:hAnsi="Open Sans" w:cs="Open Sans"/>
        </w:rPr>
        <w:t xml:space="preserve"> predvidoma </w:t>
      </w:r>
      <w:r w:rsidRPr="00EF199A">
        <w:rPr>
          <w:rFonts w:ascii="Open Sans" w:hAnsi="Open Sans" w:cs="Open Sans"/>
        </w:rPr>
        <w:t>v času od 1. 6. 202</w:t>
      </w:r>
      <w:r>
        <w:rPr>
          <w:rFonts w:ascii="Open Sans" w:hAnsi="Open Sans" w:cs="Open Sans"/>
        </w:rPr>
        <w:t>6</w:t>
      </w:r>
      <w:r w:rsidRPr="00EF199A">
        <w:rPr>
          <w:rFonts w:ascii="Open Sans" w:hAnsi="Open Sans" w:cs="Open Sans"/>
        </w:rPr>
        <w:t xml:space="preserve"> do 3</w:t>
      </w:r>
      <w:r>
        <w:rPr>
          <w:rFonts w:ascii="Open Sans" w:hAnsi="Open Sans" w:cs="Open Sans"/>
        </w:rPr>
        <w:t>1</w:t>
      </w:r>
      <w:r w:rsidRPr="00EF199A">
        <w:rPr>
          <w:rFonts w:ascii="Open Sans" w:hAnsi="Open Sans" w:cs="Open Sans"/>
        </w:rPr>
        <w:t xml:space="preserve">. </w:t>
      </w:r>
      <w:r>
        <w:rPr>
          <w:rFonts w:ascii="Open Sans" w:hAnsi="Open Sans" w:cs="Open Sans"/>
        </w:rPr>
        <w:t>8</w:t>
      </w:r>
      <w:r w:rsidRPr="00EF199A">
        <w:rPr>
          <w:rFonts w:ascii="Open Sans" w:hAnsi="Open Sans" w:cs="Open Sans"/>
        </w:rPr>
        <w:t>. 202</w:t>
      </w:r>
      <w:r>
        <w:rPr>
          <w:rFonts w:ascii="Open Sans" w:hAnsi="Open Sans" w:cs="Open Sans"/>
        </w:rPr>
        <w:t>6</w:t>
      </w:r>
      <w:r w:rsidRPr="00EF199A">
        <w:rPr>
          <w:rFonts w:ascii="Open Sans" w:hAnsi="Open Sans" w:cs="Open Sans"/>
        </w:rPr>
        <w:t xml:space="preserve"> (datum končanja montažnih del), zaključek vseh pogodbenih obveznosti najkasneje do 31. 12. 202</w:t>
      </w:r>
      <w:r>
        <w:rPr>
          <w:rFonts w:ascii="Open Sans" w:hAnsi="Open Sans" w:cs="Open Sans"/>
        </w:rPr>
        <w:t>6</w:t>
      </w:r>
      <w:r w:rsidRPr="00EF199A">
        <w:rPr>
          <w:rFonts w:ascii="Open Sans" w:hAnsi="Open Sans" w:cs="Open Sans"/>
        </w:rPr>
        <w:t>.</w:t>
      </w:r>
    </w:p>
    <w:p w14:paraId="18C94758" w14:textId="77777777" w:rsidR="00F95C66" w:rsidRPr="00EF199A" w:rsidRDefault="00F95C66" w:rsidP="00FF1E5A">
      <w:pPr>
        <w:widowControl w:val="0"/>
        <w:jc w:val="both"/>
        <w:rPr>
          <w:rFonts w:ascii="Open Sans" w:hAnsi="Open Sans" w:cs="Open Sans"/>
        </w:rPr>
      </w:pPr>
    </w:p>
    <w:p w14:paraId="7CC2C885" w14:textId="687F17FE" w:rsidR="00F95C66" w:rsidRPr="00EF199A" w:rsidRDefault="00F95C66" w:rsidP="00FF1E5A">
      <w:pPr>
        <w:widowControl w:val="0"/>
        <w:rPr>
          <w:rFonts w:ascii="Open Sans" w:hAnsi="Open Sans" w:cs="Open Sans"/>
        </w:rPr>
      </w:pPr>
      <w:r w:rsidRPr="00EF199A">
        <w:rPr>
          <w:rFonts w:ascii="Open Sans" w:hAnsi="Open Sans" w:cs="Open Sans"/>
        </w:rPr>
        <w:t>Naročnik si pridržuje pravico do spremembe terminskega plana glede na dela na turbini</w:t>
      </w:r>
      <w:r w:rsidR="00ED1D4D">
        <w:rPr>
          <w:rFonts w:ascii="Open Sans" w:hAnsi="Open Sans" w:cs="Open Sans"/>
        </w:rPr>
        <w:t>. Terminski plan bost</w:t>
      </w:r>
      <w:r w:rsidR="008D4BA0">
        <w:rPr>
          <w:rFonts w:ascii="Open Sans" w:hAnsi="Open Sans" w:cs="Open Sans"/>
        </w:rPr>
        <w:t>a</w:t>
      </w:r>
      <w:r w:rsidR="00ED1D4D">
        <w:rPr>
          <w:rFonts w:ascii="Open Sans" w:hAnsi="Open Sans" w:cs="Open Sans"/>
        </w:rPr>
        <w:t xml:space="preserve"> naročnik in izvajalec določila pred pričetkom izvajanja pogodbenih storitev.</w:t>
      </w:r>
    </w:p>
    <w:p w14:paraId="57938715" w14:textId="77777777" w:rsidR="00F95C66" w:rsidRPr="00EF199A" w:rsidRDefault="00F95C66" w:rsidP="00FF1E5A">
      <w:pPr>
        <w:widowControl w:val="0"/>
        <w:jc w:val="both"/>
        <w:rPr>
          <w:rFonts w:ascii="Open Sans" w:hAnsi="Open Sans" w:cs="Open Sans"/>
        </w:rPr>
      </w:pPr>
    </w:p>
    <w:p w14:paraId="51B218B4" w14:textId="77777777" w:rsidR="00F95C66" w:rsidRPr="00EF199A" w:rsidRDefault="00F95C66" w:rsidP="00FF1E5A">
      <w:pPr>
        <w:widowControl w:val="0"/>
        <w:jc w:val="both"/>
        <w:rPr>
          <w:rFonts w:ascii="Open Sans" w:hAnsi="Open Sans" w:cs="Open Sans"/>
        </w:rPr>
      </w:pPr>
      <w:r w:rsidRPr="00EF199A">
        <w:rPr>
          <w:rFonts w:ascii="Open Sans" w:hAnsi="Open Sans" w:cs="Open Sans"/>
        </w:rPr>
        <w:t xml:space="preserve">Poskusno obratovanje s kontrolami in meritvami ob prvem zagonu generatorja bo trajalo 2 (dva) dni.  </w:t>
      </w:r>
    </w:p>
    <w:p w14:paraId="386A96B2" w14:textId="77777777" w:rsidR="00F95C66" w:rsidRPr="00EF199A" w:rsidRDefault="00F95C66" w:rsidP="00FF1E5A">
      <w:pPr>
        <w:widowControl w:val="0"/>
        <w:jc w:val="both"/>
        <w:rPr>
          <w:rFonts w:ascii="Open Sans" w:hAnsi="Open Sans" w:cs="Open Sans"/>
        </w:rPr>
      </w:pPr>
    </w:p>
    <w:p w14:paraId="6C23F451" w14:textId="77777777" w:rsidR="00F95C66" w:rsidRPr="00EF199A" w:rsidRDefault="00F95C66" w:rsidP="00FF1E5A">
      <w:pPr>
        <w:widowControl w:val="0"/>
        <w:jc w:val="both"/>
        <w:rPr>
          <w:rFonts w:ascii="Open Sans" w:hAnsi="Open Sans" w:cs="Open Sans"/>
        </w:rPr>
      </w:pPr>
      <w:r w:rsidRPr="00EF199A">
        <w:rPr>
          <w:rFonts w:ascii="Open Sans" w:hAnsi="Open Sans" w:cs="Open Sans"/>
        </w:rPr>
        <w:t>V primeru, da se bo zaradi spremenjenih obratovalnih potreb naročnika, čas začetka izvajanja pogodbenih storitev (terminski plan) spremenil, se bo posledično spremenil tudi rok za izvedbo pogodbenih storitev, naročnik pa bo o nastali spremembi pravočasno obvestil izvajalca. Izvajalec se strinja, da bo v spremenjenem časovnem obdobju na razpolago naročniku. Podaljšanje roka je možno le s predhodnim pisnim soglasjem naročnika. Za novi rok izvedbe storitev, pogodbeni stranki skleneta aneks k pogodbi.</w:t>
      </w:r>
    </w:p>
    <w:p w14:paraId="3A60B678" w14:textId="77777777" w:rsidR="00F95C66" w:rsidRPr="00EF199A" w:rsidRDefault="00F95C66" w:rsidP="00FF1E5A">
      <w:pPr>
        <w:widowControl w:val="0"/>
        <w:jc w:val="both"/>
        <w:rPr>
          <w:rFonts w:ascii="Open Sans" w:hAnsi="Open Sans" w:cs="Open Sans"/>
        </w:rPr>
      </w:pPr>
    </w:p>
    <w:p w14:paraId="2B44FAED" w14:textId="77777777" w:rsidR="00F95C66" w:rsidRPr="00EF199A" w:rsidRDefault="00F95C66" w:rsidP="00FF1E5A">
      <w:pPr>
        <w:widowControl w:val="0"/>
        <w:jc w:val="both"/>
        <w:rPr>
          <w:rFonts w:ascii="Open Sans" w:hAnsi="Open Sans" w:cs="Open Sans"/>
        </w:rPr>
      </w:pPr>
      <w:r w:rsidRPr="00EF199A">
        <w:rPr>
          <w:rFonts w:ascii="Open Sans" w:hAnsi="Open Sans" w:cs="Open Sans"/>
        </w:rPr>
        <w:t>V primeru prekoračitve pogodbenega roka, do katere pride zaradi zamude na strani izvajalca, je dolžan nositi vse stroške izvajalec.</w:t>
      </w:r>
    </w:p>
    <w:p w14:paraId="105B2E11" w14:textId="77777777" w:rsidR="00F95C66" w:rsidRPr="00EF199A" w:rsidRDefault="00F95C66" w:rsidP="00FF1E5A">
      <w:pPr>
        <w:widowControl w:val="0"/>
        <w:tabs>
          <w:tab w:val="left" w:pos="1418"/>
          <w:tab w:val="left" w:pos="1702"/>
        </w:tabs>
        <w:jc w:val="both"/>
        <w:rPr>
          <w:rFonts w:ascii="Open Sans" w:hAnsi="Open Sans" w:cs="Open Sans"/>
        </w:rPr>
      </w:pPr>
    </w:p>
    <w:p w14:paraId="1502FF18" w14:textId="77777777" w:rsidR="00F95C66" w:rsidRPr="00EF199A" w:rsidRDefault="00F95C66" w:rsidP="00FF1E5A">
      <w:pPr>
        <w:widowControl w:val="0"/>
        <w:jc w:val="both"/>
        <w:rPr>
          <w:rFonts w:ascii="Open Sans" w:hAnsi="Open Sans" w:cs="Open Sans"/>
        </w:rPr>
      </w:pPr>
      <w:r w:rsidRPr="00EF199A">
        <w:rPr>
          <w:rFonts w:ascii="Open Sans" w:hAnsi="Open Sans" w:cs="Open Sans"/>
        </w:rPr>
        <w:t xml:space="preserve">Pogodbene storitve se bodo izvajale na lokaciji naročnika Toplarniška ulica 19, Ljubljana. </w:t>
      </w:r>
    </w:p>
    <w:p w14:paraId="07A11C06" w14:textId="391A995C" w:rsidR="005045BC" w:rsidRDefault="005045BC" w:rsidP="00FF1E5A">
      <w:pPr>
        <w:widowControl w:val="0"/>
        <w:jc w:val="both"/>
        <w:rPr>
          <w:rFonts w:ascii="Open Sans" w:hAnsi="Open Sans" w:cs="Open Sans"/>
        </w:rPr>
      </w:pPr>
    </w:p>
    <w:p w14:paraId="4C7A40CD" w14:textId="77777777" w:rsidR="00A96429" w:rsidRPr="00EF199A" w:rsidRDefault="00A96429" w:rsidP="00FF1E5A">
      <w:pPr>
        <w:widowControl w:val="0"/>
        <w:jc w:val="both"/>
        <w:rPr>
          <w:rFonts w:ascii="Open Sans" w:hAnsi="Open Sans" w:cs="Open Sans"/>
        </w:rPr>
      </w:pPr>
    </w:p>
    <w:p w14:paraId="6AC88180" w14:textId="77777777" w:rsidR="00920044" w:rsidRPr="00560932" w:rsidRDefault="00920044" w:rsidP="00FF1E5A">
      <w:pPr>
        <w:pStyle w:val="Odstavekseznama"/>
        <w:widowControl w:val="0"/>
        <w:numPr>
          <w:ilvl w:val="0"/>
          <w:numId w:val="18"/>
        </w:numPr>
        <w:jc w:val="center"/>
        <w:rPr>
          <w:rFonts w:ascii="Open Sans" w:hAnsi="Open Sans" w:cs="Open Sans"/>
          <w:b/>
          <w:bCs/>
        </w:rPr>
      </w:pPr>
      <w:r w:rsidRPr="00560932">
        <w:rPr>
          <w:rFonts w:ascii="Open Sans" w:hAnsi="Open Sans" w:cs="Open Sans"/>
          <w:b/>
          <w:bCs/>
        </w:rPr>
        <w:t>NAČIN PLAČILA</w:t>
      </w:r>
    </w:p>
    <w:p w14:paraId="291CF37D" w14:textId="77777777" w:rsidR="00920044" w:rsidRPr="00EF199A" w:rsidRDefault="00920044" w:rsidP="00FF1E5A">
      <w:pPr>
        <w:widowControl w:val="0"/>
        <w:ind w:left="426"/>
        <w:rPr>
          <w:rFonts w:ascii="Open Sans" w:hAnsi="Open Sans" w:cs="Open Sans"/>
          <w:b/>
        </w:rPr>
      </w:pPr>
    </w:p>
    <w:p w14:paraId="56B5C9F7"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1711F47B" w14:textId="77777777" w:rsidR="00920044" w:rsidRPr="00BB1D14" w:rsidRDefault="00920044" w:rsidP="00FF1E5A">
      <w:pPr>
        <w:widowControl w:val="0"/>
        <w:jc w:val="both"/>
        <w:rPr>
          <w:rFonts w:ascii="Open Sans" w:hAnsi="Open Sans" w:cs="Open Sans"/>
        </w:rPr>
      </w:pPr>
    </w:p>
    <w:p w14:paraId="395E5937" w14:textId="77777777" w:rsidR="00FA1C94" w:rsidRPr="00FA1C94" w:rsidRDefault="00FA1C94" w:rsidP="00FF1E5A">
      <w:pPr>
        <w:widowControl w:val="0"/>
        <w:tabs>
          <w:tab w:val="left" w:pos="1418"/>
          <w:tab w:val="left" w:pos="1702"/>
        </w:tabs>
        <w:jc w:val="both"/>
        <w:rPr>
          <w:rFonts w:ascii="Open Sans" w:hAnsi="Open Sans" w:cs="Open Sans"/>
          <w:szCs w:val="22"/>
        </w:rPr>
      </w:pPr>
      <w:r w:rsidRPr="00FA1C94">
        <w:rPr>
          <w:rFonts w:ascii="Open Sans" w:hAnsi="Open Sans" w:cs="Open Sans"/>
          <w:szCs w:val="22"/>
        </w:rPr>
        <w:t>Izvajalec bo izstavil račune za izvedene pogodbene storitve v roku 5 (petih) dni po podpisu posameznega zapisnika o izvedenih pogodbenih storitvah s strani obeh pogodbenih strank oziroma njunih predstavnikov, kot sledi:</w:t>
      </w:r>
    </w:p>
    <w:p w14:paraId="73915BE2" w14:textId="7DCFE4AC" w:rsidR="00FA1C94" w:rsidRPr="00FA1C94" w:rsidRDefault="00FA1C94" w:rsidP="00E901F7">
      <w:pPr>
        <w:widowControl w:val="0"/>
        <w:numPr>
          <w:ilvl w:val="0"/>
          <w:numId w:val="40"/>
        </w:numPr>
        <w:tabs>
          <w:tab w:val="left" w:pos="1418"/>
          <w:tab w:val="left" w:pos="1701"/>
        </w:tabs>
        <w:jc w:val="both"/>
        <w:rPr>
          <w:rFonts w:ascii="Open Sans" w:hAnsi="Open Sans" w:cs="Open Sans"/>
          <w:szCs w:val="22"/>
        </w:rPr>
      </w:pPr>
      <w:r w:rsidRPr="00FA1C94">
        <w:rPr>
          <w:rFonts w:ascii="Open Sans" w:hAnsi="Open Sans" w:cs="Open Sans"/>
          <w:szCs w:val="22"/>
        </w:rPr>
        <w:t>za storitve navedene pod zaporednimi številkami od 1, 2, 3</w:t>
      </w:r>
      <w:r w:rsidR="000E7471">
        <w:rPr>
          <w:rFonts w:ascii="Open Sans" w:hAnsi="Open Sans" w:cs="Open Sans"/>
          <w:szCs w:val="22"/>
        </w:rPr>
        <w:t>,</w:t>
      </w:r>
      <w:r w:rsidRPr="00FA1C94">
        <w:rPr>
          <w:rFonts w:ascii="Open Sans" w:hAnsi="Open Sans" w:cs="Open Sans"/>
          <w:szCs w:val="22"/>
        </w:rPr>
        <w:t xml:space="preserve"> in 4 </w:t>
      </w:r>
      <w:bookmarkStart w:id="16" w:name="_Hlk188267269"/>
      <w:r w:rsidRPr="00FA1C94">
        <w:rPr>
          <w:rFonts w:ascii="Open Sans" w:hAnsi="Open Sans" w:cs="Open Sans"/>
          <w:szCs w:val="22"/>
        </w:rPr>
        <w:t>v ponudbenem predračunu izvajalca</w:t>
      </w:r>
      <w:bookmarkEnd w:id="16"/>
      <w:r w:rsidRPr="00FA1C94">
        <w:rPr>
          <w:rFonts w:ascii="Open Sans" w:hAnsi="Open Sans" w:cs="Open Sans"/>
          <w:szCs w:val="22"/>
        </w:rPr>
        <w:t>, po podpisu zapisnika o končanju pripravljalnih del, demontažnih del, remontnih del in po končani montaži demontiranih delov generatorja s strani obeh pogodbenih strank oziroma njunih predstavnikov,</w:t>
      </w:r>
    </w:p>
    <w:p w14:paraId="2A7EE331" w14:textId="14D162CC" w:rsidR="00FA1C94" w:rsidRPr="00FA1C94" w:rsidRDefault="00FA1C94" w:rsidP="00E901F7">
      <w:pPr>
        <w:widowControl w:val="0"/>
        <w:numPr>
          <w:ilvl w:val="0"/>
          <w:numId w:val="40"/>
        </w:numPr>
        <w:tabs>
          <w:tab w:val="left" w:pos="1418"/>
          <w:tab w:val="left" w:pos="1701"/>
        </w:tabs>
        <w:jc w:val="both"/>
        <w:rPr>
          <w:rFonts w:ascii="Open Sans" w:hAnsi="Open Sans" w:cs="Open Sans"/>
          <w:szCs w:val="22"/>
        </w:rPr>
      </w:pPr>
      <w:r w:rsidRPr="00FA1C94">
        <w:rPr>
          <w:rFonts w:ascii="Open Sans" w:hAnsi="Open Sans" w:cs="Open Sans"/>
          <w:szCs w:val="22"/>
        </w:rPr>
        <w:t>za storitve pod zaporedno številko 5, navedene v ponudbenem predračunu izvajalca, po podpisu zapisnika o uspešno izvedenem poskusnem obratovanju s kontrolami in meritvami ob prvem zagonu generatorja ter dostavi elaborata</w:t>
      </w:r>
      <w:r w:rsidRPr="00FA1C94" w:rsidDel="00723BC3">
        <w:rPr>
          <w:rFonts w:ascii="Open Sans" w:hAnsi="Open Sans" w:cs="Open Sans"/>
          <w:szCs w:val="22"/>
        </w:rPr>
        <w:t xml:space="preserve"> </w:t>
      </w:r>
      <w:r w:rsidRPr="00FA1C94">
        <w:rPr>
          <w:rFonts w:ascii="Open Sans" w:hAnsi="Open Sans" w:cs="Open Sans"/>
          <w:szCs w:val="22"/>
        </w:rPr>
        <w:t xml:space="preserve"> s strani obeh pogodbenih strank oziroma njunih predstavnikov,</w:t>
      </w:r>
    </w:p>
    <w:p w14:paraId="60DE8C77" w14:textId="72AF28E0" w:rsidR="00FA1C94" w:rsidRPr="00FA1C94" w:rsidRDefault="00FA1C94" w:rsidP="00E901F7">
      <w:pPr>
        <w:widowControl w:val="0"/>
        <w:numPr>
          <w:ilvl w:val="0"/>
          <w:numId w:val="40"/>
        </w:numPr>
        <w:tabs>
          <w:tab w:val="left" w:pos="1418"/>
          <w:tab w:val="left" w:pos="1701"/>
        </w:tabs>
        <w:jc w:val="both"/>
        <w:rPr>
          <w:rFonts w:ascii="Open Sans" w:hAnsi="Open Sans" w:cs="Open Sans"/>
          <w:szCs w:val="22"/>
        </w:rPr>
      </w:pPr>
      <w:r w:rsidRPr="00FA1C94">
        <w:rPr>
          <w:rFonts w:ascii="Open Sans" w:hAnsi="Open Sans" w:cs="Open Sans"/>
          <w:szCs w:val="22"/>
        </w:rPr>
        <w:t>za storitve pod zaporedno številko 6</w:t>
      </w:r>
      <w:r w:rsidR="00B94D9E">
        <w:rPr>
          <w:rFonts w:ascii="Open Sans" w:hAnsi="Open Sans" w:cs="Open Sans"/>
          <w:szCs w:val="22"/>
        </w:rPr>
        <w:t>,</w:t>
      </w:r>
      <w:r w:rsidRPr="00FA1C94">
        <w:rPr>
          <w:rFonts w:ascii="Open Sans" w:hAnsi="Open Sans" w:cs="Open Sans"/>
          <w:szCs w:val="22"/>
        </w:rPr>
        <w:t xml:space="preserve"> navedene v ponudbenem predračuna izvajalca, po podpisu zapisnika o predaji remontnega poročila o izvedenih storitvah in podpisu zapisnika o končanju vseh pogodbenih storitev s strani obeh pogodbenih strank oziroma njunih predstavnikov.</w:t>
      </w:r>
    </w:p>
    <w:p w14:paraId="0F9EDEFF" w14:textId="77777777" w:rsidR="00BB1D14" w:rsidRPr="00BB1D14" w:rsidRDefault="00BB1D14" w:rsidP="00FF1E5A">
      <w:pPr>
        <w:widowControl w:val="0"/>
        <w:tabs>
          <w:tab w:val="left" w:pos="1418"/>
          <w:tab w:val="left" w:pos="1702"/>
        </w:tabs>
        <w:jc w:val="both"/>
        <w:rPr>
          <w:rFonts w:ascii="Open Sans" w:hAnsi="Open Sans" w:cs="Open Sans"/>
        </w:rPr>
      </w:pPr>
    </w:p>
    <w:p w14:paraId="5CDD8CE4" w14:textId="3B877E2A" w:rsidR="00BB1D14" w:rsidRDefault="00BB1D14" w:rsidP="00FF1E5A">
      <w:pPr>
        <w:widowControl w:val="0"/>
        <w:jc w:val="both"/>
        <w:rPr>
          <w:rFonts w:ascii="Open Sans" w:eastAsia="Calibri" w:hAnsi="Open Sans" w:cs="Open Sans"/>
          <w:szCs w:val="22"/>
          <w:lang w:eastAsia="en-US"/>
        </w:rPr>
      </w:pPr>
      <w:r w:rsidRPr="00BB1D14">
        <w:rPr>
          <w:rFonts w:ascii="Open Sans" w:eastAsia="Calibri" w:hAnsi="Open Sans" w:cs="Open Sans"/>
          <w:szCs w:val="22"/>
          <w:lang w:eastAsia="en-US"/>
        </w:rPr>
        <w:t xml:space="preserve">V primeru, da izstavljeni račun ni pravilen, ga naročnik zavrne z obrazložitvijo, izvajalec pa je dolžan izstaviti nov, popravljen račun v roku </w:t>
      </w:r>
      <w:r w:rsidR="002E6F55">
        <w:rPr>
          <w:rFonts w:ascii="Open Sans" w:eastAsia="Calibri" w:hAnsi="Open Sans" w:cs="Open Sans"/>
          <w:szCs w:val="22"/>
          <w:lang w:eastAsia="en-US"/>
        </w:rPr>
        <w:t>3</w:t>
      </w:r>
      <w:r w:rsidRPr="00BB1D14">
        <w:rPr>
          <w:rFonts w:ascii="Open Sans" w:eastAsia="Calibri" w:hAnsi="Open Sans" w:cs="Open Sans"/>
          <w:szCs w:val="22"/>
          <w:lang w:eastAsia="en-US"/>
        </w:rPr>
        <w:t xml:space="preserve"> (</w:t>
      </w:r>
      <w:r w:rsidR="002E6F55">
        <w:rPr>
          <w:rFonts w:ascii="Open Sans" w:eastAsia="Calibri" w:hAnsi="Open Sans" w:cs="Open Sans"/>
          <w:szCs w:val="22"/>
          <w:lang w:eastAsia="en-US"/>
        </w:rPr>
        <w:t>treh</w:t>
      </w:r>
      <w:r w:rsidRPr="00BB1D14">
        <w:rPr>
          <w:rFonts w:ascii="Open Sans" w:eastAsia="Calibri" w:hAnsi="Open Sans" w:cs="Open Sans"/>
          <w:szCs w:val="22"/>
          <w:lang w:eastAsia="en-US"/>
        </w:rPr>
        <w:t>) delovnih dni od zavrnitve, v katerem bo izkazana pravilna vrednost izvedene storitve.</w:t>
      </w:r>
    </w:p>
    <w:p w14:paraId="1AADFC9F" w14:textId="77777777" w:rsidR="00FF1E5A" w:rsidRPr="00BB1D14" w:rsidRDefault="00FF1E5A" w:rsidP="00FF1E5A">
      <w:pPr>
        <w:widowControl w:val="0"/>
        <w:jc w:val="both"/>
        <w:rPr>
          <w:rFonts w:ascii="Open Sans" w:eastAsia="Calibri" w:hAnsi="Open Sans" w:cs="Open Sans"/>
          <w:szCs w:val="22"/>
          <w:lang w:eastAsia="en-US"/>
        </w:rPr>
      </w:pPr>
    </w:p>
    <w:p w14:paraId="63FF5358" w14:textId="77777777" w:rsidR="00BB1D14" w:rsidRPr="00BB1D14" w:rsidRDefault="00BB1D14" w:rsidP="00FF1E5A">
      <w:pPr>
        <w:widowControl w:val="0"/>
        <w:tabs>
          <w:tab w:val="left" w:pos="1418"/>
          <w:tab w:val="left" w:pos="1702"/>
        </w:tabs>
        <w:jc w:val="both"/>
        <w:rPr>
          <w:rFonts w:ascii="Open Sans" w:eastAsia="Calibri" w:hAnsi="Open Sans" w:cs="Open Sans"/>
          <w:szCs w:val="22"/>
          <w:lang w:eastAsia="en-US"/>
        </w:rPr>
      </w:pPr>
      <w:r w:rsidRPr="00BB1D14">
        <w:rPr>
          <w:rFonts w:ascii="Open Sans" w:eastAsia="Calibri" w:hAnsi="Open Sans" w:cs="Open Sans"/>
          <w:szCs w:val="22"/>
          <w:lang w:eastAsia="en-US"/>
        </w:rPr>
        <w:t>Naročnik se obvezuje, da bo prejeti račun plačal na transakcijski račun izvajalca, ki je uradno evidentiran pri AJPES in bo naveden na računu, v roku 30 (tridesetih) koledarskih dni od dneva izstavitve računa, sestavljenega v skladu s to pogodbo.</w:t>
      </w:r>
    </w:p>
    <w:p w14:paraId="552D3B72" w14:textId="77777777" w:rsidR="00BB1D14" w:rsidRPr="00BB1D14" w:rsidRDefault="00BB1D14" w:rsidP="00FF1E5A">
      <w:pPr>
        <w:widowControl w:val="0"/>
        <w:tabs>
          <w:tab w:val="left" w:pos="1418"/>
          <w:tab w:val="left" w:pos="1702"/>
        </w:tabs>
        <w:jc w:val="both"/>
        <w:rPr>
          <w:rFonts w:ascii="Open Sans" w:hAnsi="Open Sans" w:cs="Open Sans"/>
        </w:rPr>
      </w:pPr>
    </w:p>
    <w:p w14:paraId="434E7482" w14:textId="116BBD57" w:rsidR="00BB1D14" w:rsidRDefault="00BB1D14" w:rsidP="00FF1E5A">
      <w:pPr>
        <w:widowControl w:val="0"/>
        <w:tabs>
          <w:tab w:val="left" w:pos="1418"/>
          <w:tab w:val="left" w:pos="1702"/>
        </w:tabs>
        <w:jc w:val="both"/>
        <w:rPr>
          <w:rFonts w:ascii="Open Sans" w:hAnsi="Open Sans" w:cs="Open Sans"/>
        </w:rPr>
      </w:pPr>
      <w:r w:rsidRPr="00BB1D14">
        <w:rPr>
          <w:rFonts w:ascii="Open Sans" w:hAnsi="Open Sans" w:cs="Open Sans"/>
        </w:rPr>
        <w:lastRenderedPageBreak/>
        <w:t>V primeru naročnikove zamude pri plačilu ima izvajalec pravico zaračunati zakonite zamudne obresti.</w:t>
      </w:r>
    </w:p>
    <w:p w14:paraId="62793339" w14:textId="77777777" w:rsidR="00920044" w:rsidRPr="00EF199A" w:rsidRDefault="00920044" w:rsidP="00FF1E5A">
      <w:pPr>
        <w:pStyle w:val="Odstavekseznama"/>
        <w:widowControl w:val="0"/>
        <w:numPr>
          <w:ilvl w:val="0"/>
          <w:numId w:val="18"/>
        </w:numPr>
        <w:jc w:val="center"/>
        <w:rPr>
          <w:rFonts w:ascii="Open Sans" w:hAnsi="Open Sans" w:cs="Open Sans"/>
          <w:b/>
          <w:bCs/>
        </w:rPr>
      </w:pPr>
      <w:r w:rsidRPr="00EF199A">
        <w:rPr>
          <w:rFonts w:ascii="Open Sans" w:hAnsi="Open Sans" w:cs="Open Sans"/>
          <w:b/>
          <w:bCs/>
        </w:rPr>
        <w:t xml:space="preserve">PODIZVAJALCI </w:t>
      </w:r>
    </w:p>
    <w:p w14:paraId="5EAF0EB0" w14:textId="77777777" w:rsidR="00920044" w:rsidRPr="00EF199A" w:rsidRDefault="00920044" w:rsidP="00FF1E5A">
      <w:pPr>
        <w:widowControl w:val="0"/>
        <w:tabs>
          <w:tab w:val="left" w:pos="426"/>
        </w:tabs>
        <w:ind w:left="565"/>
        <w:rPr>
          <w:rFonts w:ascii="Open Sans" w:hAnsi="Open Sans" w:cs="Open Sans"/>
          <w:b/>
        </w:rPr>
      </w:pPr>
    </w:p>
    <w:p w14:paraId="7CD34EE0"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bookmarkStart w:id="17" w:name="_Hlk188122080"/>
      <w:r w:rsidRPr="00EF199A">
        <w:rPr>
          <w:rFonts w:ascii="Open Sans" w:hAnsi="Open Sans" w:cs="Open Sans"/>
        </w:rPr>
        <w:t>člen</w:t>
      </w:r>
    </w:p>
    <w:bookmarkEnd w:id="17"/>
    <w:p w14:paraId="16D02496" w14:textId="77777777" w:rsidR="00920044" w:rsidRPr="00EF199A" w:rsidRDefault="00920044" w:rsidP="00FF1E5A">
      <w:pPr>
        <w:widowControl w:val="0"/>
        <w:jc w:val="center"/>
        <w:rPr>
          <w:rFonts w:ascii="Open Sans" w:hAnsi="Open Sans" w:cs="Open Sans"/>
          <w:b/>
          <w:i/>
        </w:rPr>
      </w:pPr>
      <w:r w:rsidRPr="00EF199A">
        <w:rPr>
          <w:rFonts w:ascii="Open Sans" w:hAnsi="Open Sans" w:cs="Open Sans"/>
          <w:b/>
          <w:i/>
        </w:rPr>
        <w:t>/ se upošteva v primeru, da izvajalec nastopa s podizvajalcem /</w:t>
      </w:r>
    </w:p>
    <w:p w14:paraId="4A183FCB" w14:textId="77777777" w:rsidR="00920044" w:rsidRPr="00EF199A" w:rsidRDefault="00920044" w:rsidP="00FF1E5A">
      <w:pPr>
        <w:widowControl w:val="0"/>
        <w:jc w:val="both"/>
        <w:rPr>
          <w:rFonts w:ascii="Open Sans" w:hAnsi="Open Sans" w:cs="Open Sans"/>
        </w:rPr>
      </w:pPr>
    </w:p>
    <w:p w14:paraId="1F543C85" w14:textId="3261B20A" w:rsidR="00920044" w:rsidRDefault="00920044" w:rsidP="00FF1E5A">
      <w:pPr>
        <w:widowControl w:val="0"/>
        <w:jc w:val="both"/>
        <w:rPr>
          <w:rFonts w:ascii="Open Sans" w:hAnsi="Open Sans" w:cs="Open Sans"/>
        </w:rPr>
      </w:pPr>
      <w:r w:rsidRPr="00EF199A">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20044" w:rsidRPr="00EF199A" w14:paraId="1B748C8B" w14:textId="77777777" w:rsidTr="00551C1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A271C3" w14:textId="77777777" w:rsidR="00920044" w:rsidRPr="00EF199A" w:rsidRDefault="00920044" w:rsidP="00FF1E5A">
            <w:pPr>
              <w:widowControl w:val="0"/>
              <w:ind w:left="70"/>
              <w:jc w:val="both"/>
              <w:rPr>
                <w:rFonts w:ascii="Open Sans" w:hAnsi="Open Sans" w:cs="Open Sans"/>
              </w:rPr>
            </w:pPr>
            <w:r w:rsidRPr="00EF199A">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BF32F90" w14:textId="77777777" w:rsidR="00920044" w:rsidRPr="00EF199A" w:rsidRDefault="00920044" w:rsidP="00FF1E5A">
            <w:pPr>
              <w:widowControl w:val="0"/>
              <w:ind w:left="357"/>
              <w:jc w:val="both"/>
              <w:rPr>
                <w:rFonts w:ascii="Open Sans" w:hAnsi="Open Sans" w:cs="Open Sans"/>
              </w:rPr>
            </w:pPr>
          </w:p>
        </w:tc>
      </w:tr>
      <w:tr w:rsidR="00920044" w:rsidRPr="00EF199A" w14:paraId="20CED82F" w14:textId="77777777" w:rsidTr="00551C1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140732E" w14:textId="77777777" w:rsidR="00920044" w:rsidRPr="00EF199A" w:rsidRDefault="00920044" w:rsidP="00FF1E5A">
            <w:pPr>
              <w:widowControl w:val="0"/>
              <w:ind w:left="70"/>
              <w:jc w:val="both"/>
              <w:rPr>
                <w:rFonts w:ascii="Open Sans" w:hAnsi="Open Sans" w:cs="Open Sans"/>
              </w:rPr>
            </w:pPr>
            <w:r w:rsidRPr="00EF199A">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008F9EE1" w14:textId="77777777" w:rsidR="00920044" w:rsidRPr="00EF199A" w:rsidRDefault="00920044" w:rsidP="00FF1E5A">
            <w:pPr>
              <w:widowControl w:val="0"/>
              <w:ind w:left="357"/>
              <w:jc w:val="both"/>
              <w:rPr>
                <w:rFonts w:ascii="Open Sans" w:hAnsi="Open Sans" w:cs="Open Sans"/>
              </w:rPr>
            </w:pPr>
          </w:p>
        </w:tc>
      </w:tr>
      <w:tr w:rsidR="00920044" w:rsidRPr="00EF199A" w14:paraId="4671A8A5" w14:textId="77777777" w:rsidTr="00551C1C">
        <w:trPr>
          <w:trHeight w:val="278"/>
          <w:jc w:val="center"/>
        </w:trPr>
        <w:tc>
          <w:tcPr>
            <w:tcW w:w="3793" w:type="dxa"/>
            <w:tcBorders>
              <w:top w:val="single" w:sz="4" w:space="0" w:color="auto"/>
              <w:left w:val="single" w:sz="4" w:space="0" w:color="auto"/>
              <w:right w:val="single" w:sz="4" w:space="0" w:color="auto"/>
            </w:tcBorders>
            <w:vAlign w:val="center"/>
          </w:tcPr>
          <w:p w14:paraId="3A4850A0" w14:textId="77777777" w:rsidR="00920044" w:rsidRPr="00EF199A" w:rsidRDefault="00920044" w:rsidP="00FF1E5A">
            <w:pPr>
              <w:widowControl w:val="0"/>
              <w:ind w:left="70"/>
              <w:jc w:val="both"/>
              <w:rPr>
                <w:rFonts w:ascii="Open Sans" w:hAnsi="Open Sans" w:cs="Open Sans"/>
              </w:rPr>
            </w:pPr>
            <w:r w:rsidRPr="00EF199A">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0349EF65" w14:textId="77777777" w:rsidR="00920044" w:rsidRPr="00EF199A" w:rsidRDefault="00920044" w:rsidP="00FF1E5A">
            <w:pPr>
              <w:widowControl w:val="0"/>
              <w:ind w:left="357"/>
              <w:jc w:val="center"/>
              <w:rPr>
                <w:rFonts w:ascii="Open Sans" w:hAnsi="Open Sans" w:cs="Open Sans"/>
              </w:rPr>
            </w:pPr>
            <w:r w:rsidRPr="00EF199A">
              <w:rPr>
                <w:rFonts w:ascii="Open Sans" w:hAnsi="Open Sans" w:cs="Open Sans"/>
              </w:rPr>
              <w:t>DA / NE</w:t>
            </w:r>
          </w:p>
        </w:tc>
      </w:tr>
      <w:tr w:rsidR="00920044" w:rsidRPr="00EF199A" w14:paraId="615C6851" w14:textId="77777777" w:rsidTr="00551C1C">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15F8934" w14:textId="77777777" w:rsidR="00920044" w:rsidRPr="00EF199A" w:rsidRDefault="00920044" w:rsidP="00FF1E5A">
            <w:pPr>
              <w:widowControl w:val="0"/>
              <w:ind w:left="70"/>
              <w:rPr>
                <w:rFonts w:ascii="Open Sans" w:hAnsi="Open Sans" w:cs="Open Sans"/>
              </w:rPr>
            </w:pPr>
            <w:r w:rsidRPr="00EF199A">
              <w:rPr>
                <w:rFonts w:ascii="Open Sans" w:hAnsi="Open Sans" w:cs="Open Sans"/>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191F5068" w14:textId="77777777" w:rsidR="00920044" w:rsidRPr="00EF199A" w:rsidRDefault="00920044" w:rsidP="00FF1E5A">
            <w:pPr>
              <w:widowControl w:val="0"/>
              <w:ind w:left="357"/>
              <w:jc w:val="both"/>
              <w:rPr>
                <w:rFonts w:ascii="Open Sans" w:hAnsi="Open Sans" w:cs="Open Sans"/>
              </w:rPr>
            </w:pPr>
          </w:p>
        </w:tc>
      </w:tr>
      <w:tr w:rsidR="00920044" w:rsidRPr="00EF199A" w14:paraId="230782A6" w14:textId="77777777" w:rsidTr="00551C1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11AD0A8" w14:textId="77777777" w:rsidR="00920044" w:rsidRPr="00EF199A" w:rsidRDefault="00920044" w:rsidP="00FF1E5A">
            <w:pPr>
              <w:widowControl w:val="0"/>
              <w:ind w:left="70"/>
              <w:jc w:val="both"/>
              <w:rPr>
                <w:rFonts w:ascii="Open Sans" w:hAnsi="Open Sans" w:cs="Open Sans"/>
              </w:rPr>
            </w:pPr>
            <w:r w:rsidRPr="00EF199A">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CC37FB7" w14:textId="77777777" w:rsidR="00920044" w:rsidRPr="00EF199A" w:rsidRDefault="00920044" w:rsidP="00FF1E5A">
            <w:pPr>
              <w:widowControl w:val="0"/>
              <w:ind w:left="357"/>
              <w:jc w:val="both"/>
              <w:rPr>
                <w:rFonts w:ascii="Open Sans" w:hAnsi="Open Sans" w:cs="Open Sans"/>
              </w:rPr>
            </w:pPr>
          </w:p>
        </w:tc>
      </w:tr>
      <w:tr w:rsidR="00920044" w:rsidRPr="00EF199A" w14:paraId="3F38A8A1" w14:textId="77777777" w:rsidTr="00551C1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22BD4D2" w14:textId="38C38B36" w:rsidR="00920044" w:rsidRPr="00EF199A" w:rsidRDefault="00023831" w:rsidP="00FF1E5A">
            <w:pPr>
              <w:widowControl w:val="0"/>
              <w:ind w:left="70"/>
              <w:jc w:val="both"/>
              <w:rPr>
                <w:rFonts w:ascii="Open Sans" w:hAnsi="Open Sans" w:cs="Open Sans"/>
              </w:rPr>
            </w:pPr>
            <w:r>
              <w:rPr>
                <w:rFonts w:ascii="Open Sans" w:hAnsi="Open Sans" w:cs="Open Sans"/>
              </w:rPr>
              <w:t>ID za DDV</w:t>
            </w:r>
            <w:r w:rsidR="00920044" w:rsidRPr="00EF199A">
              <w:rPr>
                <w:rFonts w:ascii="Open Sans" w:hAnsi="Open Sans" w:cs="Open Sans"/>
              </w:rPr>
              <w:t xml:space="preserve">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690772D" w14:textId="77777777" w:rsidR="00920044" w:rsidRPr="00EF199A" w:rsidRDefault="00920044" w:rsidP="00FF1E5A">
            <w:pPr>
              <w:widowControl w:val="0"/>
              <w:ind w:left="357"/>
              <w:jc w:val="both"/>
              <w:rPr>
                <w:rFonts w:ascii="Open Sans" w:hAnsi="Open Sans" w:cs="Open Sans"/>
              </w:rPr>
            </w:pPr>
          </w:p>
        </w:tc>
      </w:tr>
      <w:tr w:rsidR="00920044" w:rsidRPr="00EF199A" w14:paraId="7684E870" w14:textId="77777777" w:rsidTr="00551C1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A9F390" w14:textId="77777777" w:rsidR="00920044" w:rsidRPr="00EF199A" w:rsidRDefault="00920044" w:rsidP="00FF1E5A">
            <w:pPr>
              <w:widowControl w:val="0"/>
              <w:ind w:left="70"/>
              <w:jc w:val="both"/>
              <w:rPr>
                <w:rFonts w:ascii="Open Sans" w:hAnsi="Open Sans" w:cs="Open Sans"/>
              </w:rPr>
            </w:pPr>
            <w:r w:rsidRPr="00EF199A">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1F1DBAA" w14:textId="77777777" w:rsidR="00920044" w:rsidRPr="00EF199A" w:rsidRDefault="00920044" w:rsidP="00FF1E5A">
            <w:pPr>
              <w:widowControl w:val="0"/>
              <w:ind w:left="357"/>
              <w:jc w:val="both"/>
              <w:rPr>
                <w:rFonts w:ascii="Open Sans" w:hAnsi="Open Sans" w:cs="Open Sans"/>
              </w:rPr>
            </w:pPr>
          </w:p>
        </w:tc>
      </w:tr>
      <w:tr w:rsidR="00920044" w:rsidRPr="00EF199A" w14:paraId="6928A067" w14:textId="77777777" w:rsidTr="00551C1C">
        <w:trPr>
          <w:trHeight w:val="616"/>
          <w:jc w:val="center"/>
        </w:trPr>
        <w:tc>
          <w:tcPr>
            <w:tcW w:w="3793" w:type="dxa"/>
            <w:tcBorders>
              <w:top w:val="single" w:sz="4" w:space="0" w:color="auto"/>
              <w:left w:val="single" w:sz="4" w:space="0" w:color="auto"/>
              <w:right w:val="single" w:sz="4" w:space="0" w:color="auto"/>
            </w:tcBorders>
            <w:vAlign w:val="center"/>
          </w:tcPr>
          <w:p w14:paraId="63D60F2A" w14:textId="2BF97841" w:rsidR="00920044" w:rsidRPr="00EF199A" w:rsidRDefault="00920044" w:rsidP="00FF1E5A">
            <w:pPr>
              <w:widowControl w:val="0"/>
              <w:ind w:left="70"/>
              <w:jc w:val="both"/>
              <w:rPr>
                <w:rFonts w:ascii="Open Sans" w:hAnsi="Open Sans" w:cs="Open Sans"/>
              </w:rPr>
            </w:pPr>
            <w:r w:rsidRPr="00EF199A">
              <w:rPr>
                <w:rFonts w:ascii="Open Sans" w:hAnsi="Open Sans" w:cs="Open Sans"/>
              </w:rPr>
              <w:t xml:space="preserve">Del javnega naročila, ki se oddaja v podizvajanje (vrsta/opis </w:t>
            </w:r>
            <w:r w:rsidR="00F265DC">
              <w:rPr>
                <w:rFonts w:ascii="Open Sans" w:hAnsi="Open Sans" w:cs="Open Sans"/>
              </w:rPr>
              <w:t xml:space="preserve">pogodbenih </w:t>
            </w:r>
            <w:r w:rsidR="004E45DB">
              <w:rPr>
                <w:rFonts w:ascii="Open Sans" w:hAnsi="Open Sans" w:cs="Open Sans"/>
              </w:rPr>
              <w:t>del</w:t>
            </w:r>
            <w:r w:rsidRPr="00EF199A">
              <w:rPr>
                <w:rFonts w:ascii="Open Sans" w:hAnsi="Open Sans" w:cs="Open Sans"/>
              </w:rPr>
              <w:t>)</w:t>
            </w:r>
          </w:p>
        </w:tc>
        <w:tc>
          <w:tcPr>
            <w:tcW w:w="5633" w:type="dxa"/>
            <w:tcBorders>
              <w:top w:val="single" w:sz="4" w:space="0" w:color="auto"/>
              <w:left w:val="single" w:sz="4" w:space="0" w:color="auto"/>
              <w:right w:val="single" w:sz="4" w:space="0" w:color="auto"/>
            </w:tcBorders>
            <w:vAlign w:val="center"/>
          </w:tcPr>
          <w:p w14:paraId="2610AF7A" w14:textId="77777777" w:rsidR="00920044" w:rsidRPr="00EF199A" w:rsidRDefault="00920044" w:rsidP="00FF1E5A">
            <w:pPr>
              <w:widowControl w:val="0"/>
              <w:ind w:left="357"/>
              <w:jc w:val="both"/>
              <w:rPr>
                <w:rFonts w:ascii="Open Sans" w:hAnsi="Open Sans" w:cs="Open Sans"/>
              </w:rPr>
            </w:pPr>
          </w:p>
        </w:tc>
      </w:tr>
      <w:tr w:rsidR="00920044" w:rsidRPr="00EF199A" w14:paraId="5CB9053C" w14:textId="77777777" w:rsidTr="00551C1C">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69E7B63" w14:textId="77777777" w:rsidR="00920044" w:rsidRPr="00EF199A" w:rsidRDefault="00920044" w:rsidP="00FF1E5A">
            <w:pPr>
              <w:widowControl w:val="0"/>
              <w:ind w:left="70"/>
              <w:jc w:val="both"/>
              <w:rPr>
                <w:rFonts w:ascii="Open Sans" w:hAnsi="Open Sans" w:cs="Open Sans"/>
              </w:rPr>
            </w:pPr>
            <w:r w:rsidRPr="00EF199A">
              <w:rPr>
                <w:rFonts w:ascii="Open Sans" w:hAnsi="Open Sans" w:cs="Open Sans"/>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18F07B5B" w14:textId="77777777" w:rsidR="00920044" w:rsidRPr="00EF199A" w:rsidRDefault="00920044" w:rsidP="00FF1E5A">
            <w:pPr>
              <w:widowControl w:val="0"/>
              <w:ind w:left="357"/>
              <w:jc w:val="both"/>
              <w:rPr>
                <w:rFonts w:ascii="Open Sans" w:hAnsi="Open Sans" w:cs="Open Sans"/>
              </w:rPr>
            </w:pPr>
          </w:p>
        </w:tc>
      </w:tr>
      <w:tr w:rsidR="00920044" w:rsidRPr="00EF199A" w14:paraId="20D71E78" w14:textId="77777777" w:rsidTr="00551C1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10AAAF5" w14:textId="798A970C" w:rsidR="00920044" w:rsidRPr="00EF199A" w:rsidRDefault="00920044" w:rsidP="00FF1E5A">
            <w:pPr>
              <w:widowControl w:val="0"/>
              <w:ind w:left="70"/>
              <w:jc w:val="both"/>
              <w:rPr>
                <w:rFonts w:ascii="Open Sans" w:hAnsi="Open Sans" w:cs="Open Sans"/>
              </w:rPr>
            </w:pPr>
            <w:r w:rsidRPr="00EF199A">
              <w:rPr>
                <w:rFonts w:ascii="Open Sans" w:hAnsi="Open Sans" w:cs="Open Sans"/>
              </w:rPr>
              <w:t xml:space="preserve">Kraj izvedbe </w:t>
            </w:r>
            <w:r w:rsidR="00F265DC">
              <w:rPr>
                <w:rFonts w:ascii="Open Sans" w:hAnsi="Open Sans" w:cs="Open Sans"/>
              </w:rPr>
              <w:t xml:space="preserve">pogodbenih </w:t>
            </w:r>
            <w:r w:rsidR="00EC0BC3">
              <w:rPr>
                <w:rFonts w:ascii="Open Sans" w:hAnsi="Open Sans" w:cs="Open Sans"/>
              </w:rPr>
              <w:t>storitev</w:t>
            </w:r>
          </w:p>
        </w:tc>
        <w:tc>
          <w:tcPr>
            <w:tcW w:w="5633" w:type="dxa"/>
            <w:tcBorders>
              <w:top w:val="single" w:sz="4" w:space="0" w:color="auto"/>
              <w:left w:val="single" w:sz="4" w:space="0" w:color="auto"/>
              <w:bottom w:val="single" w:sz="4" w:space="0" w:color="auto"/>
              <w:right w:val="single" w:sz="4" w:space="0" w:color="auto"/>
            </w:tcBorders>
            <w:vAlign w:val="center"/>
          </w:tcPr>
          <w:p w14:paraId="514D62E0" w14:textId="77777777" w:rsidR="00920044" w:rsidRPr="00EF199A" w:rsidRDefault="00920044" w:rsidP="00FF1E5A">
            <w:pPr>
              <w:widowControl w:val="0"/>
              <w:ind w:left="357"/>
              <w:jc w:val="both"/>
              <w:rPr>
                <w:rFonts w:ascii="Open Sans" w:hAnsi="Open Sans" w:cs="Open Sans"/>
              </w:rPr>
            </w:pPr>
          </w:p>
        </w:tc>
      </w:tr>
      <w:tr w:rsidR="00920044" w:rsidRPr="00EF199A" w14:paraId="2E3DE228" w14:textId="77777777" w:rsidTr="00551C1C">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7B89511" w14:textId="54D19295" w:rsidR="00920044" w:rsidRPr="00EF199A" w:rsidRDefault="00920044" w:rsidP="00FF1E5A">
            <w:pPr>
              <w:widowControl w:val="0"/>
              <w:ind w:left="70"/>
              <w:jc w:val="both"/>
              <w:rPr>
                <w:rFonts w:ascii="Open Sans" w:hAnsi="Open Sans" w:cs="Open Sans"/>
              </w:rPr>
            </w:pPr>
            <w:r w:rsidRPr="00EF199A">
              <w:rPr>
                <w:rFonts w:ascii="Open Sans" w:hAnsi="Open Sans" w:cs="Open Sans"/>
              </w:rPr>
              <w:t>Rok izvedbe</w:t>
            </w:r>
            <w:r w:rsidR="00F265DC">
              <w:rPr>
                <w:rFonts w:ascii="Open Sans" w:hAnsi="Open Sans" w:cs="Open Sans"/>
              </w:rPr>
              <w:t xml:space="preserve"> pogodbenih</w:t>
            </w:r>
            <w:r w:rsidRPr="00EF199A">
              <w:rPr>
                <w:rFonts w:ascii="Open Sans" w:hAnsi="Open Sans" w:cs="Open Sans"/>
              </w:rPr>
              <w:t xml:space="preserve"> </w:t>
            </w:r>
            <w:r w:rsidR="00EC0BC3">
              <w:rPr>
                <w:rFonts w:ascii="Open Sans" w:hAnsi="Open Sans" w:cs="Open Sans"/>
              </w:rPr>
              <w:t>storitev</w:t>
            </w:r>
          </w:p>
        </w:tc>
        <w:tc>
          <w:tcPr>
            <w:tcW w:w="5633" w:type="dxa"/>
            <w:tcBorders>
              <w:top w:val="single" w:sz="4" w:space="0" w:color="auto"/>
              <w:left w:val="single" w:sz="4" w:space="0" w:color="auto"/>
              <w:bottom w:val="single" w:sz="4" w:space="0" w:color="auto"/>
              <w:right w:val="single" w:sz="4" w:space="0" w:color="auto"/>
            </w:tcBorders>
            <w:vAlign w:val="center"/>
          </w:tcPr>
          <w:p w14:paraId="7F3BA535" w14:textId="77777777" w:rsidR="00920044" w:rsidRPr="00EF199A" w:rsidRDefault="00920044" w:rsidP="00FF1E5A">
            <w:pPr>
              <w:widowControl w:val="0"/>
              <w:ind w:left="357"/>
              <w:jc w:val="both"/>
              <w:rPr>
                <w:rFonts w:ascii="Open Sans" w:hAnsi="Open Sans" w:cs="Open Sans"/>
              </w:rPr>
            </w:pPr>
          </w:p>
        </w:tc>
      </w:tr>
    </w:tbl>
    <w:p w14:paraId="1719F4C5" w14:textId="77777777" w:rsidR="00920044" w:rsidRDefault="00920044" w:rsidP="00FF1E5A">
      <w:pPr>
        <w:widowControl w:val="0"/>
        <w:jc w:val="both"/>
        <w:rPr>
          <w:rFonts w:ascii="Open Sans" w:hAnsi="Open Sans" w:cs="Open Sans"/>
        </w:rPr>
      </w:pPr>
    </w:p>
    <w:p w14:paraId="59CFF40B" w14:textId="029F94C9" w:rsidR="00920044" w:rsidRPr="00EF199A" w:rsidRDefault="00920044" w:rsidP="00FF1E5A">
      <w:pPr>
        <w:widowControl w:val="0"/>
        <w:jc w:val="both"/>
        <w:rPr>
          <w:rFonts w:ascii="Open Sans" w:hAnsi="Open Sans" w:cs="Open Sans"/>
        </w:rPr>
      </w:pPr>
      <w:r w:rsidRPr="00EF199A">
        <w:rPr>
          <w:rFonts w:ascii="Open Sans" w:hAnsi="Open Sans" w:cs="Open Sans"/>
        </w:rPr>
        <w:t xml:space="preserve">Izvajalec, ki izvaja javno naročilo z enim ali več podizvajalci, mora v celoti upoštevati obveznosti iz 94. člena ZJN-3 in zahteve iz razpisne dokumentacije št. </w:t>
      </w:r>
      <w:r w:rsidR="00110322">
        <w:rPr>
          <w:rFonts w:ascii="Open Sans" w:hAnsi="Open Sans" w:cs="Open Sans"/>
        </w:rPr>
        <w:t>ENLJ-SPV-58/26</w:t>
      </w:r>
      <w:r w:rsidRPr="00EF199A">
        <w:rPr>
          <w:rFonts w:ascii="Open Sans" w:hAnsi="Open Sans" w:cs="Open Sans"/>
        </w:rPr>
        <w:t xml:space="preserve">, ter za vse navedene podizvajalce predložiti izpolnjene, podpisane in žigosane zahtevane obrazce iz razpisne dokumentacije št. </w:t>
      </w:r>
      <w:r w:rsidR="00110322">
        <w:rPr>
          <w:rFonts w:ascii="Open Sans" w:hAnsi="Open Sans" w:cs="Open Sans"/>
        </w:rPr>
        <w:t>ENLJ-SPV-58/26</w:t>
      </w:r>
      <w:r w:rsidRPr="00EF199A">
        <w:rPr>
          <w:rFonts w:ascii="Open Sans" w:hAnsi="Open Sans" w:cs="Open Sans"/>
        </w:rPr>
        <w:t>. Če izvajalec ne ravna v skladu s 94. člena ZJN-3, bo naročnik Državni revizijski komisiji podal predlog za uvedbo postopka o prekršku iz 2. točke prvega odstavka 112. člena ZJN-3.</w:t>
      </w:r>
    </w:p>
    <w:p w14:paraId="19D238F8" w14:textId="77777777" w:rsidR="00920044" w:rsidRPr="00EF199A" w:rsidRDefault="00920044" w:rsidP="00FF1E5A">
      <w:pPr>
        <w:widowControl w:val="0"/>
        <w:jc w:val="both"/>
        <w:rPr>
          <w:rFonts w:ascii="Open Sans" w:hAnsi="Open Sans" w:cs="Open Sans"/>
        </w:rPr>
      </w:pPr>
    </w:p>
    <w:p w14:paraId="30E035F2" w14:textId="2260612E" w:rsidR="00920044" w:rsidRPr="00EF199A" w:rsidRDefault="00920044" w:rsidP="00FF1E5A">
      <w:pPr>
        <w:widowControl w:val="0"/>
        <w:jc w:val="both"/>
        <w:rPr>
          <w:rFonts w:ascii="Open Sans" w:hAnsi="Open Sans" w:cs="Open Sans"/>
        </w:rPr>
      </w:pPr>
      <w:r w:rsidRPr="00EF199A">
        <w:rPr>
          <w:rFonts w:ascii="Open Sans" w:hAnsi="Open Sans" w:cs="Open Sans"/>
        </w:rPr>
        <w:t xml:space="preserve">Podizvajalec mora izpolnjevati vse pogoje in zahteve naročnika v zvezi s podizvajalci, ki so navedeni v razpisni dokumentaciji št. </w:t>
      </w:r>
      <w:r w:rsidR="00110322">
        <w:rPr>
          <w:rFonts w:ascii="Open Sans" w:hAnsi="Open Sans" w:cs="Open Sans"/>
        </w:rPr>
        <w:t>ENLJ-SPV-58/26</w:t>
      </w:r>
      <w:r w:rsidRPr="00EF199A">
        <w:rPr>
          <w:rFonts w:ascii="Open Sans" w:hAnsi="Open Sans" w:cs="Open Sans"/>
        </w:rPr>
        <w:t xml:space="preserve"> ter izpolniti vse navedene priloge, ki se nanašajo na izpolnjevanje pogojev podizvajalcev.</w:t>
      </w:r>
    </w:p>
    <w:p w14:paraId="24825311" w14:textId="77777777" w:rsidR="00920044" w:rsidRPr="00EF199A" w:rsidRDefault="00920044" w:rsidP="00FF1E5A">
      <w:pPr>
        <w:widowControl w:val="0"/>
        <w:jc w:val="both"/>
        <w:rPr>
          <w:rFonts w:ascii="Open Sans" w:hAnsi="Open Sans" w:cs="Open Sans"/>
        </w:rPr>
      </w:pPr>
    </w:p>
    <w:p w14:paraId="36B977F6" w14:textId="507FF559" w:rsidR="00920044" w:rsidRPr="00EF199A" w:rsidRDefault="00920044" w:rsidP="00FF1E5A">
      <w:pPr>
        <w:widowControl w:val="0"/>
        <w:jc w:val="both"/>
        <w:rPr>
          <w:rFonts w:ascii="Open Sans" w:hAnsi="Open Sans" w:cs="Open Sans"/>
        </w:rPr>
      </w:pPr>
      <w:r w:rsidRPr="00EF199A">
        <w:rPr>
          <w:rFonts w:ascii="Open Sans" w:hAnsi="Open Sans" w:cs="Open Sans"/>
        </w:rPr>
        <w:t xml:space="preserve">Izvajalec v razmerju do naročnika v celoti odgovarja za dobro izvedbo </w:t>
      </w:r>
      <w:r w:rsidR="004E45DB">
        <w:rPr>
          <w:rFonts w:ascii="Open Sans" w:hAnsi="Open Sans" w:cs="Open Sans"/>
        </w:rPr>
        <w:t xml:space="preserve"> pogodbenih </w:t>
      </w:r>
      <w:r w:rsidRPr="00EF199A">
        <w:rPr>
          <w:rFonts w:ascii="Open Sans" w:hAnsi="Open Sans" w:cs="Open Sans"/>
        </w:rPr>
        <w:t>obveznosti, ne glede na število podizvajalcev.</w:t>
      </w:r>
    </w:p>
    <w:p w14:paraId="043BE878" w14:textId="77777777" w:rsidR="00920044" w:rsidRPr="00EF199A" w:rsidRDefault="00920044" w:rsidP="00FF1E5A">
      <w:pPr>
        <w:widowControl w:val="0"/>
        <w:jc w:val="both"/>
        <w:rPr>
          <w:rFonts w:ascii="Open Sans" w:hAnsi="Open Sans" w:cs="Open Sans"/>
        </w:rPr>
      </w:pPr>
    </w:p>
    <w:p w14:paraId="0951FDBE" w14:textId="77777777" w:rsidR="00920044" w:rsidRPr="00EF199A" w:rsidRDefault="00920044" w:rsidP="00FF1E5A">
      <w:pPr>
        <w:widowControl w:val="0"/>
        <w:jc w:val="both"/>
        <w:rPr>
          <w:rFonts w:ascii="Open Sans" w:hAnsi="Open Sans" w:cs="Open Sans"/>
        </w:rPr>
      </w:pPr>
      <w:r w:rsidRPr="00EF199A">
        <w:rPr>
          <w:rFonts w:ascii="Open Sans" w:hAnsi="Open Sans" w:cs="Open Sans"/>
        </w:rPr>
        <w:t>Izvajalec mora med izvajanjem pogodbe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p>
    <w:p w14:paraId="298013B4" w14:textId="77777777" w:rsidR="00920044" w:rsidRPr="00EF199A" w:rsidRDefault="00920044" w:rsidP="00FF1E5A">
      <w:pPr>
        <w:widowControl w:val="0"/>
        <w:jc w:val="both"/>
        <w:rPr>
          <w:rFonts w:ascii="Open Sans" w:hAnsi="Open Sans" w:cs="Open Sans"/>
        </w:rPr>
      </w:pPr>
    </w:p>
    <w:p w14:paraId="3180A447" w14:textId="6294AFDC" w:rsidR="00920044" w:rsidRPr="00A16AF2" w:rsidRDefault="00920044" w:rsidP="00FF1E5A">
      <w:pPr>
        <w:widowControl w:val="0"/>
        <w:jc w:val="both"/>
        <w:rPr>
          <w:rFonts w:ascii="Open Sans" w:hAnsi="Open Sans" w:cs="Open Sans"/>
        </w:rPr>
      </w:pPr>
      <w:r w:rsidRPr="00EF199A">
        <w:rPr>
          <w:rFonts w:ascii="Open Sans" w:hAnsi="Open Sans" w:cs="Open Sans"/>
        </w:rPr>
        <w:t xml:space="preserve">Naročnik mora v skladu s četrtim odstavkom 94. člena ZJN-3 zavrniti vsakega podizvajalca, če zanj obstajajo razlogi za izključitev. Naročnik lahko zavrne predlog za zamenjavo podizvajalca oziroma vključitev novega </w:t>
      </w:r>
      <w:r w:rsidRPr="00A16AF2">
        <w:rPr>
          <w:rFonts w:ascii="Open Sans" w:hAnsi="Open Sans" w:cs="Open Sans"/>
        </w:rPr>
        <w:t xml:space="preserve">podizvajalca tudi, če bi to lahko vplivalo na nemoteno izvajanje pogodbenih obveznosti in če novi podizvajalec ne izpolnjuje pogojev, ki jih je postavil naročnik v razpisni dokumentaciji št. </w:t>
      </w:r>
      <w:r w:rsidR="00110322">
        <w:rPr>
          <w:rFonts w:ascii="Open Sans" w:hAnsi="Open Sans" w:cs="Open Sans"/>
        </w:rPr>
        <w:t>ENLJ-SPV-58/26</w:t>
      </w:r>
      <w:r w:rsidRPr="00A16AF2">
        <w:rPr>
          <w:rFonts w:ascii="Open Sans" w:hAnsi="Open Sans" w:cs="Open Sans"/>
        </w:rPr>
        <w:t xml:space="preserve"> v zvezi z oddajo javnega naročila. Naročnik mora o morebitni </w:t>
      </w:r>
      <w:r w:rsidRPr="00A16AF2">
        <w:rPr>
          <w:rFonts w:ascii="Open Sans" w:hAnsi="Open Sans" w:cs="Open Sans"/>
        </w:rPr>
        <w:lastRenderedPageBreak/>
        <w:t>zavrnitvi novega podizvajalca obvestiti izvajalca najpozneje v 10 (desetih) dneh od prejema predloga.</w:t>
      </w:r>
    </w:p>
    <w:p w14:paraId="1FD2223C" w14:textId="77777777" w:rsidR="00920044" w:rsidRPr="00A16AF2" w:rsidRDefault="00920044" w:rsidP="00FF1E5A">
      <w:pPr>
        <w:widowControl w:val="0"/>
        <w:jc w:val="center"/>
        <w:rPr>
          <w:rFonts w:ascii="Open Sans" w:hAnsi="Open Sans" w:cs="Open Sans"/>
          <w:b/>
        </w:rPr>
      </w:pPr>
      <w:r w:rsidRPr="00A16AF2">
        <w:rPr>
          <w:rFonts w:ascii="Open Sans" w:hAnsi="Open Sans" w:cs="Open Sans"/>
          <w:b/>
        </w:rPr>
        <w:t>/se upošteva v primeru, da izvajalec nastopa s podizvajalcem, ki ne zahteva neposrednega plačila/</w:t>
      </w:r>
    </w:p>
    <w:p w14:paraId="2C2396C0" w14:textId="476C7032" w:rsidR="00920044" w:rsidRPr="00A16AF2" w:rsidRDefault="00920044" w:rsidP="00FF1E5A">
      <w:pPr>
        <w:widowControl w:val="0"/>
        <w:jc w:val="both"/>
        <w:rPr>
          <w:rFonts w:ascii="Open Sans" w:hAnsi="Open Sans" w:cs="Open Sans"/>
        </w:rPr>
      </w:pPr>
      <w:r w:rsidRPr="00A16AF2">
        <w:rPr>
          <w:rFonts w:ascii="Open Sans" w:hAnsi="Open Sans" w:cs="Open Sans"/>
        </w:rPr>
        <w:t>Kadar izvajalec nastopa s podizvajalcem, ki ne zahteva neposrednega plačila, bo naročnik od izvajalca zahteval, da mu najpozneje v 60 (šestdesetih) dneh od plačila računa pošlje svojo pisno izjavo in pisno izjavo podizvajalca, da je podizvajalec prejel plačilo za izveden</w:t>
      </w:r>
      <w:r w:rsidR="005E4540">
        <w:rPr>
          <w:rFonts w:ascii="Open Sans" w:hAnsi="Open Sans" w:cs="Open Sans"/>
        </w:rPr>
        <w:t>e</w:t>
      </w:r>
      <w:r w:rsidR="00F265DC" w:rsidRPr="00A16AF2">
        <w:rPr>
          <w:rFonts w:ascii="Open Sans" w:hAnsi="Open Sans" w:cs="Open Sans"/>
        </w:rPr>
        <w:t xml:space="preserve"> pogodbe</w:t>
      </w:r>
      <w:r w:rsidR="005E4540">
        <w:rPr>
          <w:rFonts w:ascii="Open Sans" w:hAnsi="Open Sans" w:cs="Open Sans"/>
        </w:rPr>
        <w:t>ne storitve</w:t>
      </w:r>
      <w:r w:rsidRPr="00A16AF2">
        <w:rPr>
          <w:rFonts w:ascii="Open Sans" w:hAnsi="Open Sans" w:cs="Open Sans"/>
        </w:rPr>
        <w:t>, ki so neposredno povezane s predmetom pogodbe. Če izvajalec naročniku na njegov poziv ne posreduje teh izjav, naročnik Državni revizijski komisiji poda predlog za uvedbo postopka o prekršku iz 2. točke prvega odstavka 112. člena ZJN-3.</w:t>
      </w:r>
    </w:p>
    <w:p w14:paraId="6C5B1E09" w14:textId="77777777" w:rsidR="00920044" w:rsidRPr="00A16AF2" w:rsidRDefault="00920044" w:rsidP="00FF1E5A">
      <w:pPr>
        <w:widowControl w:val="0"/>
        <w:jc w:val="both"/>
        <w:rPr>
          <w:rFonts w:ascii="Open Sans" w:hAnsi="Open Sans" w:cs="Open Sans"/>
        </w:rPr>
      </w:pPr>
    </w:p>
    <w:p w14:paraId="7E9C3ABF" w14:textId="77777777" w:rsidR="00920044" w:rsidRPr="00A16AF2" w:rsidRDefault="00920044" w:rsidP="00FF1E5A">
      <w:pPr>
        <w:widowControl w:val="0"/>
        <w:jc w:val="center"/>
        <w:rPr>
          <w:rFonts w:ascii="Open Sans" w:hAnsi="Open Sans" w:cs="Open Sans"/>
          <w:b/>
        </w:rPr>
      </w:pPr>
      <w:r w:rsidRPr="00A16AF2">
        <w:rPr>
          <w:rFonts w:ascii="Open Sans" w:hAnsi="Open Sans" w:cs="Open Sans"/>
          <w:b/>
        </w:rPr>
        <w:t>/se upošteva v primeru, da izvajalec nastopa s podizvajalcem, ki zahteva neposredno plačilo/</w:t>
      </w:r>
    </w:p>
    <w:p w14:paraId="4A86BEC7" w14:textId="77777777" w:rsidR="00920044" w:rsidRPr="00A16AF2" w:rsidRDefault="00920044" w:rsidP="00FF1E5A">
      <w:pPr>
        <w:widowControl w:val="0"/>
        <w:jc w:val="both"/>
        <w:rPr>
          <w:rFonts w:ascii="Open Sans" w:hAnsi="Open Sans" w:cs="Open Sans"/>
        </w:rPr>
      </w:pPr>
    </w:p>
    <w:p w14:paraId="281AD5E7" w14:textId="77777777" w:rsidR="00A16AF2" w:rsidRPr="00A16AF2" w:rsidRDefault="00A16AF2" w:rsidP="00FF1E5A">
      <w:pPr>
        <w:widowControl w:val="0"/>
        <w:jc w:val="both"/>
        <w:rPr>
          <w:rFonts w:ascii="Open Sans" w:hAnsi="Open Sans" w:cs="Open Sans"/>
        </w:rPr>
      </w:pPr>
      <w:r w:rsidRPr="00A16AF2">
        <w:rPr>
          <w:rFonts w:ascii="Open Sans" w:hAnsi="Open Sans" w:cs="Open Sans"/>
        </w:rPr>
        <w:t xml:space="preserve">Kadar izvajalec izvaja javno naročilo s podizvajalcem, ki zahteva neposredno plačilo, mora v skladu s 94. členom ZJN-3: </w:t>
      </w:r>
    </w:p>
    <w:p w14:paraId="288CC0A2" w14:textId="77777777" w:rsidR="00A16AF2" w:rsidRPr="003A2427" w:rsidRDefault="00A16AF2" w:rsidP="00E901F7">
      <w:pPr>
        <w:widowControl w:val="0"/>
        <w:numPr>
          <w:ilvl w:val="0"/>
          <w:numId w:val="33"/>
        </w:numPr>
        <w:tabs>
          <w:tab w:val="left" w:pos="0"/>
          <w:tab w:val="left" w:pos="426"/>
        </w:tabs>
        <w:ind w:left="426" w:hanging="426"/>
        <w:jc w:val="both"/>
        <w:rPr>
          <w:rFonts w:ascii="Open Sans" w:hAnsi="Open Sans" w:cs="Open Sans"/>
        </w:rPr>
      </w:pPr>
      <w:r w:rsidRPr="00A16AF2">
        <w:rPr>
          <w:rFonts w:ascii="Open Sans" w:hAnsi="Open Sans" w:cs="Open Sans"/>
        </w:rPr>
        <w:t>pooblastiti naročnika</w:t>
      </w:r>
      <w:r w:rsidRPr="003A2427">
        <w:rPr>
          <w:rFonts w:ascii="Open Sans" w:hAnsi="Open Sans" w:cs="Open Sans"/>
        </w:rPr>
        <w:t>, da na podlagi potrjenega računa s strani izvajalca neposredno plačuje podizvajalcu,</w:t>
      </w:r>
    </w:p>
    <w:p w14:paraId="3AC6C5CB" w14:textId="77777777" w:rsidR="00A16AF2" w:rsidRPr="003A2427" w:rsidRDefault="00A16AF2" w:rsidP="00E901F7">
      <w:pPr>
        <w:widowControl w:val="0"/>
        <w:numPr>
          <w:ilvl w:val="0"/>
          <w:numId w:val="33"/>
        </w:numPr>
        <w:tabs>
          <w:tab w:val="left" w:pos="0"/>
          <w:tab w:val="left" w:pos="426"/>
        </w:tabs>
        <w:ind w:left="426" w:hanging="426"/>
        <w:jc w:val="both"/>
        <w:rPr>
          <w:rFonts w:ascii="Open Sans" w:hAnsi="Open Sans" w:cs="Open Sans"/>
        </w:rPr>
      </w:pPr>
      <w:r w:rsidRPr="003A2427">
        <w:rPr>
          <w:rFonts w:ascii="Open Sans" w:hAnsi="Open Sans" w:cs="Open Sans"/>
        </w:rPr>
        <w:t xml:space="preserve">predložiti soglasje podizvajalca, na podlagi katerega naročnik namesto izvajalca poravna podizvajalčevo terjatev do izvajalca. </w:t>
      </w:r>
    </w:p>
    <w:p w14:paraId="769EC666" w14:textId="77777777" w:rsidR="00A16AF2" w:rsidRPr="003A2427" w:rsidRDefault="00A16AF2" w:rsidP="00FF1E5A">
      <w:pPr>
        <w:widowControl w:val="0"/>
        <w:jc w:val="both"/>
        <w:rPr>
          <w:rFonts w:ascii="Open Sans" w:hAnsi="Open Sans" w:cs="Open Sans"/>
        </w:rPr>
      </w:pPr>
    </w:p>
    <w:p w14:paraId="442E2619" w14:textId="77777777" w:rsidR="00A16AF2" w:rsidRPr="003A2427" w:rsidRDefault="00A16AF2" w:rsidP="00FF1E5A">
      <w:pPr>
        <w:widowControl w:val="0"/>
        <w:jc w:val="both"/>
        <w:rPr>
          <w:rFonts w:ascii="Open Sans" w:hAnsi="Open Sans" w:cs="Open Sans"/>
        </w:rPr>
      </w:pPr>
      <w:r w:rsidRPr="003A2427">
        <w:rPr>
          <w:rFonts w:ascii="Open Sans" w:hAnsi="Open Sans" w:cs="Open Sans"/>
        </w:rPr>
        <w:t>Izvajalec mora za podizvajalca, ki zahteva neposredno plačilo, ob vsakem računu priložiti:</w:t>
      </w:r>
    </w:p>
    <w:p w14:paraId="39786E6A" w14:textId="3BE8B734" w:rsidR="00A16AF2" w:rsidRDefault="00A16AF2" w:rsidP="00E901F7">
      <w:pPr>
        <w:widowControl w:val="0"/>
        <w:numPr>
          <w:ilvl w:val="0"/>
          <w:numId w:val="33"/>
        </w:numPr>
        <w:tabs>
          <w:tab w:val="left" w:pos="0"/>
          <w:tab w:val="left" w:pos="426"/>
        </w:tabs>
        <w:ind w:left="426" w:hanging="426"/>
        <w:jc w:val="both"/>
        <w:rPr>
          <w:rFonts w:ascii="Open Sans" w:hAnsi="Open Sans" w:cs="Open Sans"/>
        </w:rPr>
      </w:pPr>
      <w:r w:rsidRPr="003A2427">
        <w:rPr>
          <w:rFonts w:ascii="Open Sans" w:hAnsi="Open Sans" w:cs="Open Sans"/>
        </w:rPr>
        <w:t>račun podizvajalca za izveden</w:t>
      </w:r>
      <w:r w:rsidR="002E6F55">
        <w:rPr>
          <w:rFonts w:ascii="Open Sans" w:hAnsi="Open Sans" w:cs="Open Sans"/>
        </w:rPr>
        <w:t>e</w:t>
      </w:r>
      <w:r w:rsidRPr="003A2427">
        <w:rPr>
          <w:rFonts w:ascii="Open Sans" w:hAnsi="Open Sans" w:cs="Open Sans"/>
        </w:rPr>
        <w:t xml:space="preserve"> </w:t>
      </w:r>
      <w:r w:rsidR="002E6F55">
        <w:rPr>
          <w:rFonts w:ascii="Open Sans" w:hAnsi="Open Sans" w:cs="Open Sans"/>
        </w:rPr>
        <w:t>storitve</w:t>
      </w:r>
      <w:r w:rsidRPr="003A2427">
        <w:rPr>
          <w:rFonts w:ascii="Open Sans" w:hAnsi="Open Sans" w:cs="Open Sans"/>
        </w:rPr>
        <w:t xml:space="preserve"> po </w:t>
      </w:r>
      <w:r w:rsidR="00F37661">
        <w:rPr>
          <w:rFonts w:ascii="Open Sans" w:hAnsi="Open Sans" w:cs="Open Sans"/>
        </w:rPr>
        <w:t>pogodbi</w:t>
      </w:r>
      <w:r w:rsidRPr="003A2427">
        <w:rPr>
          <w:rFonts w:ascii="Open Sans" w:hAnsi="Open Sans" w:cs="Open Sans"/>
        </w:rPr>
        <w:t xml:space="preserve">, potrjen s strani izvajalca, na podlagi katerega naročnik izvede nakazilo za </w:t>
      </w:r>
      <w:r w:rsidR="002E6F55" w:rsidRPr="003A2427">
        <w:rPr>
          <w:rFonts w:ascii="Open Sans" w:hAnsi="Open Sans" w:cs="Open Sans"/>
        </w:rPr>
        <w:t>izveden</w:t>
      </w:r>
      <w:r w:rsidR="002E6F55">
        <w:rPr>
          <w:rFonts w:ascii="Open Sans" w:hAnsi="Open Sans" w:cs="Open Sans"/>
        </w:rPr>
        <w:t>e</w:t>
      </w:r>
      <w:r w:rsidR="002E6F55" w:rsidRPr="003A2427">
        <w:rPr>
          <w:rFonts w:ascii="Open Sans" w:hAnsi="Open Sans" w:cs="Open Sans"/>
        </w:rPr>
        <w:t xml:space="preserve"> </w:t>
      </w:r>
      <w:r w:rsidR="002E6F55">
        <w:rPr>
          <w:rFonts w:ascii="Open Sans" w:hAnsi="Open Sans" w:cs="Open Sans"/>
        </w:rPr>
        <w:t>storitve</w:t>
      </w:r>
      <w:r w:rsidR="002E6F55" w:rsidRPr="003A2427">
        <w:rPr>
          <w:rFonts w:ascii="Open Sans" w:hAnsi="Open Sans" w:cs="Open Sans"/>
        </w:rPr>
        <w:t xml:space="preserve"> </w:t>
      </w:r>
      <w:r w:rsidRPr="003A2427">
        <w:rPr>
          <w:rFonts w:ascii="Open Sans" w:hAnsi="Open Sans" w:cs="Open Sans"/>
        </w:rPr>
        <w:t xml:space="preserve">po </w:t>
      </w:r>
      <w:r w:rsidR="00F37661">
        <w:rPr>
          <w:rFonts w:ascii="Open Sans" w:hAnsi="Open Sans" w:cs="Open Sans"/>
        </w:rPr>
        <w:t>pogodbi</w:t>
      </w:r>
      <w:r w:rsidRPr="003A2427">
        <w:rPr>
          <w:rFonts w:ascii="Open Sans" w:hAnsi="Open Sans" w:cs="Open Sans"/>
        </w:rPr>
        <w:t xml:space="preserve"> neposredno na račun podizvajalca</w:t>
      </w:r>
      <w:r w:rsidR="006F5334">
        <w:rPr>
          <w:rFonts w:ascii="Open Sans" w:hAnsi="Open Sans" w:cs="Open Sans"/>
        </w:rPr>
        <w:t xml:space="preserve"> ali</w:t>
      </w:r>
    </w:p>
    <w:p w14:paraId="61B06BC8" w14:textId="0449F280" w:rsidR="006F5334" w:rsidRPr="00752BF2" w:rsidRDefault="006F5334" w:rsidP="00E901F7">
      <w:pPr>
        <w:widowControl w:val="0"/>
        <w:numPr>
          <w:ilvl w:val="0"/>
          <w:numId w:val="33"/>
        </w:numPr>
        <w:tabs>
          <w:tab w:val="left" w:pos="0"/>
          <w:tab w:val="left" w:pos="426"/>
        </w:tabs>
        <w:ind w:left="426" w:hanging="426"/>
        <w:jc w:val="both"/>
        <w:rPr>
          <w:rFonts w:ascii="Open Sans" w:hAnsi="Open Sans" w:cs="Open Sans"/>
        </w:rPr>
      </w:pPr>
      <w:r w:rsidRPr="00752BF2">
        <w:rPr>
          <w:rFonts w:ascii="Open Sans" w:hAnsi="Open Sans" w:cs="Open Sans"/>
        </w:rPr>
        <w:t xml:space="preserve">podpisano izjavo podizvajalca, naslovljeno na naročnika, o tem, da je ta seznanjen s konkretno izstavljenim računom </w:t>
      </w:r>
      <w:r>
        <w:rPr>
          <w:rFonts w:ascii="Open Sans" w:hAnsi="Open Sans" w:cs="Open Sans"/>
        </w:rPr>
        <w:t>izvajalca</w:t>
      </w:r>
      <w:r w:rsidRPr="00752BF2">
        <w:rPr>
          <w:rFonts w:ascii="Open Sans" w:hAnsi="Open Sans" w:cs="Open Sans"/>
        </w:rPr>
        <w:t xml:space="preserve"> oziroma, da pri </w:t>
      </w:r>
      <w:r>
        <w:rPr>
          <w:rFonts w:ascii="Open Sans" w:hAnsi="Open Sans" w:cs="Open Sans"/>
        </w:rPr>
        <w:t>pogodbenih delih</w:t>
      </w:r>
      <w:r w:rsidRPr="00752BF2">
        <w:rPr>
          <w:rFonts w:ascii="Open Sans" w:hAnsi="Open Sans" w:cs="Open Sans"/>
        </w:rPr>
        <w:t xml:space="preserve">, ki jih obravnava račun, ni sodeloval kot podizvajalec, ter da podizvajalec iz naslova tega računa </w:t>
      </w:r>
      <w:r>
        <w:rPr>
          <w:rFonts w:ascii="Open Sans" w:hAnsi="Open Sans" w:cs="Open Sans"/>
        </w:rPr>
        <w:t>izvajalca</w:t>
      </w:r>
      <w:r w:rsidRPr="00752BF2">
        <w:rPr>
          <w:rFonts w:ascii="Open Sans" w:hAnsi="Open Sans" w:cs="Open Sans"/>
        </w:rPr>
        <w:t xml:space="preserve"> nima in ne bo imel do naročnika nobenih zahtevkov.</w:t>
      </w:r>
    </w:p>
    <w:p w14:paraId="52EEF53C" w14:textId="77777777" w:rsidR="00A16AF2" w:rsidRPr="003A2427" w:rsidRDefault="00A16AF2" w:rsidP="00FF1E5A">
      <w:pPr>
        <w:widowControl w:val="0"/>
        <w:tabs>
          <w:tab w:val="left" w:pos="0"/>
          <w:tab w:val="left" w:pos="426"/>
        </w:tabs>
        <w:ind w:left="360"/>
        <w:jc w:val="both"/>
        <w:rPr>
          <w:rFonts w:ascii="Open Sans" w:eastAsia="Calibri" w:hAnsi="Open Sans" w:cs="Open Sans"/>
          <w:lang w:eastAsia="en-US"/>
        </w:rPr>
      </w:pPr>
    </w:p>
    <w:p w14:paraId="3442F27D" w14:textId="77777777" w:rsidR="00A16AF2" w:rsidRPr="003A2427" w:rsidRDefault="00A16AF2" w:rsidP="00FF1E5A">
      <w:pPr>
        <w:widowControl w:val="0"/>
        <w:rPr>
          <w:rFonts w:ascii="Open Sans" w:eastAsia="Calibri" w:hAnsi="Open Sans" w:cs="Open Sans"/>
          <w:color w:val="1F497D"/>
          <w:lang w:eastAsia="en-US"/>
        </w:rPr>
      </w:pPr>
      <w:r w:rsidRPr="003A2427">
        <w:rPr>
          <w:rFonts w:ascii="Open Sans" w:eastAsia="Calibri" w:hAnsi="Open Sans" w:cs="Open Sans"/>
          <w:lang w:eastAsia="en-US"/>
        </w:rPr>
        <w:t>S plačilom posameznega zneska podizvajalcu obveznost naročnika za plačilo izvajalcu ugasne do višine tako plačanega zneska podizvajalcu.</w:t>
      </w:r>
    </w:p>
    <w:p w14:paraId="075D6A46" w14:textId="77777777" w:rsidR="00A16AF2" w:rsidRPr="003A2427" w:rsidRDefault="00A16AF2" w:rsidP="00FF1E5A">
      <w:pPr>
        <w:widowControl w:val="0"/>
        <w:jc w:val="both"/>
        <w:rPr>
          <w:rFonts w:ascii="Open Sans" w:hAnsi="Open Sans" w:cs="Open Sans"/>
        </w:rPr>
      </w:pPr>
    </w:p>
    <w:p w14:paraId="25C2B023" w14:textId="77777777" w:rsidR="00A16AF2" w:rsidRPr="003A2427" w:rsidRDefault="00A16AF2" w:rsidP="00FF1E5A">
      <w:pPr>
        <w:widowControl w:val="0"/>
        <w:jc w:val="both"/>
        <w:rPr>
          <w:rFonts w:ascii="Open Sans" w:hAnsi="Open Sans" w:cs="Open Sans"/>
          <w:kern w:val="16"/>
        </w:rPr>
      </w:pPr>
      <w:r w:rsidRPr="003A2427">
        <w:rPr>
          <w:rFonts w:ascii="Open Sans" w:hAnsi="Open Sans" w:cs="Open Sans"/>
        </w:rPr>
        <w:t xml:space="preserve">V primeru, če nobeden od dokumentov iz prejšnjega odstavka za prijavljenega podizvajalca ni predložen, naročnik do dostavitve vseh dokumentov zadrži plačilo celotnega računa in s tem ne pride v zamudo pri plačilu. </w:t>
      </w:r>
      <w:r w:rsidRPr="003A2427">
        <w:rPr>
          <w:rFonts w:ascii="Open Sans" w:hAnsi="Open Sans" w:cs="Open Sans"/>
          <w:kern w:val="16"/>
        </w:rPr>
        <w:t xml:space="preserve">Roki plačil </w:t>
      </w:r>
      <w:r w:rsidRPr="003A2427">
        <w:rPr>
          <w:rFonts w:ascii="Open Sans" w:eastAsia="Calibri" w:hAnsi="Open Sans" w:cs="Open Sans"/>
          <w:lang w:eastAsia="en-US"/>
        </w:rPr>
        <w:t xml:space="preserve">izvajalcu </w:t>
      </w:r>
      <w:r w:rsidRPr="003A2427">
        <w:rPr>
          <w:rFonts w:ascii="Open Sans" w:hAnsi="Open Sans" w:cs="Open Sans"/>
          <w:kern w:val="16"/>
        </w:rPr>
        <w:t>in njegovim podizvajalcem so enaki.</w:t>
      </w:r>
    </w:p>
    <w:p w14:paraId="12B194ED" w14:textId="77777777" w:rsidR="00920044" w:rsidRDefault="00920044" w:rsidP="00FF1E5A">
      <w:pPr>
        <w:widowControl w:val="0"/>
        <w:jc w:val="both"/>
        <w:rPr>
          <w:rFonts w:ascii="Open Sans" w:hAnsi="Open Sans" w:cs="Open Sans"/>
        </w:rPr>
      </w:pPr>
    </w:p>
    <w:p w14:paraId="41AB0B29" w14:textId="77777777" w:rsidR="00920044" w:rsidRPr="00EF199A" w:rsidRDefault="00920044" w:rsidP="00FF1E5A">
      <w:pPr>
        <w:widowControl w:val="0"/>
        <w:tabs>
          <w:tab w:val="num" w:pos="4605"/>
        </w:tabs>
        <w:jc w:val="center"/>
        <w:rPr>
          <w:rFonts w:ascii="Open Sans" w:hAnsi="Open Sans" w:cs="Open Sans"/>
        </w:rPr>
      </w:pPr>
      <w:r w:rsidRPr="00EF199A">
        <w:rPr>
          <w:rFonts w:ascii="Open Sans" w:hAnsi="Open Sans" w:cs="Open Sans"/>
          <w:b/>
        </w:rPr>
        <w:t>ALI</w:t>
      </w:r>
    </w:p>
    <w:p w14:paraId="59D7ED2C" w14:textId="77777777" w:rsidR="00920044" w:rsidRPr="00EF199A" w:rsidRDefault="00920044" w:rsidP="00FF1E5A">
      <w:pPr>
        <w:widowControl w:val="0"/>
        <w:jc w:val="center"/>
        <w:rPr>
          <w:rFonts w:ascii="Open Sans" w:hAnsi="Open Sans" w:cs="Open Sans"/>
          <w:b/>
          <w:i/>
        </w:rPr>
      </w:pPr>
      <w:r w:rsidRPr="00EF199A">
        <w:rPr>
          <w:rFonts w:ascii="Open Sans" w:hAnsi="Open Sans" w:cs="Open Sans"/>
          <w:b/>
          <w:i/>
        </w:rPr>
        <w:t>/ se upošteva v primeru, da izvajalec ne nastopa s podizvajalcem /</w:t>
      </w:r>
    </w:p>
    <w:p w14:paraId="4BB2A38D" w14:textId="77777777" w:rsidR="00920044" w:rsidRPr="00EF199A" w:rsidRDefault="00920044" w:rsidP="00FF1E5A">
      <w:pPr>
        <w:widowControl w:val="0"/>
        <w:tabs>
          <w:tab w:val="num" w:pos="4605"/>
        </w:tabs>
        <w:jc w:val="both"/>
        <w:rPr>
          <w:rFonts w:ascii="Open Sans" w:hAnsi="Open Sans" w:cs="Open Sans"/>
          <w:b/>
        </w:rPr>
      </w:pPr>
    </w:p>
    <w:p w14:paraId="1F3927A6" w14:textId="77777777" w:rsidR="00920044" w:rsidRPr="00EF199A" w:rsidRDefault="00920044" w:rsidP="00FF1E5A">
      <w:pPr>
        <w:widowControl w:val="0"/>
        <w:jc w:val="both"/>
        <w:rPr>
          <w:rFonts w:ascii="Open Sans" w:hAnsi="Open Sans" w:cs="Open Sans"/>
        </w:rPr>
      </w:pPr>
      <w:r w:rsidRPr="00EF199A">
        <w:rPr>
          <w:rFonts w:ascii="Open Sans" w:hAnsi="Open Sans" w:cs="Open Sans"/>
        </w:rPr>
        <w:t xml:space="preserve">Izvajalec ob predložitvi ponudbe in ob sklenitvi te pogodbe nima prijavljenih podizvajalcev za izvedbo predmeta pogodbe. </w:t>
      </w:r>
    </w:p>
    <w:p w14:paraId="6EB2D375" w14:textId="77777777" w:rsidR="00920044" w:rsidRPr="00EF199A" w:rsidRDefault="00920044" w:rsidP="00FF1E5A">
      <w:pPr>
        <w:widowControl w:val="0"/>
        <w:jc w:val="both"/>
        <w:rPr>
          <w:rFonts w:ascii="Open Sans" w:hAnsi="Open Sans" w:cs="Open Sans"/>
          <w:b/>
        </w:rPr>
      </w:pPr>
    </w:p>
    <w:p w14:paraId="5D672CA2" w14:textId="77777777" w:rsidR="00920044" w:rsidRPr="00EF199A" w:rsidRDefault="00920044" w:rsidP="00FF1E5A">
      <w:pPr>
        <w:widowControl w:val="0"/>
        <w:jc w:val="both"/>
        <w:rPr>
          <w:rFonts w:ascii="Open Sans" w:hAnsi="Open Sans" w:cs="Open Sans"/>
        </w:rPr>
      </w:pPr>
      <w:r w:rsidRPr="00EF199A">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pogodbenih obveznosti, in sicer najkasneje v 5 (petih) dneh po spremembi. V primeru vključitve novih podizvajalcev mora izvajalec skupaj z obvestilom posredovati tudi podatke in dokumente iz druge, tretje in četrte alineje drugega odstavka 94. člena ZJN-3.</w:t>
      </w:r>
    </w:p>
    <w:p w14:paraId="5A2829E0" w14:textId="77777777" w:rsidR="00920044" w:rsidRPr="00EF199A" w:rsidRDefault="00920044" w:rsidP="00FF1E5A">
      <w:pPr>
        <w:widowControl w:val="0"/>
        <w:jc w:val="both"/>
        <w:rPr>
          <w:rFonts w:ascii="Open Sans" w:hAnsi="Open Sans" w:cs="Open Sans"/>
        </w:rPr>
      </w:pPr>
    </w:p>
    <w:p w14:paraId="51DB6D36" w14:textId="437E28A5" w:rsidR="00920044" w:rsidRPr="00EF199A" w:rsidRDefault="00920044" w:rsidP="00FF1E5A">
      <w:pPr>
        <w:widowControl w:val="0"/>
        <w:jc w:val="both"/>
        <w:rPr>
          <w:rFonts w:ascii="Open Sans" w:hAnsi="Open Sans" w:cs="Open Sans"/>
        </w:rPr>
      </w:pPr>
      <w:r w:rsidRPr="00EF199A">
        <w:rPr>
          <w:rFonts w:ascii="Open Sans" w:hAnsi="Open Sans" w:cs="Open Sans"/>
        </w:rPr>
        <w:t xml:space="preserve">Naročnik bo zavrnil vsakega podizvajalca, če zanj obstajajo razlogi za izključitev iz razpisne dokumentacije št. </w:t>
      </w:r>
      <w:r w:rsidR="00110322">
        <w:rPr>
          <w:rFonts w:ascii="Open Sans" w:hAnsi="Open Sans" w:cs="Open Sans"/>
        </w:rPr>
        <w:t>ENLJ-SPV-58/26</w:t>
      </w:r>
      <w:r w:rsidRPr="00EF199A">
        <w:rPr>
          <w:rFonts w:ascii="Open Sans" w:hAnsi="Open Sans" w:cs="Open Sans"/>
        </w:rPr>
        <w:t xml:space="preserve">. Naročnik lahko zavrne predlog za zamenjavo podizvajalca oziroma vključitev novega podizvajalca tudi, če bi to lahko vplivalo na nemoteno izvajanje ali dokončanje pogodbenih obveznosti in če novi podizvajalec ne izpolnjuje pogojev, ki jih je postavil naročnik v dokumentaciji v zvezi z oddajo javnega naročila št. </w:t>
      </w:r>
      <w:r w:rsidR="00110322">
        <w:rPr>
          <w:rFonts w:ascii="Open Sans" w:hAnsi="Open Sans" w:cs="Open Sans"/>
        </w:rPr>
        <w:t>ENLJ-SPV-58/26</w:t>
      </w:r>
      <w:r w:rsidRPr="00EF199A">
        <w:rPr>
          <w:rFonts w:ascii="Open Sans" w:hAnsi="Open Sans" w:cs="Open Sans"/>
        </w:rPr>
        <w:t xml:space="preserve">. Naročnik mora o morebitni </w:t>
      </w:r>
      <w:r w:rsidRPr="00EF199A">
        <w:rPr>
          <w:rFonts w:ascii="Open Sans" w:hAnsi="Open Sans" w:cs="Open Sans"/>
        </w:rPr>
        <w:lastRenderedPageBreak/>
        <w:t>zavrnitvi novega podizvajalca obvestiti izvajalca najpozneje v 10 (desetih) dneh od prejema predloga.</w:t>
      </w:r>
    </w:p>
    <w:p w14:paraId="1188713A" w14:textId="284759B3" w:rsidR="00920044" w:rsidRPr="00EF199A" w:rsidRDefault="00920044" w:rsidP="00FF1E5A">
      <w:pPr>
        <w:widowControl w:val="0"/>
        <w:jc w:val="both"/>
        <w:rPr>
          <w:rFonts w:ascii="Open Sans" w:hAnsi="Open Sans" w:cs="Open Sans"/>
        </w:rPr>
      </w:pPr>
      <w:r w:rsidRPr="00EF199A">
        <w:rPr>
          <w:rFonts w:ascii="Open Sans" w:hAnsi="Open Sans" w:cs="Open Sans"/>
        </w:rPr>
        <w:t>Izvajalec v razmerju do naročnika v celoti odgovarja za dobro izvedbo pogodbenih obveznosti, ne glede na število podizvajalcev.</w:t>
      </w:r>
    </w:p>
    <w:p w14:paraId="73D30324"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bookmarkStart w:id="18" w:name="_Hlk188273032"/>
      <w:r w:rsidRPr="00EF199A">
        <w:rPr>
          <w:rFonts w:ascii="Open Sans" w:hAnsi="Open Sans" w:cs="Open Sans"/>
        </w:rPr>
        <w:t>člen</w:t>
      </w:r>
    </w:p>
    <w:bookmarkEnd w:id="18"/>
    <w:p w14:paraId="012C8068" w14:textId="77777777" w:rsidR="00920044" w:rsidRPr="00EF199A" w:rsidRDefault="00920044" w:rsidP="00FF1E5A">
      <w:pPr>
        <w:widowControl w:val="0"/>
        <w:jc w:val="both"/>
        <w:rPr>
          <w:rFonts w:ascii="Open Sans" w:hAnsi="Open Sans" w:cs="Open Sans"/>
        </w:rPr>
      </w:pPr>
    </w:p>
    <w:p w14:paraId="2346C0DE" w14:textId="2BBD0580" w:rsidR="00920044" w:rsidRDefault="00920044" w:rsidP="00FF1E5A">
      <w:pPr>
        <w:widowControl w:val="0"/>
        <w:jc w:val="both"/>
        <w:rPr>
          <w:rFonts w:ascii="Open Sans" w:hAnsi="Open Sans" w:cs="Open Sans"/>
        </w:rPr>
      </w:pPr>
      <w:r w:rsidRPr="00EF199A">
        <w:rPr>
          <w:rFonts w:ascii="Open Sans" w:hAnsi="Open Sans" w:cs="Open Sans"/>
        </w:rPr>
        <w:t xml:space="preserve">Izvajalec se obvezuje, da bo pri izvedbi teh pogodbenih obveznosti nastopal samo s prijavljenimi podizvajalci. </w:t>
      </w:r>
    </w:p>
    <w:p w14:paraId="0D88CAF5" w14:textId="77777777" w:rsidR="00716D9F" w:rsidRDefault="00716D9F" w:rsidP="00FF1E5A">
      <w:pPr>
        <w:widowControl w:val="0"/>
        <w:jc w:val="both"/>
        <w:rPr>
          <w:rFonts w:ascii="Open Sans" w:hAnsi="Open Sans" w:cs="Open Sans"/>
        </w:rPr>
      </w:pPr>
    </w:p>
    <w:p w14:paraId="6C61C922" w14:textId="39CADA21" w:rsidR="00920044" w:rsidRPr="00EF199A" w:rsidRDefault="00920044" w:rsidP="00FF1E5A">
      <w:pPr>
        <w:pStyle w:val="Odstavekseznama"/>
        <w:widowControl w:val="0"/>
        <w:numPr>
          <w:ilvl w:val="0"/>
          <w:numId w:val="18"/>
        </w:numPr>
        <w:jc w:val="center"/>
        <w:rPr>
          <w:rFonts w:ascii="Open Sans" w:hAnsi="Open Sans" w:cs="Open Sans"/>
          <w:b/>
          <w:bCs/>
        </w:rPr>
      </w:pPr>
      <w:bookmarkStart w:id="19" w:name="_Hlk188268263"/>
      <w:r w:rsidRPr="00EF199A">
        <w:rPr>
          <w:rFonts w:ascii="Open Sans" w:hAnsi="Open Sans" w:cs="Open Sans"/>
          <w:b/>
          <w:bCs/>
        </w:rPr>
        <w:t xml:space="preserve">  </w:t>
      </w:r>
      <w:r>
        <w:rPr>
          <w:rFonts w:ascii="Open Sans" w:hAnsi="Open Sans" w:cs="Open Sans"/>
          <w:b/>
          <w:bCs/>
        </w:rPr>
        <w:t xml:space="preserve"> </w:t>
      </w:r>
      <w:r w:rsidRPr="00EF199A">
        <w:rPr>
          <w:rFonts w:ascii="Open Sans" w:hAnsi="Open Sans" w:cs="Open Sans"/>
          <w:b/>
          <w:bCs/>
        </w:rPr>
        <w:t xml:space="preserve">KAKOVOST </w:t>
      </w:r>
      <w:r w:rsidR="000656CB">
        <w:rPr>
          <w:rFonts w:ascii="Open Sans" w:hAnsi="Open Sans" w:cs="Open Sans"/>
          <w:b/>
          <w:bCs/>
        </w:rPr>
        <w:t>OPRAVLJENIH STORITEV</w:t>
      </w:r>
      <w:r w:rsidR="001E5047">
        <w:rPr>
          <w:rFonts w:ascii="Open Sans" w:hAnsi="Open Sans" w:cs="Open Sans"/>
          <w:b/>
          <w:bCs/>
        </w:rPr>
        <w:t xml:space="preserve"> </w:t>
      </w:r>
      <w:r w:rsidR="001E5047">
        <w:rPr>
          <w:rFonts w:ascii="Open Sans" w:hAnsi="Open Sans" w:cs="Open Sans"/>
          <w:b/>
        </w:rPr>
        <w:t>IN JAMČEVANJE ZA NAPAKE</w:t>
      </w:r>
    </w:p>
    <w:bookmarkEnd w:id="19"/>
    <w:p w14:paraId="7E6E0370" w14:textId="77777777" w:rsidR="00920044" w:rsidRPr="00EF199A" w:rsidRDefault="00920044" w:rsidP="00FF1E5A">
      <w:pPr>
        <w:widowControl w:val="0"/>
        <w:tabs>
          <w:tab w:val="left" w:pos="1418"/>
          <w:tab w:val="left" w:pos="1702"/>
        </w:tabs>
        <w:jc w:val="center"/>
        <w:rPr>
          <w:rFonts w:ascii="Open Sans" w:hAnsi="Open Sans" w:cs="Open Sans"/>
          <w:b/>
        </w:rPr>
      </w:pPr>
    </w:p>
    <w:p w14:paraId="5D86DF70"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bookmarkStart w:id="20" w:name="_Hlk188273147"/>
      <w:r w:rsidRPr="00EF199A">
        <w:rPr>
          <w:rFonts w:ascii="Open Sans" w:hAnsi="Open Sans" w:cs="Open Sans"/>
        </w:rPr>
        <w:t>člen</w:t>
      </w:r>
    </w:p>
    <w:bookmarkEnd w:id="20"/>
    <w:p w14:paraId="1A36C05A" w14:textId="77777777" w:rsidR="00920044" w:rsidRPr="00EF199A" w:rsidRDefault="00920044" w:rsidP="00FF1E5A">
      <w:pPr>
        <w:widowControl w:val="0"/>
        <w:jc w:val="both"/>
        <w:rPr>
          <w:rFonts w:ascii="Open Sans" w:hAnsi="Open Sans" w:cs="Open Sans"/>
        </w:rPr>
      </w:pPr>
    </w:p>
    <w:p w14:paraId="6B0FA10A" w14:textId="1E4E4430" w:rsidR="001E5047" w:rsidRPr="00C95F37" w:rsidRDefault="001E5047" w:rsidP="00FF1E5A">
      <w:pPr>
        <w:widowControl w:val="0"/>
        <w:spacing w:after="160"/>
        <w:jc w:val="both"/>
        <w:rPr>
          <w:rFonts w:ascii="Open Sans" w:eastAsiaTheme="minorHAnsi" w:hAnsi="Open Sans" w:cs="Open Sans"/>
          <w:szCs w:val="22"/>
          <w:lang w:eastAsia="en-US"/>
        </w:rPr>
      </w:pPr>
      <w:r>
        <w:rPr>
          <w:rFonts w:ascii="Open Sans" w:eastAsiaTheme="minorHAnsi" w:hAnsi="Open Sans" w:cs="Open Sans"/>
          <w:szCs w:val="22"/>
          <w:lang w:eastAsia="en-US"/>
        </w:rPr>
        <w:t>Izvajalec</w:t>
      </w:r>
      <w:r w:rsidRPr="00C95F37">
        <w:rPr>
          <w:rFonts w:ascii="Open Sans" w:eastAsiaTheme="minorHAnsi" w:hAnsi="Open Sans" w:cs="Open Sans"/>
          <w:szCs w:val="22"/>
          <w:lang w:eastAsia="en-US"/>
        </w:rPr>
        <w:t xml:space="preserve"> zagotavlja, da bo kakovost </w:t>
      </w:r>
      <w:r w:rsidR="00772DF0">
        <w:rPr>
          <w:rFonts w:ascii="Open Sans" w:eastAsiaTheme="minorHAnsi" w:hAnsi="Open Sans" w:cs="Open Sans"/>
          <w:szCs w:val="22"/>
          <w:lang w:eastAsia="en-US"/>
        </w:rPr>
        <w:t>izvedenih storitev</w:t>
      </w:r>
      <w:r w:rsidRPr="00C95F37">
        <w:rPr>
          <w:rFonts w:ascii="Open Sans" w:eastAsiaTheme="minorHAnsi" w:hAnsi="Open Sans" w:cs="Open Sans"/>
          <w:szCs w:val="22"/>
          <w:lang w:eastAsia="en-US"/>
        </w:rPr>
        <w:t xml:space="preserve"> ustrezala zahtevam naročnika iz naročila ter obstoječim standardom</w:t>
      </w:r>
      <w:r w:rsidR="00772DF0">
        <w:rPr>
          <w:rFonts w:ascii="Open Sans" w:eastAsiaTheme="minorHAnsi" w:hAnsi="Open Sans" w:cs="Open Sans"/>
          <w:szCs w:val="22"/>
          <w:lang w:eastAsia="en-US"/>
        </w:rPr>
        <w:t>.</w:t>
      </w:r>
    </w:p>
    <w:p w14:paraId="51A1DAAB" w14:textId="40488695" w:rsidR="001E5047" w:rsidRPr="00C95F37" w:rsidRDefault="001E5047" w:rsidP="00FF1E5A">
      <w:pPr>
        <w:widowControl w:val="0"/>
        <w:spacing w:after="160"/>
        <w:jc w:val="both"/>
        <w:rPr>
          <w:rFonts w:ascii="Open Sans" w:eastAsiaTheme="minorHAnsi" w:hAnsi="Open Sans" w:cs="Open Sans"/>
          <w:szCs w:val="22"/>
          <w:lang w:eastAsia="en-US"/>
        </w:rPr>
      </w:pPr>
      <w:r w:rsidRPr="00C95F37">
        <w:rPr>
          <w:rFonts w:ascii="Open Sans" w:eastAsiaTheme="minorHAnsi" w:hAnsi="Open Sans" w:cs="Open Sans"/>
          <w:szCs w:val="22"/>
          <w:lang w:eastAsia="en-US"/>
        </w:rPr>
        <w:t xml:space="preserve">Reklamacije na kakovost </w:t>
      </w:r>
      <w:r w:rsidR="00772DF0">
        <w:rPr>
          <w:rFonts w:ascii="Open Sans" w:eastAsiaTheme="minorHAnsi" w:hAnsi="Open Sans" w:cs="Open Sans"/>
          <w:szCs w:val="22"/>
          <w:lang w:eastAsia="en-US"/>
        </w:rPr>
        <w:t>izvedenih storitev</w:t>
      </w:r>
      <w:r w:rsidRPr="00C95F37">
        <w:rPr>
          <w:rFonts w:ascii="Open Sans" w:eastAsiaTheme="minorHAnsi" w:hAnsi="Open Sans" w:cs="Open Sans"/>
          <w:szCs w:val="22"/>
          <w:lang w:eastAsia="en-US"/>
        </w:rPr>
        <w:t xml:space="preserve"> se rešujejo sporazumno. </w:t>
      </w:r>
    </w:p>
    <w:p w14:paraId="494EAA76" w14:textId="47BB06D0" w:rsidR="001E5047" w:rsidRPr="00C95F37" w:rsidRDefault="001E5047" w:rsidP="00FF1E5A">
      <w:pPr>
        <w:widowControl w:val="0"/>
        <w:spacing w:after="160"/>
        <w:jc w:val="both"/>
        <w:rPr>
          <w:rFonts w:ascii="Open Sans" w:eastAsiaTheme="minorHAnsi" w:hAnsi="Open Sans" w:cs="Open Sans"/>
          <w:szCs w:val="22"/>
          <w:lang w:eastAsia="en-US"/>
        </w:rPr>
      </w:pPr>
      <w:r w:rsidRPr="00C95F37">
        <w:rPr>
          <w:rFonts w:ascii="Open Sans" w:eastAsiaTheme="minorHAnsi" w:hAnsi="Open Sans" w:cs="Open Sans"/>
          <w:szCs w:val="22"/>
          <w:lang w:eastAsia="en-US"/>
        </w:rPr>
        <w:t xml:space="preserve">Rok za grajanje napak je 8 dni in začne teči </w:t>
      </w:r>
      <w:r w:rsidR="000D03AB" w:rsidRPr="000D03AB">
        <w:rPr>
          <w:rFonts w:ascii="Open Sans" w:eastAsiaTheme="minorHAnsi" w:hAnsi="Open Sans" w:cs="Open Sans"/>
          <w:szCs w:val="22"/>
          <w:lang w:eastAsia="en-US"/>
        </w:rPr>
        <w:t xml:space="preserve">od datuma podpisa potrdila o </w:t>
      </w:r>
      <w:r w:rsidR="00E15D72">
        <w:rPr>
          <w:rFonts w:ascii="Open Sans" w:eastAsiaTheme="minorHAnsi" w:hAnsi="Open Sans" w:cs="Open Sans"/>
          <w:szCs w:val="22"/>
          <w:lang w:eastAsia="en-US"/>
        </w:rPr>
        <w:t>končanju v</w:t>
      </w:r>
      <w:r w:rsidR="00F17702">
        <w:rPr>
          <w:rFonts w:ascii="Open Sans" w:eastAsiaTheme="minorHAnsi" w:hAnsi="Open Sans" w:cs="Open Sans"/>
          <w:szCs w:val="22"/>
          <w:lang w:eastAsia="en-US"/>
        </w:rPr>
        <w:t>s</w:t>
      </w:r>
      <w:r w:rsidR="00E15D72">
        <w:rPr>
          <w:rFonts w:ascii="Open Sans" w:eastAsiaTheme="minorHAnsi" w:hAnsi="Open Sans" w:cs="Open Sans"/>
          <w:szCs w:val="22"/>
          <w:lang w:eastAsia="en-US"/>
        </w:rPr>
        <w:t xml:space="preserve">eh pogodbenih storitev </w:t>
      </w:r>
      <w:r w:rsidR="000D03AB" w:rsidRPr="000D03AB">
        <w:rPr>
          <w:rFonts w:ascii="Open Sans" w:eastAsiaTheme="minorHAnsi" w:hAnsi="Open Sans" w:cs="Open Sans"/>
          <w:szCs w:val="22"/>
          <w:lang w:eastAsia="en-US"/>
        </w:rPr>
        <w:t>s strani obeh pogodbenih strank oz. njunih predstavnikov</w:t>
      </w:r>
      <w:r w:rsidRPr="00C95F37">
        <w:rPr>
          <w:rFonts w:ascii="Open Sans" w:eastAsiaTheme="minorHAnsi" w:hAnsi="Open Sans" w:cs="Open Sans"/>
          <w:szCs w:val="22"/>
          <w:lang w:eastAsia="en-US"/>
        </w:rPr>
        <w:t xml:space="preserve">. Naročnik bo vse pripombe oziroma reklamacije v zvezi z izvrševanjem te </w:t>
      </w:r>
      <w:r w:rsidR="000D03AB">
        <w:rPr>
          <w:rFonts w:ascii="Open Sans" w:eastAsiaTheme="minorHAnsi" w:hAnsi="Open Sans" w:cs="Open Sans"/>
          <w:szCs w:val="22"/>
          <w:lang w:eastAsia="en-US"/>
        </w:rPr>
        <w:t>pogodbe</w:t>
      </w:r>
      <w:r w:rsidRPr="00C95F37">
        <w:rPr>
          <w:rFonts w:ascii="Open Sans" w:eastAsiaTheme="minorHAnsi" w:hAnsi="Open Sans" w:cs="Open Sans"/>
          <w:szCs w:val="22"/>
          <w:lang w:eastAsia="en-US"/>
        </w:rPr>
        <w:t xml:space="preserve"> oziroma v zvezi s kakovostjo </w:t>
      </w:r>
      <w:r w:rsidR="000D03AB">
        <w:rPr>
          <w:rFonts w:ascii="Open Sans" w:eastAsiaTheme="minorHAnsi" w:hAnsi="Open Sans" w:cs="Open Sans"/>
          <w:szCs w:val="22"/>
          <w:lang w:eastAsia="en-US"/>
        </w:rPr>
        <w:t>izvedenih storitev</w:t>
      </w:r>
      <w:r w:rsidRPr="00C95F37">
        <w:rPr>
          <w:rFonts w:ascii="Open Sans" w:eastAsiaTheme="minorHAnsi" w:hAnsi="Open Sans" w:cs="Open Sans"/>
          <w:szCs w:val="22"/>
          <w:lang w:eastAsia="en-US"/>
        </w:rPr>
        <w:t xml:space="preserve"> sporočal </w:t>
      </w:r>
      <w:r w:rsidR="000D03AB">
        <w:rPr>
          <w:rFonts w:ascii="Open Sans" w:eastAsiaTheme="minorHAnsi" w:hAnsi="Open Sans" w:cs="Open Sans"/>
          <w:szCs w:val="22"/>
          <w:lang w:eastAsia="en-US"/>
        </w:rPr>
        <w:t>izvajalcu</w:t>
      </w:r>
      <w:r w:rsidRPr="00C95F37">
        <w:rPr>
          <w:rFonts w:ascii="Open Sans" w:eastAsiaTheme="minorHAnsi" w:hAnsi="Open Sans" w:cs="Open Sans"/>
          <w:szCs w:val="22"/>
          <w:lang w:eastAsia="en-US"/>
        </w:rPr>
        <w:t xml:space="preserve"> v pisni obliki na elektronski naslov predstavnika </w:t>
      </w:r>
      <w:r w:rsidR="000D03AB">
        <w:rPr>
          <w:rFonts w:ascii="Open Sans" w:eastAsiaTheme="minorHAnsi" w:hAnsi="Open Sans" w:cs="Open Sans"/>
          <w:szCs w:val="22"/>
          <w:lang w:eastAsia="en-US"/>
        </w:rPr>
        <w:t>izvajalca</w:t>
      </w:r>
      <w:r w:rsidRPr="00C95F37">
        <w:rPr>
          <w:rFonts w:ascii="Open Sans" w:eastAsiaTheme="minorHAnsi" w:hAnsi="Open Sans" w:cs="Open Sans"/>
          <w:szCs w:val="22"/>
          <w:lang w:eastAsia="en-US"/>
        </w:rPr>
        <w:t xml:space="preserve"> iz te </w:t>
      </w:r>
      <w:r w:rsidR="000D03AB">
        <w:rPr>
          <w:rFonts w:ascii="Open Sans" w:eastAsiaTheme="minorHAnsi" w:hAnsi="Open Sans" w:cs="Open Sans"/>
          <w:szCs w:val="22"/>
          <w:lang w:eastAsia="en-US"/>
        </w:rPr>
        <w:t>pogodbe</w:t>
      </w:r>
      <w:r w:rsidRPr="00C95F37">
        <w:rPr>
          <w:rFonts w:ascii="Open Sans" w:eastAsiaTheme="minorHAnsi" w:hAnsi="Open Sans" w:cs="Open Sans"/>
          <w:szCs w:val="22"/>
          <w:lang w:eastAsia="en-US"/>
        </w:rPr>
        <w:t xml:space="preserve">. </w:t>
      </w:r>
    </w:p>
    <w:p w14:paraId="69EE50A0" w14:textId="375F1034" w:rsidR="001E5047" w:rsidRPr="00C95F37" w:rsidRDefault="00772DF0" w:rsidP="00FF1E5A">
      <w:pPr>
        <w:widowControl w:val="0"/>
        <w:tabs>
          <w:tab w:val="left" w:pos="708"/>
          <w:tab w:val="center" w:pos="4536"/>
          <w:tab w:val="right" w:pos="9072"/>
        </w:tabs>
        <w:spacing w:after="160"/>
        <w:jc w:val="both"/>
        <w:rPr>
          <w:rFonts w:ascii="Open Sans" w:eastAsiaTheme="minorHAnsi" w:hAnsi="Open Sans" w:cs="Open Sans"/>
          <w:szCs w:val="22"/>
          <w:lang w:eastAsia="en-US"/>
        </w:rPr>
      </w:pPr>
      <w:r>
        <w:rPr>
          <w:rFonts w:ascii="Open Sans" w:eastAsiaTheme="minorHAnsi" w:hAnsi="Open Sans" w:cs="Open Sans"/>
          <w:szCs w:val="22"/>
          <w:lang w:eastAsia="en-US"/>
        </w:rPr>
        <w:t>Izvajalec</w:t>
      </w:r>
      <w:r w:rsidR="001E5047" w:rsidRPr="00C95F37">
        <w:rPr>
          <w:rFonts w:ascii="Open Sans" w:eastAsiaTheme="minorHAnsi" w:hAnsi="Open Sans" w:cs="Open Sans"/>
          <w:szCs w:val="22"/>
          <w:lang w:eastAsia="en-US"/>
        </w:rPr>
        <w:t xml:space="preserve"> jamči za skrite napake predmeta </w:t>
      </w:r>
      <w:r>
        <w:rPr>
          <w:rFonts w:ascii="Open Sans" w:eastAsiaTheme="minorHAnsi" w:hAnsi="Open Sans" w:cs="Open Sans"/>
          <w:szCs w:val="22"/>
          <w:lang w:eastAsia="en-US"/>
        </w:rPr>
        <w:t>pogodbe</w:t>
      </w:r>
      <w:r w:rsidR="001E5047" w:rsidRPr="00C95F37">
        <w:rPr>
          <w:rFonts w:ascii="Open Sans" w:eastAsiaTheme="minorHAnsi" w:hAnsi="Open Sans" w:cs="Open Sans"/>
          <w:szCs w:val="22"/>
          <w:lang w:eastAsia="en-US"/>
        </w:rPr>
        <w:t xml:space="preserve">, ki se pokažejo v 180 (stoosemdeset) koledarskih dneh, šteto od datuma </w:t>
      </w:r>
      <w:r w:rsidRPr="00772DF0">
        <w:rPr>
          <w:rFonts w:ascii="Open Sans" w:eastAsiaTheme="minorHAnsi" w:hAnsi="Open Sans" w:cs="Open Sans"/>
          <w:szCs w:val="22"/>
          <w:lang w:eastAsia="en-US"/>
        </w:rPr>
        <w:t>podpisa potrdila o prevzemu izvedene storitve s strani obeh pogodbenih strank oz. njunih predstavnikov</w:t>
      </w:r>
      <w:r w:rsidR="001E5047" w:rsidRPr="00C95F37">
        <w:rPr>
          <w:rFonts w:ascii="Open Sans" w:eastAsiaTheme="minorHAnsi" w:hAnsi="Open Sans" w:cs="Open Sans"/>
          <w:szCs w:val="22"/>
          <w:lang w:eastAsia="en-US"/>
        </w:rPr>
        <w:t>.</w:t>
      </w:r>
    </w:p>
    <w:p w14:paraId="7697E935" w14:textId="019B8A11" w:rsidR="001E5047" w:rsidRPr="00C95F37" w:rsidRDefault="001E5047" w:rsidP="00FF1E5A">
      <w:pPr>
        <w:widowControl w:val="0"/>
        <w:spacing w:after="160"/>
        <w:jc w:val="both"/>
        <w:rPr>
          <w:rFonts w:ascii="Open Sans" w:eastAsiaTheme="minorHAnsi" w:hAnsi="Open Sans" w:cs="Open Sans"/>
          <w:szCs w:val="22"/>
          <w:lang w:eastAsia="en-US"/>
        </w:rPr>
      </w:pPr>
      <w:r w:rsidRPr="00C95F37">
        <w:rPr>
          <w:rFonts w:ascii="Open Sans" w:eastAsiaTheme="minorHAnsi" w:hAnsi="Open Sans" w:cs="Open Sans"/>
          <w:szCs w:val="22"/>
          <w:lang w:eastAsia="en-US"/>
        </w:rPr>
        <w:t xml:space="preserve">V delu, ki ni urejen s </w:t>
      </w:r>
      <w:r w:rsidR="000D03AB">
        <w:rPr>
          <w:rFonts w:ascii="Open Sans" w:eastAsiaTheme="minorHAnsi" w:hAnsi="Open Sans" w:cs="Open Sans"/>
          <w:szCs w:val="22"/>
          <w:lang w:eastAsia="en-US"/>
        </w:rPr>
        <w:t>to</w:t>
      </w:r>
      <w:r w:rsidRPr="00C95F37">
        <w:rPr>
          <w:rFonts w:ascii="Open Sans" w:eastAsiaTheme="minorHAnsi" w:hAnsi="Open Sans" w:cs="Open Sans"/>
          <w:szCs w:val="22"/>
          <w:lang w:eastAsia="en-US"/>
        </w:rPr>
        <w:t xml:space="preserve"> </w:t>
      </w:r>
      <w:r w:rsidR="000D03AB">
        <w:rPr>
          <w:rFonts w:ascii="Open Sans" w:eastAsiaTheme="minorHAnsi" w:hAnsi="Open Sans" w:cs="Open Sans"/>
          <w:szCs w:val="22"/>
          <w:lang w:eastAsia="en-US"/>
        </w:rPr>
        <w:t>pogodbo</w:t>
      </w:r>
      <w:r w:rsidRPr="00C95F37">
        <w:rPr>
          <w:rFonts w:ascii="Open Sans" w:eastAsiaTheme="minorHAnsi" w:hAnsi="Open Sans" w:cs="Open Sans"/>
          <w:szCs w:val="22"/>
          <w:lang w:eastAsia="en-US"/>
        </w:rPr>
        <w:t xml:space="preserve">, veljajo glede jamčevanja za napake za naročnika in </w:t>
      </w:r>
      <w:r w:rsidR="000D03AB">
        <w:rPr>
          <w:rFonts w:ascii="Open Sans" w:eastAsiaTheme="minorHAnsi" w:hAnsi="Open Sans" w:cs="Open Sans"/>
          <w:szCs w:val="22"/>
          <w:lang w:eastAsia="en-US"/>
        </w:rPr>
        <w:t>izvajalca</w:t>
      </w:r>
      <w:r w:rsidRPr="00C95F37">
        <w:rPr>
          <w:rFonts w:ascii="Open Sans" w:eastAsiaTheme="minorHAnsi" w:hAnsi="Open Sans" w:cs="Open Sans"/>
          <w:szCs w:val="22"/>
          <w:lang w:eastAsia="en-US"/>
        </w:rPr>
        <w:t xml:space="preserve"> splošna pravila obligacijskega prava, ki urejajo to področje. </w:t>
      </w:r>
    </w:p>
    <w:p w14:paraId="3CDA835A" w14:textId="0914E546" w:rsidR="001E5047" w:rsidRDefault="001E5047" w:rsidP="00FF1E5A">
      <w:pPr>
        <w:widowControl w:val="0"/>
        <w:spacing w:after="160"/>
        <w:jc w:val="both"/>
        <w:rPr>
          <w:rFonts w:ascii="Open Sans" w:eastAsiaTheme="minorHAnsi" w:hAnsi="Open Sans" w:cs="Open Sans"/>
          <w:szCs w:val="22"/>
          <w:lang w:eastAsia="en-US"/>
        </w:rPr>
      </w:pPr>
      <w:r w:rsidRPr="00C95F37">
        <w:rPr>
          <w:rFonts w:ascii="Open Sans" w:eastAsiaTheme="minorHAnsi" w:hAnsi="Open Sans" w:cs="Open Sans"/>
          <w:szCs w:val="22"/>
          <w:lang w:eastAsia="en-US"/>
        </w:rPr>
        <w:t xml:space="preserve">Neupoštevanje obveznosti </w:t>
      </w:r>
      <w:r w:rsidR="000D03AB">
        <w:rPr>
          <w:rFonts w:ascii="Open Sans" w:eastAsiaTheme="minorHAnsi" w:hAnsi="Open Sans" w:cs="Open Sans"/>
          <w:szCs w:val="22"/>
          <w:lang w:eastAsia="en-US"/>
        </w:rPr>
        <w:t>izvajalca</w:t>
      </w:r>
      <w:r w:rsidRPr="00C95F37">
        <w:rPr>
          <w:rFonts w:ascii="Open Sans" w:eastAsiaTheme="minorHAnsi" w:hAnsi="Open Sans" w:cs="Open Sans"/>
          <w:szCs w:val="22"/>
          <w:lang w:eastAsia="en-US"/>
        </w:rPr>
        <w:t xml:space="preserve"> v zvezi z jamčevanjem za napake je lahko razlog za naročnika za odpoved posameznega naročila kot tudi za odpoved </w:t>
      </w:r>
      <w:r w:rsidR="000D03AB">
        <w:rPr>
          <w:rFonts w:ascii="Open Sans" w:eastAsiaTheme="minorHAnsi" w:hAnsi="Open Sans" w:cs="Open Sans"/>
          <w:szCs w:val="22"/>
          <w:lang w:eastAsia="en-US"/>
        </w:rPr>
        <w:t>pogodbe</w:t>
      </w:r>
      <w:r w:rsidRPr="00C95F37">
        <w:rPr>
          <w:rFonts w:ascii="Open Sans" w:eastAsiaTheme="minorHAnsi" w:hAnsi="Open Sans" w:cs="Open Sans"/>
          <w:szCs w:val="22"/>
          <w:lang w:eastAsia="en-US"/>
        </w:rPr>
        <w:t xml:space="preserve"> v celoti. </w:t>
      </w:r>
    </w:p>
    <w:p w14:paraId="01AC5805" w14:textId="77777777" w:rsidR="00A96429" w:rsidRDefault="00A96429" w:rsidP="00FF1E5A">
      <w:pPr>
        <w:widowControl w:val="0"/>
        <w:spacing w:after="160"/>
        <w:jc w:val="both"/>
        <w:rPr>
          <w:rFonts w:ascii="Open Sans" w:eastAsiaTheme="minorHAnsi" w:hAnsi="Open Sans" w:cs="Open Sans"/>
          <w:szCs w:val="22"/>
          <w:lang w:eastAsia="en-US"/>
        </w:rPr>
      </w:pPr>
    </w:p>
    <w:p w14:paraId="4EABF010" w14:textId="77777777" w:rsidR="00FA1C94" w:rsidRPr="00EF199A" w:rsidRDefault="00FA1C94" w:rsidP="00FF1E5A">
      <w:pPr>
        <w:pStyle w:val="Odstavekseznama"/>
        <w:widowControl w:val="0"/>
        <w:numPr>
          <w:ilvl w:val="0"/>
          <w:numId w:val="18"/>
        </w:numPr>
        <w:jc w:val="center"/>
        <w:rPr>
          <w:rFonts w:ascii="Open Sans" w:hAnsi="Open Sans" w:cs="Open Sans"/>
          <w:b/>
          <w:bCs/>
        </w:rPr>
      </w:pPr>
      <w:r>
        <w:rPr>
          <w:rFonts w:ascii="Open Sans" w:hAnsi="Open Sans" w:cs="Open Sans"/>
          <w:b/>
          <w:bCs/>
        </w:rPr>
        <w:t xml:space="preserve">  </w:t>
      </w:r>
      <w:r w:rsidRPr="00EF199A">
        <w:rPr>
          <w:rFonts w:ascii="Open Sans" w:hAnsi="Open Sans" w:cs="Open Sans"/>
          <w:b/>
          <w:bCs/>
        </w:rPr>
        <w:t>GARANCIJA</w:t>
      </w:r>
    </w:p>
    <w:p w14:paraId="352564DD" w14:textId="77777777" w:rsidR="00FA1C94" w:rsidRPr="00EF199A" w:rsidRDefault="00FA1C94" w:rsidP="00FF1E5A">
      <w:pPr>
        <w:widowControl w:val="0"/>
        <w:jc w:val="both"/>
        <w:rPr>
          <w:rFonts w:ascii="Open Sans" w:hAnsi="Open Sans" w:cs="Open Sans"/>
        </w:rPr>
      </w:pPr>
    </w:p>
    <w:p w14:paraId="769B3DF6" w14:textId="77777777" w:rsidR="00FA1C94" w:rsidRPr="00EF199A" w:rsidRDefault="00FA1C94" w:rsidP="00FF1E5A">
      <w:pPr>
        <w:widowControl w:val="0"/>
        <w:numPr>
          <w:ilvl w:val="0"/>
          <w:numId w:val="15"/>
        </w:numPr>
        <w:rPr>
          <w:rFonts w:ascii="Open Sans" w:hAnsi="Open Sans" w:cs="Open Sans"/>
        </w:rPr>
      </w:pPr>
      <w:r w:rsidRPr="00EF199A">
        <w:rPr>
          <w:rFonts w:ascii="Open Sans" w:hAnsi="Open Sans" w:cs="Open Sans"/>
        </w:rPr>
        <w:t>člen</w:t>
      </w:r>
    </w:p>
    <w:p w14:paraId="3CA4F1BD" w14:textId="77777777" w:rsidR="00FA1C94" w:rsidRPr="00EF199A" w:rsidRDefault="00FA1C94" w:rsidP="00FF1E5A">
      <w:pPr>
        <w:widowControl w:val="0"/>
        <w:jc w:val="both"/>
        <w:rPr>
          <w:rFonts w:ascii="Open Sans" w:hAnsi="Open Sans" w:cs="Open Sans"/>
        </w:rPr>
      </w:pPr>
    </w:p>
    <w:p w14:paraId="1EDAC4BE" w14:textId="33624FB7" w:rsidR="00FA1C94" w:rsidRPr="00EF199A" w:rsidRDefault="00FA1C94" w:rsidP="00FF1E5A">
      <w:pPr>
        <w:widowControl w:val="0"/>
        <w:tabs>
          <w:tab w:val="left" w:pos="3686"/>
        </w:tabs>
        <w:jc w:val="both"/>
        <w:rPr>
          <w:rFonts w:ascii="Open Sans" w:hAnsi="Open Sans" w:cs="Open Sans"/>
        </w:rPr>
      </w:pPr>
      <w:r w:rsidRPr="00EF199A">
        <w:rPr>
          <w:rFonts w:ascii="Open Sans" w:hAnsi="Open Sans" w:cs="Open Sans"/>
        </w:rPr>
        <w:t>Garancijski rok za kakovost izvedenih pogodbenih storitev je 12 (dvanajst) mesecev</w:t>
      </w:r>
      <w:r w:rsidR="00691A17">
        <w:rPr>
          <w:rFonts w:ascii="Open Sans" w:hAnsi="Open Sans" w:cs="Open Sans"/>
        </w:rPr>
        <w:t>, šteto od dneva uspešno opravljenega kakovostnega prevzema storitve.</w:t>
      </w:r>
    </w:p>
    <w:p w14:paraId="49BA61C6" w14:textId="77777777" w:rsidR="00FA1C94" w:rsidRPr="00EF199A" w:rsidRDefault="00FA1C94" w:rsidP="00FF1E5A">
      <w:pPr>
        <w:widowControl w:val="0"/>
        <w:tabs>
          <w:tab w:val="left" w:pos="3686"/>
        </w:tabs>
        <w:jc w:val="both"/>
        <w:rPr>
          <w:rFonts w:ascii="Open Sans" w:hAnsi="Open Sans" w:cs="Open Sans"/>
        </w:rPr>
      </w:pPr>
    </w:p>
    <w:p w14:paraId="05F1A800" w14:textId="77777777" w:rsidR="00691A17" w:rsidRPr="00691A17" w:rsidRDefault="00691A17" w:rsidP="00691A17">
      <w:pPr>
        <w:widowControl w:val="0"/>
        <w:tabs>
          <w:tab w:val="left" w:pos="709"/>
          <w:tab w:val="left" w:pos="1702"/>
        </w:tabs>
        <w:jc w:val="both"/>
        <w:rPr>
          <w:rFonts w:ascii="Open Sans" w:hAnsi="Open Sans" w:cs="Open Sans"/>
        </w:rPr>
      </w:pPr>
      <w:r w:rsidRPr="00691A17">
        <w:rPr>
          <w:rFonts w:ascii="Open Sans" w:hAnsi="Open Sans" w:cs="Open Sans"/>
        </w:rPr>
        <w:t>V primeru, da je napaka oziroma pomanjkljivost definirana s strani naročnika v garancijski dobi in je izvajalcu ni uspel trajno odstraniti oziroma je napaka take narave, da njene odprave ni mogoče zagotoviti v garancijski dobi, jo je izvajalec dolžan na svoje stroške odstraniti/odpraviti tudi po preteku garancijske dobe.</w:t>
      </w:r>
    </w:p>
    <w:p w14:paraId="22C6A945" w14:textId="77777777" w:rsidR="00691A17" w:rsidRPr="00691A17" w:rsidRDefault="00691A17" w:rsidP="00691A17">
      <w:pPr>
        <w:widowControl w:val="0"/>
        <w:tabs>
          <w:tab w:val="left" w:pos="709"/>
          <w:tab w:val="left" w:pos="1702"/>
        </w:tabs>
        <w:jc w:val="both"/>
        <w:rPr>
          <w:rFonts w:ascii="Open Sans" w:hAnsi="Open Sans" w:cs="Open Sans"/>
        </w:rPr>
      </w:pPr>
    </w:p>
    <w:p w14:paraId="3A58886B" w14:textId="0604C597" w:rsidR="00691A17" w:rsidRPr="00691A17" w:rsidRDefault="00691A17" w:rsidP="00691A17">
      <w:pPr>
        <w:widowControl w:val="0"/>
        <w:tabs>
          <w:tab w:val="left" w:pos="709"/>
          <w:tab w:val="left" w:pos="1702"/>
        </w:tabs>
        <w:jc w:val="both"/>
        <w:rPr>
          <w:rFonts w:ascii="Open Sans" w:hAnsi="Open Sans" w:cs="Open Sans"/>
        </w:rPr>
      </w:pPr>
      <w:r w:rsidRPr="00691A17">
        <w:rPr>
          <w:rFonts w:ascii="Open Sans" w:hAnsi="Open Sans" w:cs="Open Sans"/>
        </w:rPr>
        <w:t>V delu, ki ni urejen s t</w:t>
      </w:r>
      <w:r>
        <w:rPr>
          <w:rFonts w:ascii="Open Sans" w:hAnsi="Open Sans" w:cs="Open Sans"/>
        </w:rPr>
        <w:t>o pogodbo</w:t>
      </w:r>
      <w:r w:rsidRPr="00691A17">
        <w:rPr>
          <w:rFonts w:ascii="Open Sans" w:hAnsi="Open Sans" w:cs="Open Sans"/>
        </w:rPr>
        <w:t xml:space="preserve">, veljajo glede garancije za naročnika in izvajalca splošna pravila obligacijskega prava, ki urejajo to področje. </w:t>
      </w:r>
    </w:p>
    <w:p w14:paraId="71764E3B" w14:textId="77777777" w:rsidR="00691A17" w:rsidRPr="00691A17" w:rsidRDefault="00691A17" w:rsidP="00691A17">
      <w:pPr>
        <w:widowControl w:val="0"/>
        <w:tabs>
          <w:tab w:val="left" w:pos="709"/>
          <w:tab w:val="left" w:pos="1702"/>
        </w:tabs>
        <w:jc w:val="both"/>
        <w:rPr>
          <w:rFonts w:ascii="Open Sans" w:hAnsi="Open Sans" w:cs="Open Sans"/>
        </w:rPr>
      </w:pPr>
    </w:p>
    <w:p w14:paraId="62A413B5" w14:textId="4BB96406" w:rsidR="00691A17" w:rsidRDefault="00691A17" w:rsidP="00691A17">
      <w:pPr>
        <w:widowControl w:val="0"/>
        <w:tabs>
          <w:tab w:val="left" w:pos="709"/>
          <w:tab w:val="left" w:pos="1702"/>
        </w:tabs>
        <w:jc w:val="both"/>
        <w:rPr>
          <w:rFonts w:ascii="Open Sans" w:hAnsi="Open Sans" w:cs="Open Sans"/>
        </w:rPr>
      </w:pPr>
      <w:r w:rsidRPr="00691A17">
        <w:rPr>
          <w:rFonts w:ascii="Open Sans" w:hAnsi="Open Sans" w:cs="Open Sans"/>
        </w:rPr>
        <w:t xml:space="preserve">Neupoštevanje obveznosti izvajalca v zvezi z garancijo je lahko razlog za naročnika za odpoved posameznega naročila kot tudi za odpoved </w:t>
      </w:r>
      <w:r>
        <w:rPr>
          <w:rFonts w:ascii="Open Sans" w:hAnsi="Open Sans" w:cs="Open Sans"/>
        </w:rPr>
        <w:t xml:space="preserve">pogodbe </w:t>
      </w:r>
      <w:r w:rsidRPr="00691A17">
        <w:rPr>
          <w:rFonts w:ascii="Open Sans" w:hAnsi="Open Sans" w:cs="Open Sans"/>
        </w:rPr>
        <w:t>v celoti.</w:t>
      </w:r>
    </w:p>
    <w:p w14:paraId="223F1A78" w14:textId="69E7215E" w:rsidR="00A96429" w:rsidRDefault="00A96429" w:rsidP="00691A17">
      <w:pPr>
        <w:widowControl w:val="0"/>
        <w:tabs>
          <w:tab w:val="left" w:pos="709"/>
          <w:tab w:val="left" w:pos="1702"/>
        </w:tabs>
        <w:jc w:val="both"/>
        <w:rPr>
          <w:rFonts w:ascii="Open Sans" w:hAnsi="Open Sans" w:cs="Open Sans"/>
        </w:rPr>
      </w:pPr>
    </w:p>
    <w:p w14:paraId="62F800B1" w14:textId="5F3F7591" w:rsidR="00A96429" w:rsidRDefault="00A96429" w:rsidP="00691A17">
      <w:pPr>
        <w:widowControl w:val="0"/>
        <w:tabs>
          <w:tab w:val="left" w:pos="709"/>
          <w:tab w:val="left" w:pos="1702"/>
        </w:tabs>
        <w:jc w:val="both"/>
        <w:rPr>
          <w:rFonts w:ascii="Open Sans" w:hAnsi="Open Sans" w:cs="Open Sans"/>
        </w:rPr>
      </w:pPr>
    </w:p>
    <w:p w14:paraId="208E31C4" w14:textId="77777777" w:rsidR="00A96429" w:rsidRPr="00691A17" w:rsidRDefault="00A96429" w:rsidP="00691A17">
      <w:pPr>
        <w:widowControl w:val="0"/>
        <w:tabs>
          <w:tab w:val="left" w:pos="709"/>
          <w:tab w:val="left" w:pos="1702"/>
        </w:tabs>
        <w:jc w:val="both"/>
        <w:rPr>
          <w:rFonts w:ascii="Open Sans" w:hAnsi="Open Sans" w:cs="Open Sans"/>
        </w:rPr>
      </w:pPr>
    </w:p>
    <w:p w14:paraId="50A69351" w14:textId="6818E082" w:rsidR="00FF1E5A" w:rsidRDefault="00FF1E5A" w:rsidP="00FF1E5A">
      <w:pPr>
        <w:widowControl w:val="0"/>
        <w:tabs>
          <w:tab w:val="left" w:pos="709"/>
          <w:tab w:val="left" w:pos="1702"/>
        </w:tabs>
        <w:jc w:val="both"/>
        <w:rPr>
          <w:rFonts w:ascii="Open Sans" w:hAnsi="Open Sans" w:cs="Open Sans"/>
        </w:rPr>
      </w:pPr>
    </w:p>
    <w:p w14:paraId="5C0B2482" w14:textId="77777777" w:rsidR="00920044" w:rsidRPr="00EF199A" w:rsidRDefault="00920044" w:rsidP="00FF1E5A">
      <w:pPr>
        <w:pStyle w:val="Odstavekseznama"/>
        <w:widowControl w:val="0"/>
        <w:numPr>
          <w:ilvl w:val="0"/>
          <w:numId w:val="18"/>
        </w:numPr>
        <w:jc w:val="center"/>
        <w:rPr>
          <w:rFonts w:ascii="Open Sans" w:hAnsi="Open Sans" w:cs="Open Sans"/>
          <w:b/>
          <w:bCs/>
        </w:rPr>
      </w:pPr>
      <w:bookmarkStart w:id="21" w:name="_Hlk188268233"/>
      <w:r>
        <w:rPr>
          <w:rFonts w:ascii="Open Sans" w:hAnsi="Open Sans" w:cs="Open Sans"/>
          <w:b/>
          <w:bCs/>
        </w:rPr>
        <w:t xml:space="preserve"> </w:t>
      </w:r>
      <w:r w:rsidRPr="00EF199A">
        <w:rPr>
          <w:rFonts w:ascii="Open Sans" w:hAnsi="Open Sans" w:cs="Open Sans"/>
          <w:b/>
          <w:bCs/>
        </w:rPr>
        <w:t>ODGOVORNOST ZA ŠKODO</w:t>
      </w:r>
    </w:p>
    <w:p w14:paraId="328474AE" w14:textId="77777777" w:rsidR="00920044" w:rsidRPr="00EF199A" w:rsidRDefault="00920044" w:rsidP="00FF1E5A">
      <w:pPr>
        <w:widowControl w:val="0"/>
        <w:tabs>
          <w:tab w:val="left" w:pos="709"/>
          <w:tab w:val="left" w:pos="1702"/>
        </w:tabs>
        <w:jc w:val="both"/>
        <w:rPr>
          <w:rFonts w:ascii="Open Sans" w:hAnsi="Open Sans" w:cs="Open Sans"/>
          <w:b/>
        </w:rPr>
      </w:pPr>
    </w:p>
    <w:p w14:paraId="1E7D0ECE" w14:textId="77777777" w:rsidR="00920044" w:rsidRDefault="00920044" w:rsidP="00FF1E5A">
      <w:pPr>
        <w:widowControl w:val="0"/>
        <w:numPr>
          <w:ilvl w:val="0"/>
          <w:numId w:val="15"/>
        </w:numPr>
        <w:tabs>
          <w:tab w:val="num" w:pos="426"/>
        </w:tabs>
        <w:ind w:left="424" w:hanging="426"/>
        <w:jc w:val="center"/>
        <w:rPr>
          <w:rFonts w:ascii="Open Sans" w:hAnsi="Open Sans" w:cs="Open Sans"/>
        </w:rPr>
      </w:pPr>
      <w:r>
        <w:rPr>
          <w:rFonts w:ascii="Open Sans" w:hAnsi="Open Sans" w:cs="Open Sans"/>
        </w:rPr>
        <w:t>č</w:t>
      </w:r>
      <w:r w:rsidRPr="00EF199A">
        <w:rPr>
          <w:rFonts w:ascii="Open Sans" w:hAnsi="Open Sans" w:cs="Open Sans"/>
        </w:rPr>
        <w:t>len</w:t>
      </w:r>
    </w:p>
    <w:p w14:paraId="2910205D" w14:textId="0A17E9DF" w:rsidR="00920044" w:rsidRDefault="00920044" w:rsidP="00FF1E5A">
      <w:pPr>
        <w:widowControl w:val="0"/>
        <w:jc w:val="both"/>
        <w:rPr>
          <w:rFonts w:ascii="Open Sans" w:hAnsi="Open Sans" w:cs="Open Sans"/>
        </w:rPr>
      </w:pPr>
      <w:r w:rsidRPr="00EF199A">
        <w:rPr>
          <w:rFonts w:ascii="Open Sans" w:hAnsi="Open Sans" w:cs="Open Sans"/>
        </w:rPr>
        <w:t>Vsaka pogodbena stranka odgovarja drugi pogodbeni stranki za škodo, ki jo povzroči drugi pogodbeni stranki v posledici neizpolnjevanja svojih obveznosti po tej pogodbi, v skladu z veljavnimi predpisi.</w:t>
      </w:r>
    </w:p>
    <w:p w14:paraId="5273D64B" w14:textId="40F0E39F" w:rsidR="00A96429" w:rsidRDefault="00A96429" w:rsidP="00FF1E5A">
      <w:pPr>
        <w:widowControl w:val="0"/>
        <w:jc w:val="both"/>
        <w:rPr>
          <w:rFonts w:ascii="Open Sans" w:hAnsi="Open Sans" w:cs="Open Sans"/>
        </w:rPr>
      </w:pPr>
    </w:p>
    <w:p w14:paraId="74592592" w14:textId="77777777" w:rsidR="00A96429" w:rsidRDefault="00A96429" w:rsidP="00FF1E5A">
      <w:pPr>
        <w:widowControl w:val="0"/>
        <w:jc w:val="both"/>
        <w:rPr>
          <w:rFonts w:ascii="Open Sans" w:hAnsi="Open Sans" w:cs="Open Sans"/>
        </w:rPr>
      </w:pPr>
    </w:p>
    <w:p w14:paraId="6F92383D" w14:textId="77777777" w:rsidR="00920044" w:rsidRPr="00EF199A" w:rsidRDefault="00920044" w:rsidP="00FF1E5A">
      <w:pPr>
        <w:pStyle w:val="Odstavekseznama"/>
        <w:widowControl w:val="0"/>
        <w:numPr>
          <w:ilvl w:val="0"/>
          <w:numId w:val="18"/>
        </w:numPr>
        <w:jc w:val="center"/>
        <w:rPr>
          <w:rFonts w:ascii="Open Sans" w:hAnsi="Open Sans" w:cs="Open Sans"/>
          <w:b/>
          <w:bCs/>
        </w:rPr>
      </w:pPr>
      <w:r>
        <w:rPr>
          <w:rFonts w:ascii="Open Sans" w:hAnsi="Open Sans" w:cs="Open Sans"/>
          <w:b/>
          <w:bCs/>
        </w:rPr>
        <w:t xml:space="preserve">  </w:t>
      </w:r>
      <w:r w:rsidRPr="00EF199A">
        <w:rPr>
          <w:rFonts w:ascii="Open Sans" w:hAnsi="Open Sans" w:cs="Open Sans"/>
          <w:b/>
          <w:bCs/>
        </w:rPr>
        <w:t>OBVEZNOSTI POGODBENIH STRANK</w:t>
      </w:r>
    </w:p>
    <w:p w14:paraId="578472D8" w14:textId="77777777" w:rsidR="00920044" w:rsidRPr="00EF199A" w:rsidRDefault="00920044" w:rsidP="00FF1E5A">
      <w:pPr>
        <w:widowControl w:val="0"/>
        <w:jc w:val="both"/>
        <w:rPr>
          <w:rFonts w:ascii="Open Sans" w:hAnsi="Open Sans" w:cs="Open Sans"/>
        </w:rPr>
      </w:pPr>
    </w:p>
    <w:p w14:paraId="0F36BDE2"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421F52C8" w14:textId="77777777" w:rsidR="00920044" w:rsidRPr="00EF199A" w:rsidRDefault="00920044" w:rsidP="00FF1E5A">
      <w:pPr>
        <w:widowControl w:val="0"/>
        <w:jc w:val="both"/>
        <w:rPr>
          <w:rFonts w:ascii="Open Sans" w:hAnsi="Open Sans" w:cs="Open Sans"/>
          <w:b/>
        </w:rPr>
      </w:pPr>
      <w:r w:rsidRPr="00EF199A">
        <w:rPr>
          <w:rFonts w:ascii="Open Sans" w:hAnsi="Open Sans" w:cs="Open Sans"/>
          <w:b/>
        </w:rPr>
        <w:t>Obveznosti izvajalca</w:t>
      </w:r>
    </w:p>
    <w:p w14:paraId="46B787AA" w14:textId="77777777" w:rsidR="00920044" w:rsidRPr="00EF199A" w:rsidRDefault="00920044" w:rsidP="00FF1E5A">
      <w:pPr>
        <w:widowControl w:val="0"/>
        <w:numPr>
          <w:ilvl w:val="12"/>
          <w:numId w:val="16"/>
        </w:numPr>
        <w:tabs>
          <w:tab w:val="clear" w:pos="360"/>
          <w:tab w:val="num" w:pos="142"/>
        </w:tabs>
        <w:rPr>
          <w:rFonts w:ascii="Open Sans" w:hAnsi="Open Sans" w:cs="Open Sans"/>
        </w:rPr>
      </w:pPr>
    </w:p>
    <w:p w14:paraId="4A404265" w14:textId="77777777" w:rsidR="00716192" w:rsidRPr="00716192" w:rsidRDefault="00716192" w:rsidP="00FF1E5A">
      <w:pPr>
        <w:widowControl w:val="0"/>
        <w:tabs>
          <w:tab w:val="left" w:pos="0"/>
          <w:tab w:val="left" w:pos="709"/>
        </w:tabs>
        <w:jc w:val="both"/>
        <w:rPr>
          <w:rFonts w:ascii="Open Sans" w:hAnsi="Open Sans" w:cs="Open Sans"/>
        </w:rPr>
      </w:pPr>
      <w:r w:rsidRPr="00716192">
        <w:rPr>
          <w:rFonts w:ascii="Open Sans" w:hAnsi="Open Sans" w:cs="Open Sans"/>
          <w:szCs w:val="22"/>
        </w:rPr>
        <w:t>V okviru izpolnjevanja svojih obveznosti po tej pogodbi je dolžan izvajalec</w:t>
      </w:r>
      <w:r w:rsidRPr="00716192">
        <w:rPr>
          <w:rFonts w:ascii="Open Sans" w:hAnsi="Open Sans" w:cs="Open Sans"/>
        </w:rPr>
        <w:t>:</w:t>
      </w:r>
    </w:p>
    <w:p w14:paraId="494E8387"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z naročnikom skleniti Pisni sporazum o skupnih varnostnih ukrepih in ravnanju z okoljem v JAVNEM PODJETJU ENERGETIKA LJUBLJANA d.o.o., ki je priloga št. 3 te pogodbe, v katerem se določi skupne ukrepe za zagotavljanje varnosti in zdravja pri delu delavcev na delovišču ter določi odgovorne osebe naročnika in izvajalca,</w:t>
      </w:r>
    </w:p>
    <w:p w14:paraId="6418B300"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z naročnikom pred začetkom izvajanja storitev določiti konkretne skupne varnostne ukrepe na delovišču,</w:t>
      </w:r>
    </w:p>
    <w:p w14:paraId="2297E27D" w14:textId="155BDBB3"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 xml:space="preserve">pri izvedbi storitev in gibanju v objektih naročnika izpolnjevati »Zahteve varstva pri delu, požarnega varstva in varovanja okolja« iz poglavja </w:t>
      </w:r>
      <w:r w:rsidR="00507AFE">
        <w:rPr>
          <w:rFonts w:ascii="Open Sans" w:hAnsi="Open Sans" w:cs="Open Sans"/>
          <w:szCs w:val="22"/>
        </w:rPr>
        <w:t>3</w:t>
      </w:r>
      <w:r w:rsidRPr="00FA1C94">
        <w:rPr>
          <w:rFonts w:ascii="Open Sans" w:hAnsi="Open Sans" w:cs="Open Sans"/>
          <w:szCs w:val="22"/>
        </w:rPr>
        <w:t>. razpisne dokumentacije št. ENLJ-SPV-</w:t>
      </w:r>
      <w:r w:rsidR="00712BB1">
        <w:rPr>
          <w:rFonts w:ascii="Open Sans" w:hAnsi="Open Sans" w:cs="Open Sans"/>
          <w:szCs w:val="22"/>
        </w:rPr>
        <w:t>58</w:t>
      </w:r>
      <w:r w:rsidRPr="00FA1C94">
        <w:rPr>
          <w:rFonts w:ascii="Open Sans" w:hAnsi="Open Sans" w:cs="Open Sans"/>
          <w:szCs w:val="22"/>
        </w:rPr>
        <w:t>/2</w:t>
      </w:r>
      <w:r w:rsidR="00712BB1">
        <w:rPr>
          <w:rFonts w:ascii="Open Sans" w:hAnsi="Open Sans" w:cs="Open Sans"/>
          <w:szCs w:val="22"/>
        </w:rPr>
        <w:t>6</w:t>
      </w:r>
      <w:r w:rsidRPr="00FA1C94">
        <w:rPr>
          <w:rFonts w:ascii="Open Sans" w:hAnsi="Open Sans" w:cs="Open Sans"/>
          <w:szCs w:val="22"/>
        </w:rPr>
        <w:t>,</w:t>
      </w:r>
    </w:p>
    <w:p w14:paraId="37D8A6EF" w14:textId="6840ACFD"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 xml:space="preserve">upoštevati tehnično </w:t>
      </w:r>
      <w:r w:rsidR="002109F9">
        <w:rPr>
          <w:rFonts w:ascii="Open Sans" w:hAnsi="Open Sans" w:cs="Open Sans"/>
          <w:szCs w:val="22"/>
        </w:rPr>
        <w:t>dokumentacijo</w:t>
      </w:r>
      <w:r w:rsidRPr="00FA1C94">
        <w:rPr>
          <w:rFonts w:ascii="Open Sans" w:hAnsi="Open Sans" w:cs="Open Sans"/>
          <w:szCs w:val="22"/>
        </w:rPr>
        <w:t xml:space="preserve"> naročnika in pogodbene obveznosti izvesti skladno z zahtevami naročnika iz razpisne dokumentacije št. ENLJ-SPV-</w:t>
      </w:r>
      <w:r w:rsidR="00712BB1">
        <w:rPr>
          <w:rFonts w:ascii="Open Sans" w:hAnsi="Open Sans" w:cs="Open Sans"/>
          <w:szCs w:val="22"/>
        </w:rPr>
        <w:t>58</w:t>
      </w:r>
      <w:r w:rsidRPr="00FA1C94">
        <w:rPr>
          <w:rFonts w:ascii="Open Sans" w:hAnsi="Open Sans" w:cs="Open Sans"/>
          <w:szCs w:val="22"/>
        </w:rPr>
        <w:t>/2</w:t>
      </w:r>
      <w:r w:rsidR="00712BB1">
        <w:rPr>
          <w:rFonts w:ascii="Open Sans" w:hAnsi="Open Sans" w:cs="Open Sans"/>
          <w:szCs w:val="22"/>
        </w:rPr>
        <w:t>6</w:t>
      </w:r>
      <w:r w:rsidRPr="00FA1C94">
        <w:rPr>
          <w:rFonts w:ascii="Open Sans" w:hAnsi="Open Sans" w:cs="Open Sans"/>
          <w:szCs w:val="22"/>
        </w:rPr>
        <w:t>, sprejete ponudbe izvajalca št. ______________ z dne ______________ in ponudbe izvajalca po pogajanjih št. ______________ z dne ___________,</w:t>
      </w:r>
    </w:p>
    <w:p w14:paraId="0D88EA48"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zagotoviti vse potrebno, da bo lahko izpolnjeval vse svoje obveznosti po tej pogodbi,</w:t>
      </w:r>
    </w:p>
    <w:p w14:paraId="58907C42"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izvesti prevzete obveznosti strokovno pravilno, vestno in kakovostno, v skladu z vsemi veljavnimi tehničnimi predpisi, standardi in ob tesnem sodelovanju z naročnikom (skrbnost dobrega strokovnjaka),</w:t>
      </w:r>
    </w:p>
    <w:p w14:paraId="39FBE158"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obveščati naročnika o tekoči problematiki in nastalih situacijah, ki bi lahko vplivale na izvršitev pogodbenih obveznosti,</w:t>
      </w:r>
    </w:p>
    <w:p w14:paraId="0F00BFFE"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izvesti pogodbene storitve z delavci, strokovno usposobljenimi za opravljanje tovrstnih storitev,</w:t>
      </w:r>
    </w:p>
    <w:p w14:paraId="2AD230A4"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izvesti pogodbene storitve z zdravstveno sposobnimi delavci,</w:t>
      </w:r>
    </w:p>
    <w:p w14:paraId="5CA0D459"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 xml:space="preserve">sproti odpravljati vse pomanjkljivosti, na katere bo opozoril naročnik, </w:t>
      </w:r>
    </w:p>
    <w:p w14:paraId="20FF5332"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zagotoviti vso potrebno delovno opremo za izvedbo pogodbenih storitev,</w:t>
      </w:r>
    </w:p>
    <w:p w14:paraId="7E27581D"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opremiti delavce z osebno varovalno opremo, z osebnimi zaščitnimi sredstvi in pripomočki glede na nevarnosti za poškodbe, pri čemer mora biti na oblačilu znak (logotip) izvajalca/podizvajalca,</w:t>
      </w:r>
    </w:p>
    <w:p w14:paraId="466C3E28"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pri montaži uporabljati atestirano orodje in pregledano delovno opremo,</w:t>
      </w:r>
    </w:p>
    <w:p w14:paraId="4199547B"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dosledno voditi gradbeni dnevnik o izvedenih pogodbenih storitvah (velja za izvajalca in podizvajalce) in ga vsak dan dajati v podpis predstavniku naročnika,</w:t>
      </w:r>
    </w:p>
    <w:p w14:paraId="324AC541"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določiti terminski okvir za postavitev oz. odstranitev ter lokacijo gradbenega in delovnega odra, kar se vpiše v gradbeni dnevnik,</w:t>
      </w:r>
    </w:p>
    <w:p w14:paraId="797E2EE5"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poskrbeti, da bodo delavci izvajalca/podizvajalca vsak svoj prihod/odhod evidentirali na lokaciji naročnika,</w:t>
      </w:r>
    </w:p>
    <w:p w14:paraId="78D9F0B0" w14:textId="561C0855" w:rsid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 xml:space="preserve">zagotoviti, da bo vodja del stalno prisoten na delovišču, </w:t>
      </w:r>
    </w:p>
    <w:p w14:paraId="5BF3868C"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po uspešno končanem poskusnem obratovanju (2 dni) v roku 15 (petnajstih) koledarskih dni naročniku predati remontno poročilo o izvedenih delih (elaborat) v 3 (treh) pisnih izvodih in 1 (enem) izvodu v digitalni obliki – USB ključ,</w:t>
      </w:r>
    </w:p>
    <w:p w14:paraId="287D9761"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na delovišču imeti najmanj 1 ( eno) osebo z znanjem strokovnega nudenja prve pomoči in opremo za nudenje prve pomoči,</w:t>
      </w:r>
    </w:p>
    <w:p w14:paraId="75253B01"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lastRenderedPageBreak/>
        <w:t>na delovišču imeti najmanj 1 (eno) osebo z veljavnim izpitom za upravljanje mostnega dvigala,</w:t>
      </w:r>
    </w:p>
    <w:p w14:paraId="30557C3E" w14:textId="0DF6C456" w:rsid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voditi dnevnik o izvedenih pogodbenih storitvah,</w:t>
      </w:r>
    </w:p>
    <w:p w14:paraId="5A8C1922"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poravnati vso morebitno nastalo škodo, ki bi jo med izvajanjem pogodbenih storitev povzročil na objektu, na napravah naročnika ali tretjim osebam,</w:t>
      </w:r>
    </w:p>
    <w:p w14:paraId="4BAD198C"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zagotoviti, da bodo delavci upoštevali vse predpise naročnika o gibanju na območju objekta naročnika,</w:t>
      </w:r>
    </w:p>
    <w:p w14:paraId="4AB9F4CA" w14:textId="3A5B4D83" w:rsid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uporabljati lastno delovno opremo in pripomočke,</w:t>
      </w:r>
    </w:p>
    <w:p w14:paraId="5BB980DE" w14:textId="77777777" w:rsidR="00A96429" w:rsidRPr="00FA1C94" w:rsidRDefault="00A96429" w:rsidP="00A964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397"/>
        <w:jc w:val="both"/>
        <w:rPr>
          <w:rFonts w:ascii="Open Sans" w:hAnsi="Open Sans" w:cs="Open Sans"/>
          <w:szCs w:val="22"/>
        </w:rPr>
      </w:pPr>
    </w:p>
    <w:p w14:paraId="5AF0B68F"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zagotoviti vsa potrebna dovoljenja za delo delavcev, ki bodo izvajali pogodbene storitve na lokaciji naročnika in niso državljani Republike Slovenije,</w:t>
      </w:r>
    </w:p>
    <w:p w14:paraId="5F98693C"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sodelovati pri poskusnem obratovanju,</w:t>
      </w:r>
    </w:p>
    <w:p w14:paraId="750A021A" w14:textId="77777777" w:rsidR="00FA1C94" w:rsidRPr="00FA1C94" w:rsidRDefault="00FA1C94" w:rsidP="00E901F7">
      <w:pPr>
        <w:widowControl w:val="0"/>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Cs w:val="22"/>
        </w:rPr>
      </w:pPr>
      <w:r w:rsidRPr="00FA1C94">
        <w:rPr>
          <w:rFonts w:ascii="Open Sans" w:hAnsi="Open Sans" w:cs="Open Sans"/>
          <w:szCs w:val="22"/>
        </w:rPr>
        <w:t>na vsakem izstavljenem računu navesti številko pisnega nabavnega naročila naročnika.</w:t>
      </w:r>
    </w:p>
    <w:p w14:paraId="4C684773" w14:textId="77777777" w:rsidR="00920044" w:rsidRDefault="00920044" w:rsidP="00FF1E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5789D7EC"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5E2D6E12" w14:textId="77777777" w:rsidR="00920044" w:rsidRPr="00EF199A" w:rsidRDefault="00920044" w:rsidP="00FF1E5A">
      <w:pPr>
        <w:widowControl w:val="0"/>
        <w:numPr>
          <w:ilvl w:val="12"/>
          <w:numId w:val="0"/>
        </w:numPr>
        <w:tabs>
          <w:tab w:val="left" w:pos="-284"/>
        </w:tabs>
        <w:ind w:right="-483"/>
        <w:rPr>
          <w:rFonts w:ascii="Open Sans" w:hAnsi="Open Sans" w:cs="Open Sans"/>
          <w:b/>
        </w:rPr>
      </w:pPr>
      <w:r w:rsidRPr="00EF199A">
        <w:rPr>
          <w:rFonts w:ascii="Open Sans" w:hAnsi="Open Sans" w:cs="Open Sans"/>
          <w:b/>
        </w:rPr>
        <w:t>Obveznosti naročnika</w:t>
      </w:r>
    </w:p>
    <w:p w14:paraId="0FE4939D" w14:textId="77777777" w:rsidR="00920044" w:rsidRPr="00EF199A" w:rsidRDefault="00920044" w:rsidP="00FF1E5A">
      <w:pPr>
        <w:widowControl w:val="0"/>
        <w:jc w:val="both"/>
        <w:rPr>
          <w:rFonts w:ascii="Open Sans" w:hAnsi="Open Sans" w:cs="Open Sans"/>
        </w:rPr>
      </w:pPr>
    </w:p>
    <w:p w14:paraId="2D8519CE" w14:textId="77777777" w:rsidR="00716192" w:rsidRPr="00716192" w:rsidRDefault="00716192" w:rsidP="00FF1E5A">
      <w:pPr>
        <w:widowControl w:val="0"/>
        <w:ind w:right="-483"/>
        <w:rPr>
          <w:rFonts w:ascii="Open Sans" w:hAnsi="Open Sans" w:cs="Open Sans"/>
          <w:szCs w:val="22"/>
        </w:rPr>
      </w:pPr>
      <w:r w:rsidRPr="00716192">
        <w:rPr>
          <w:rFonts w:ascii="Open Sans" w:hAnsi="Open Sans" w:cs="Open Sans"/>
          <w:szCs w:val="22"/>
        </w:rPr>
        <w:t>V okviru izpolnjevanja svojih obveznosti po tej pogodbi je dolžan naročnik:</w:t>
      </w:r>
    </w:p>
    <w:p w14:paraId="65901640"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z izvajalcem skleniti Pisni sporazum o skupnih varnostnih ukrepih in ravnanju z okoljem v JAVNEM PODJETJU ENERGETIKA LJUBLJANA d.o.o., ki je priloga št. 3 te pogodbe, v katerem se določi skupne ukrepe za zagotavljanje varnosti in zdravja pri delu delavcev na delovišču ter določi odgovorne osebe naročnika in izvajalca,</w:t>
      </w:r>
    </w:p>
    <w:p w14:paraId="63B27635"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z izvajalcem pred začetkom izvajanja storitev določiti konkretne skupne varnostne ukrepe na delovišču,</w:t>
      </w:r>
    </w:p>
    <w:p w14:paraId="506DAABE"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z izvajalcem sodelovati, mu nuditi potrebno pomoč in dajati ustrezna navodila,</w:t>
      </w:r>
    </w:p>
    <w:p w14:paraId="1A3C0C8C"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takoj obvestiti izvajalca o nastalih okoliščinah, ki bi lahko vplivale na izpolnitev naročnikovih pogodbenih obveznosti,</w:t>
      </w:r>
    </w:p>
    <w:p w14:paraId="0CBA2251"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seznaniti izvajalca z nevarnostmi, ki so prisotne pri izvajanju predmeta te pogodbe in ga zavarovati pred njimi s tehničnimi ali/in organizacijskimi ukrepi,</w:t>
      </w:r>
    </w:p>
    <w:p w14:paraId="5BC32D87"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zagotoviti električni izklop (odklop električnih kablov) na napravah, ki so predmet obnove,</w:t>
      </w:r>
    </w:p>
    <w:p w14:paraId="69B68568"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zagotoviti obstoječe priključke za vodo, na katere se mora prilagoditi izvajalec,</w:t>
      </w:r>
    </w:p>
    <w:p w14:paraId="1A28E02B"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v prostorih naročnika zagotoviti sanitarne prostore za delavce izvajalca,</w:t>
      </w:r>
    </w:p>
    <w:p w14:paraId="2D2C8EFD"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določiti mesto skladiščenja delovne opreme in opreme/materiala za vgradnjo,</w:t>
      </w:r>
    </w:p>
    <w:p w14:paraId="217650AF"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pri morebitni večji požarni ogroženosti po poprejšnjem obvestilu izvajalca poskrbeti za izvajanje požarne straže,</w:t>
      </w:r>
    </w:p>
    <w:p w14:paraId="53021C12"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pri delih z odprtim ognjem in orodjem, ki iskri, po poprejšnjem obvestilu izvajalca poskrbeti za izvajanje požarne straže,</w:t>
      </w:r>
    </w:p>
    <w:p w14:paraId="12FBB7DB"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izvesti poskusno obratovanje,</w:t>
      </w:r>
    </w:p>
    <w:p w14:paraId="5DC913D0" w14:textId="77777777" w:rsidR="00FA1C94" w:rsidRPr="00FA1C94" w:rsidRDefault="00FA1C94" w:rsidP="00E901F7">
      <w:pPr>
        <w:widowControl w:val="0"/>
        <w:numPr>
          <w:ilvl w:val="0"/>
          <w:numId w:val="41"/>
        </w:numPr>
        <w:tabs>
          <w:tab w:val="left" w:pos="426"/>
        </w:tabs>
        <w:jc w:val="both"/>
        <w:rPr>
          <w:rFonts w:ascii="Open Sans" w:hAnsi="Open Sans" w:cs="Open Sans"/>
        </w:rPr>
      </w:pPr>
      <w:r w:rsidRPr="00FA1C94">
        <w:rPr>
          <w:rFonts w:ascii="Open Sans" w:hAnsi="Open Sans" w:cs="Open Sans"/>
        </w:rPr>
        <w:t>prevzeti tehnično dokumentacijo.</w:t>
      </w:r>
    </w:p>
    <w:p w14:paraId="09AB0170" w14:textId="77777777" w:rsidR="00716192" w:rsidRPr="00716192" w:rsidRDefault="00716192" w:rsidP="00FF1E5A">
      <w:pPr>
        <w:widowControl w:val="0"/>
        <w:tabs>
          <w:tab w:val="left" w:pos="426"/>
        </w:tabs>
        <w:jc w:val="both"/>
        <w:rPr>
          <w:rFonts w:ascii="Open Sans" w:hAnsi="Open Sans" w:cs="Open Sans"/>
          <w:szCs w:val="22"/>
        </w:rPr>
      </w:pPr>
    </w:p>
    <w:p w14:paraId="0062CA8E" w14:textId="77777777" w:rsidR="00716192" w:rsidRPr="00716192" w:rsidRDefault="00716192" w:rsidP="00FF1E5A">
      <w:pPr>
        <w:widowControl w:val="0"/>
        <w:jc w:val="both"/>
        <w:rPr>
          <w:rFonts w:ascii="Open Sans" w:hAnsi="Open Sans" w:cs="Open Sans"/>
          <w:szCs w:val="22"/>
        </w:rPr>
      </w:pPr>
      <w:r w:rsidRPr="00716192">
        <w:rPr>
          <w:rFonts w:ascii="Open Sans" w:hAnsi="Open Sans" w:cs="Open Sans"/>
          <w:szCs w:val="22"/>
        </w:rPr>
        <w:t>Vse dodatne podatke bo naročnik posredoval izvajalcu na podlagi pisne ali ustne zahteve izvajalca in lastne presoje o nujnosti zahtevanih podatkov za dokončanje pogodbenih obveznosti po tej pogodbi.</w:t>
      </w:r>
    </w:p>
    <w:p w14:paraId="69016B25" w14:textId="77777777" w:rsidR="00716192" w:rsidRPr="00716192" w:rsidRDefault="00716192" w:rsidP="00FF1E5A">
      <w:pPr>
        <w:widowControl w:val="0"/>
        <w:tabs>
          <w:tab w:val="left" w:pos="1418"/>
          <w:tab w:val="left" w:pos="1702"/>
        </w:tabs>
        <w:jc w:val="both"/>
        <w:rPr>
          <w:rFonts w:ascii="Open Sans" w:hAnsi="Open Sans" w:cs="Open Sans"/>
          <w:szCs w:val="22"/>
        </w:rPr>
      </w:pPr>
    </w:p>
    <w:p w14:paraId="7678682B" w14:textId="083A2CA5" w:rsidR="00716192" w:rsidRDefault="00716192" w:rsidP="00FF1E5A">
      <w:pPr>
        <w:widowControl w:val="0"/>
        <w:jc w:val="both"/>
        <w:rPr>
          <w:rFonts w:ascii="Open Sans" w:hAnsi="Open Sans" w:cs="Open Sans"/>
          <w:szCs w:val="22"/>
        </w:rPr>
      </w:pPr>
      <w:r w:rsidRPr="00716192">
        <w:rPr>
          <w:rFonts w:ascii="Open Sans" w:hAnsi="Open Sans" w:cs="Open Sans"/>
          <w:szCs w:val="22"/>
        </w:rPr>
        <w:t xml:space="preserve">Pogodbeni stranki se obvezujeta ravnati kot dobra gospodarstvenika in storiti vse, kar je potrebno za izvršitev predmeta pogodbe. </w:t>
      </w:r>
    </w:p>
    <w:p w14:paraId="16AF60A5" w14:textId="1B0357F0" w:rsidR="00FA1C94" w:rsidRDefault="00FA1C94" w:rsidP="00FF1E5A">
      <w:pPr>
        <w:widowControl w:val="0"/>
        <w:jc w:val="both"/>
        <w:rPr>
          <w:rFonts w:ascii="Open Sans" w:hAnsi="Open Sans" w:cs="Open Sans"/>
          <w:szCs w:val="22"/>
        </w:rPr>
      </w:pPr>
    </w:p>
    <w:p w14:paraId="6A515C70" w14:textId="77777777" w:rsidR="00A96429" w:rsidRDefault="00A96429" w:rsidP="00FF1E5A">
      <w:pPr>
        <w:widowControl w:val="0"/>
        <w:jc w:val="both"/>
        <w:rPr>
          <w:rFonts w:ascii="Open Sans" w:hAnsi="Open Sans" w:cs="Open Sans"/>
          <w:szCs w:val="22"/>
        </w:rPr>
      </w:pPr>
    </w:p>
    <w:p w14:paraId="7DD112DC" w14:textId="77777777" w:rsidR="00FA1C94" w:rsidRPr="00EF199A" w:rsidRDefault="00FA1C94" w:rsidP="00FF1E5A">
      <w:pPr>
        <w:pStyle w:val="Odstavekseznama"/>
        <w:widowControl w:val="0"/>
        <w:numPr>
          <w:ilvl w:val="0"/>
          <w:numId w:val="18"/>
        </w:numPr>
        <w:jc w:val="center"/>
        <w:rPr>
          <w:rFonts w:ascii="Open Sans" w:hAnsi="Open Sans" w:cs="Open Sans"/>
          <w:b/>
          <w:bCs/>
        </w:rPr>
      </w:pPr>
      <w:r>
        <w:rPr>
          <w:rFonts w:ascii="Open Sans" w:hAnsi="Open Sans" w:cs="Open Sans"/>
          <w:b/>
          <w:bCs/>
        </w:rPr>
        <w:t xml:space="preserve">    </w:t>
      </w:r>
      <w:r w:rsidRPr="00EF199A">
        <w:rPr>
          <w:rFonts w:ascii="Open Sans" w:hAnsi="Open Sans" w:cs="Open Sans"/>
          <w:b/>
          <w:bCs/>
        </w:rPr>
        <w:t>ZAGOTAVLJANJE VARNOSTI NA DELOVIŠČU</w:t>
      </w:r>
    </w:p>
    <w:p w14:paraId="58CD75D6" w14:textId="77777777" w:rsidR="00FA1C94" w:rsidRPr="00EF199A" w:rsidRDefault="00FA1C94" w:rsidP="00FF1E5A">
      <w:pPr>
        <w:widowControl w:val="0"/>
        <w:tabs>
          <w:tab w:val="left" w:pos="567"/>
          <w:tab w:val="left" w:pos="1418"/>
          <w:tab w:val="left" w:pos="1702"/>
        </w:tabs>
        <w:jc w:val="both"/>
        <w:rPr>
          <w:rFonts w:ascii="Open Sans" w:hAnsi="Open Sans" w:cs="Open Sans"/>
          <w:b/>
          <w:bCs/>
        </w:rPr>
      </w:pPr>
    </w:p>
    <w:p w14:paraId="5D2E6C94" w14:textId="77777777" w:rsidR="00FA1C94" w:rsidRPr="00EF199A" w:rsidRDefault="00FA1C94" w:rsidP="00FF1E5A">
      <w:pPr>
        <w:widowControl w:val="0"/>
        <w:numPr>
          <w:ilvl w:val="0"/>
          <w:numId w:val="15"/>
        </w:numPr>
        <w:rPr>
          <w:rFonts w:ascii="Open Sans" w:hAnsi="Open Sans" w:cs="Open Sans"/>
        </w:rPr>
      </w:pPr>
      <w:r w:rsidRPr="00EF199A">
        <w:rPr>
          <w:rFonts w:ascii="Open Sans" w:hAnsi="Open Sans" w:cs="Open Sans"/>
        </w:rPr>
        <w:t>člen</w:t>
      </w:r>
    </w:p>
    <w:p w14:paraId="590861CD" w14:textId="77777777" w:rsidR="00FA1C94" w:rsidRPr="00EF199A" w:rsidRDefault="00FA1C94" w:rsidP="00FF1E5A">
      <w:pPr>
        <w:widowControl w:val="0"/>
        <w:tabs>
          <w:tab w:val="left" w:pos="567"/>
          <w:tab w:val="left" w:pos="1418"/>
          <w:tab w:val="left" w:pos="1702"/>
        </w:tabs>
        <w:jc w:val="both"/>
        <w:rPr>
          <w:rFonts w:ascii="Open Sans" w:hAnsi="Open Sans" w:cs="Open Sans"/>
          <w:bCs/>
        </w:rPr>
      </w:pPr>
    </w:p>
    <w:p w14:paraId="319CCEDD" w14:textId="77777777" w:rsidR="00FA1C94" w:rsidRPr="00EF199A" w:rsidRDefault="00FA1C94" w:rsidP="00FF1E5A">
      <w:pPr>
        <w:widowControl w:val="0"/>
        <w:tabs>
          <w:tab w:val="left" w:pos="709"/>
          <w:tab w:val="left" w:pos="1702"/>
        </w:tabs>
        <w:jc w:val="both"/>
        <w:rPr>
          <w:rFonts w:ascii="Open Sans" w:hAnsi="Open Sans" w:cs="Open Sans"/>
        </w:rPr>
      </w:pPr>
      <w:r w:rsidRPr="00EF199A">
        <w:rPr>
          <w:rFonts w:ascii="Open Sans" w:hAnsi="Open Sans" w:cs="Open Sans"/>
        </w:rPr>
        <w:t xml:space="preserve">Izvajalec in naročnik morata pred začetkom izvajanja storitev skleniti Pisni sporazum o skupnih </w:t>
      </w:r>
      <w:r w:rsidRPr="00EF199A">
        <w:rPr>
          <w:rFonts w:ascii="Open Sans" w:hAnsi="Open Sans" w:cs="Open Sans"/>
        </w:rPr>
        <w:lastRenderedPageBreak/>
        <w:t>varnostnih ukrepih in ravnanju z okoljem v JAVNEM PODJETJU ENERGETIKA LJUBLJANA d. o. o., ki je kot priloga št. 3 sestavni del te pogodbe (v nadaljevanju: Pisni sporazum).</w:t>
      </w:r>
    </w:p>
    <w:p w14:paraId="67B8C282" w14:textId="77777777" w:rsidR="00FA1C94" w:rsidRPr="00EF199A" w:rsidRDefault="00FA1C94" w:rsidP="00FF1E5A">
      <w:pPr>
        <w:widowControl w:val="0"/>
        <w:tabs>
          <w:tab w:val="left" w:pos="709"/>
          <w:tab w:val="left" w:pos="1702"/>
        </w:tabs>
        <w:jc w:val="both"/>
        <w:rPr>
          <w:rFonts w:ascii="Open Sans" w:hAnsi="Open Sans" w:cs="Open Sans"/>
        </w:rPr>
      </w:pPr>
    </w:p>
    <w:p w14:paraId="360AE758" w14:textId="77777777" w:rsidR="00FA1C94" w:rsidRPr="00EF199A" w:rsidRDefault="00FA1C94" w:rsidP="00FF1E5A">
      <w:pPr>
        <w:widowControl w:val="0"/>
        <w:tabs>
          <w:tab w:val="left" w:pos="709"/>
          <w:tab w:val="left" w:pos="1702"/>
        </w:tabs>
        <w:jc w:val="both"/>
        <w:rPr>
          <w:rFonts w:ascii="Open Sans" w:hAnsi="Open Sans" w:cs="Open Sans"/>
        </w:rPr>
      </w:pPr>
      <w:r w:rsidRPr="00EF199A">
        <w:rPr>
          <w:rFonts w:ascii="Open Sans" w:hAnsi="Open Sans" w:cs="Open Sans"/>
        </w:rPr>
        <w:t xml:space="preserve">Odgovorne osebe izvajalca in naročnika iz Pisnega sporazuma se sestanejo pred začetkom izvajanja storitev in določijo konkretne skupne varnostne ukrepe na osnovi ugotovljenih nevarnosti za varnost in zdravje delavcev pri morebitnem medsebojnem ogrožanju iz priloge Pisnega sporazuma. </w:t>
      </w:r>
    </w:p>
    <w:p w14:paraId="5B59E6F2" w14:textId="77777777" w:rsidR="00FA1C94" w:rsidRPr="00EF199A" w:rsidRDefault="00FA1C94" w:rsidP="00FF1E5A">
      <w:pPr>
        <w:widowControl w:val="0"/>
        <w:tabs>
          <w:tab w:val="left" w:pos="709"/>
          <w:tab w:val="left" w:pos="1702"/>
        </w:tabs>
        <w:jc w:val="both"/>
        <w:rPr>
          <w:rFonts w:ascii="Open Sans" w:hAnsi="Open Sans" w:cs="Open Sans"/>
        </w:rPr>
      </w:pPr>
    </w:p>
    <w:p w14:paraId="22FDB2CC" w14:textId="77777777" w:rsidR="00FA1C94" w:rsidRPr="00EF199A" w:rsidRDefault="00FA1C94" w:rsidP="00FF1E5A">
      <w:pPr>
        <w:widowControl w:val="0"/>
        <w:tabs>
          <w:tab w:val="left" w:pos="709"/>
          <w:tab w:val="left" w:pos="1702"/>
        </w:tabs>
        <w:jc w:val="both"/>
        <w:rPr>
          <w:rFonts w:ascii="Open Sans" w:hAnsi="Open Sans" w:cs="Open Sans"/>
        </w:rPr>
      </w:pPr>
      <w:r w:rsidRPr="00EF199A">
        <w:rPr>
          <w:rFonts w:ascii="Open Sans" w:hAnsi="Open Sans" w:cs="Open Sans"/>
        </w:rPr>
        <w:t>Pogodbeni stranki soglašata:</w:t>
      </w:r>
    </w:p>
    <w:p w14:paraId="79C110A0" w14:textId="77777777" w:rsidR="00FA1C94" w:rsidRPr="00EF199A" w:rsidRDefault="00FA1C94" w:rsidP="00E901F7">
      <w:pPr>
        <w:widowControl w:val="0"/>
        <w:numPr>
          <w:ilvl w:val="0"/>
          <w:numId w:val="42"/>
        </w:numPr>
        <w:tabs>
          <w:tab w:val="left" w:pos="709"/>
          <w:tab w:val="left" w:pos="1702"/>
        </w:tabs>
        <w:jc w:val="both"/>
        <w:rPr>
          <w:rFonts w:ascii="Open Sans" w:hAnsi="Open Sans" w:cs="Open Sans"/>
        </w:rPr>
      </w:pPr>
      <w:r w:rsidRPr="00EF199A">
        <w:rPr>
          <w:rFonts w:ascii="Open Sans" w:hAnsi="Open Sans" w:cs="Open Sans"/>
        </w:rPr>
        <w:t>da bosta pri izvajanju storitev spoštovali določila tega Pisnega sporazuma.</w:t>
      </w:r>
    </w:p>
    <w:p w14:paraId="7EA7C621" w14:textId="77777777" w:rsidR="00FA1C94" w:rsidRPr="00EF199A" w:rsidRDefault="00FA1C94" w:rsidP="00E901F7">
      <w:pPr>
        <w:widowControl w:val="0"/>
        <w:numPr>
          <w:ilvl w:val="0"/>
          <w:numId w:val="42"/>
        </w:numPr>
        <w:tabs>
          <w:tab w:val="left" w:pos="709"/>
          <w:tab w:val="left" w:pos="1702"/>
        </w:tabs>
        <w:jc w:val="both"/>
        <w:rPr>
          <w:rFonts w:ascii="Open Sans" w:hAnsi="Open Sans" w:cs="Open Sans"/>
        </w:rPr>
      </w:pPr>
      <w:r w:rsidRPr="00EF199A">
        <w:rPr>
          <w:rFonts w:ascii="Open Sans" w:hAnsi="Open Sans" w:cs="Open Sans"/>
        </w:rPr>
        <w:t xml:space="preserve">da za zagotavljanje usklajenega izvajanja ukrepov na skupnem delovišču, določata odgovorno osebo naročnika, ki bo odgovorna za »Izvajanje ukrepov VPD in okoljske politike - Naročnik« in bo določena s Pisnim sporazumom, točka 3.1. Določitev odgovornih oseb na delovišču. </w:t>
      </w:r>
    </w:p>
    <w:p w14:paraId="0568D182" w14:textId="77777777" w:rsidR="00FA1C94" w:rsidRPr="00EF199A" w:rsidRDefault="00FA1C94" w:rsidP="00FF1E5A">
      <w:pPr>
        <w:widowControl w:val="0"/>
        <w:tabs>
          <w:tab w:val="left" w:pos="709"/>
          <w:tab w:val="left" w:pos="1702"/>
        </w:tabs>
        <w:jc w:val="both"/>
        <w:rPr>
          <w:rFonts w:ascii="Open Sans" w:hAnsi="Open Sans" w:cs="Open Sans"/>
        </w:rPr>
      </w:pPr>
    </w:p>
    <w:p w14:paraId="213A22E6" w14:textId="77777777" w:rsidR="00FA1C94" w:rsidRPr="00EF199A" w:rsidRDefault="00FA1C94" w:rsidP="00FF1E5A">
      <w:pPr>
        <w:widowControl w:val="0"/>
        <w:tabs>
          <w:tab w:val="left" w:pos="709"/>
          <w:tab w:val="left" w:pos="1702"/>
        </w:tabs>
        <w:jc w:val="both"/>
        <w:rPr>
          <w:rFonts w:ascii="Open Sans" w:hAnsi="Open Sans" w:cs="Open Sans"/>
        </w:rPr>
      </w:pPr>
      <w:r w:rsidRPr="00EF199A">
        <w:rPr>
          <w:rFonts w:ascii="Open Sans" w:hAnsi="Open Sans" w:cs="Open Sans"/>
        </w:rPr>
        <w:t>Pogodbeni stranki sporazuma soglašata, da brez podpisanega Pisnega sporazuma ni dovoljen začetek izvedbe storitev.</w:t>
      </w:r>
    </w:p>
    <w:p w14:paraId="4E598DA6" w14:textId="77777777" w:rsidR="00FA1C94" w:rsidRPr="00EF199A" w:rsidRDefault="00FA1C94" w:rsidP="00FF1E5A">
      <w:pPr>
        <w:widowControl w:val="0"/>
        <w:tabs>
          <w:tab w:val="left" w:pos="709"/>
          <w:tab w:val="left" w:pos="1702"/>
        </w:tabs>
        <w:jc w:val="both"/>
        <w:rPr>
          <w:rFonts w:ascii="Open Sans" w:hAnsi="Open Sans" w:cs="Open Sans"/>
        </w:rPr>
      </w:pPr>
    </w:p>
    <w:p w14:paraId="5C9BE6B4" w14:textId="4FEDFE3E" w:rsidR="00FA1C94" w:rsidRDefault="00FA1C94" w:rsidP="00FF1E5A">
      <w:pPr>
        <w:widowControl w:val="0"/>
        <w:tabs>
          <w:tab w:val="left" w:pos="709"/>
          <w:tab w:val="left" w:pos="1702"/>
        </w:tabs>
        <w:spacing w:after="160"/>
        <w:jc w:val="both"/>
        <w:rPr>
          <w:rFonts w:ascii="Open Sans" w:hAnsi="Open Sans" w:cs="Open Sans"/>
        </w:rPr>
      </w:pPr>
      <w:r w:rsidRPr="00EF199A">
        <w:rPr>
          <w:rFonts w:ascii="Open Sans" w:hAnsi="Open Sans" w:cs="Open Sans"/>
        </w:rPr>
        <w:t xml:space="preserve">Za morebitne nezgode oziroma nesreče, ki se pripetijo delavcem izvajalca odgovarja izvajalec, naročnik pa le, če pride do nezgode oziroma nesreče zaradi okoliščin, za katere je naročnik neposredno odgovoren. V primeru nezgode oziroma nesreče bo sestavljen zapisnik, ki ga podpišejo priče ter predstavnika naročnika in izvajalca, ki sta </w:t>
      </w:r>
      <w:r w:rsidRPr="00807EFB">
        <w:rPr>
          <w:rFonts w:ascii="Open Sans" w:hAnsi="Open Sans" w:cs="Open Sans"/>
        </w:rPr>
        <w:t>določena v 2</w:t>
      </w:r>
      <w:r w:rsidR="00F604B1">
        <w:rPr>
          <w:rFonts w:ascii="Open Sans" w:hAnsi="Open Sans" w:cs="Open Sans"/>
        </w:rPr>
        <w:t>5</w:t>
      </w:r>
      <w:r w:rsidRPr="00807EFB">
        <w:rPr>
          <w:rFonts w:ascii="Open Sans" w:hAnsi="Open Sans" w:cs="Open Sans"/>
        </w:rPr>
        <w:t>. členu</w:t>
      </w:r>
      <w:r w:rsidRPr="00EF199A">
        <w:rPr>
          <w:rFonts w:ascii="Open Sans" w:hAnsi="Open Sans" w:cs="Open Sans"/>
        </w:rPr>
        <w:t xml:space="preserve"> </w:t>
      </w:r>
      <w:r>
        <w:rPr>
          <w:rFonts w:ascii="Open Sans" w:hAnsi="Open Sans" w:cs="Open Sans"/>
        </w:rPr>
        <w:t>te pogodbe</w:t>
      </w:r>
      <w:r w:rsidRPr="00EF199A">
        <w:rPr>
          <w:rFonts w:ascii="Open Sans" w:hAnsi="Open Sans" w:cs="Open Sans"/>
        </w:rPr>
        <w:t>.</w:t>
      </w:r>
    </w:p>
    <w:p w14:paraId="50039C04" w14:textId="77777777" w:rsidR="002840E8" w:rsidRDefault="002840E8" w:rsidP="00FF1E5A">
      <w:pPr>
        <w:widowControl w:val="0"/>
        <w:tabs>
          <w:tab w:val="left" w:pos="709"/>
          <w:tab w:val="left" w:pos="1702"/>
        </w:tabs>
        <w:spacing w:after="160"/>
        <w:jc w:val="both"/>
        <w:rPr>
          <w:rFonts w:ascii="Open Sans" w:hAnsi="Open Sans" w:cs="Open Sans"/>
        </w:rPr>
      </w:pPr>
    </w:p>
    <w:p w14:paraId="37A3F152" w14:textId="0E0FED8A" w:rsidR="002232C0" w:rsidRPr="00523BFA" w:rsidRDefault="00D654DE" w:rsidP="002232C0">
      <w:pPr>
        <w:pStyle w:val="Odstavekseznama"/>
        <w:widowControl w:val="0"/>
        <w:numPr>
          <w:ilvl w:val="0"/>
          <w:numId w:val="18"/>
        </w:numPr>
        <w:jc w:val="center"/>
        <w:rPr>
          <w:rFonts w:ascii="Open Sans" w:hAnsi="Open Sans" w:cs="Open Sans"/>
          <w:b/>
          <w:bCs/>
        </w:rPr>
      </w:pPr>
      <w:r>
        <w:rPr>
          <w:rFonts w:ascii="Open Sans" w:hAnsi="Open Sans" w:cs="Open Sans"/>
          <w:b/>
          <w:bCs/>
        </w:rPr>
        <w:t xml:space="preserve">    </w:t>
      </w:r>
      <w:r w:rsidR="002232C0" w:rsidRPr="00523BFA">
        <w:rPr>
          <w:rFonts w:ascii="Open Sans" w:hAnsi="Open Sans" w:cs="Open Sans"/>
          <w:b/>
          <w:bCs/>
        </w:rPr>
        <w:t xml:space="preserve">ZAVAROVANJE </w:t>
      </w:r>
    </w:p>
    <w:p w14:paraId="276DB9D9" w14:textId="77777777" w:rsidR="002232C0" w:rsidRPr="00796D15" w:rsidRDefault="002232C0" w:rsidP="002232C0">
      <w:pPr>
        <w:keepNext/>
        <w:keepLines/>
        <w:jc w:val="both"/>
        <w:rPr>
          <w:rFonts w:ascii="Tahoma" w:hAnsi="Tahoma" w:cs="Tahoma"/>
          <w:sz w:val="22"/>
          <w:szCs w:val="22"/>
        </w:rPr>
      </w:pPr>
    </w:p>
    <w:p w14:paraId="377F7241" w14:textId="77777777" w:rsidR="002232C0" w:rsidRPr="00A9670B" w:rsidRDefault="002232C0" w:rsidP="002232C0">
      <w:pPr>
        <w:widowControl w:val="0"/>
        <w:numPr>
          <w:ilvl w:val="0"/>
          <w:numId w:val="15"/>
        </w:numPr>
        <w:rPr>
          <w:rFonts w:ascii="Open Sans" w:hAnsi="Open Sans" w:cs="Open Sans"/>
          <w:color w:val="000000"/>
        </w:rPr>
      </w:pPr>
      <w:r w:rsidRPr="00A9670B">
        <w:rPr>
          <w:rFonts w:ascii="Open Sans" w:hAnsi="Open Sans" w:cs="Open Sans"/>
          <w:color w:val="000000"/>
        </w:rPr>
        <w:t xml:space="preserve"> člen</w:t>
      </w:r>
    </w:p>
    <w:p w14:paraId="2F4EF8D6" w14:textId="77777777" w:rsidR="002232C0" w:rsidRPr="00796D15" w:rsidRDefault="002232C0" w:rsidP="002232C0">
      <w:pPr>
        <w:keepNext/>
        <w:keepLines/>
        <w:jc w:val="both"/>
        <w:rPr>
          <w:rFonts w:ascii="Tahoma" w:hAnsi="Tahoma" w:cs="Tahoma"/>
          <w:sz w:val="22"/>
          <w:szCs w:val="22"/>
        </w:rPr>
      </w:pPr>
    </w:p>
    <w:p w14:paraId="03ACFFB0" w14:textId="77777777" w:rsidR="002232C0" w:rsidRPr="00A9670B" w:rsidRDefault="002232C0" w:rsidP="002232C0">
      <w:pPr>
        <w:widowControl w:val="0"/>
        <w:jc w:val="both"/>
        <w:rPr>
          <w:rFonts w:ascii="Open Sans" w:hAnsi="Open Sans" w:cs="Open Sans"/>
        </w:rPr>
      </w:pPr>
      <w:r w:rsidRPr="00A9670B">
        <w:rPr>
          <w:rFonts w:ascii="Open Sans" w:hAnsi="Open Sans" w:cs="Open Sans"/>
        </w:rPr>
        <w:t>Izvajalec mora imeti obvezno zavarovano svojo odgovornost za škodo, ki bi utegnila nastati naročniku in tretjim osebam v zvezi z opravljanjem njegove dejavnosti</w:t>
      </w:r>
      <w:r w:rsidRPr="00A9670B">
        <w:rPr>
          <w:rFonts w:ascii="Open Sans" w:hAnsi="Open Sans" w:cs="Open Sans"/>
          <w:bCs/>
          <w:iCs/>
        </w:rPr>
        <w:t>, in mora kriti škodo zaradi malomarnosti, napake ali opustitve dolžnosti izvajalca in pri njem zaposlenih, vse v skladu z določili veljavnega zakona, ki ureja gradnjo,</w:t>
      </w:r>
      <w:r w:rsidRPr="00A9670B">
        <w:rPr>
          <w:rFonts w:ascii="Open Sans" w:hAnsi="Open Sans" w:cs="Open Sans"/>
        </w:rPr>
        <w:t xml:space="preserve"> ves čas veljavnosti te pogodbe. </w:t>
      </w:r>
    </w:p>
    <w:p w14:paraId="1ED9C387" w14:textId="77777777" w:rsidR="002232C0" w:rsidRPr="00A9670B" w:rsidRDefault="002232C0" w:rsidP="002232C0">
      <w:pPr>
        <w:widowControl w:val="0"/>
        <w:jc w:val="both"/>
        <w:rPr>
          <w:rFonts w:ascii="Open Sans" w:hAnsi="Open Sans" w:cs="Open Sans"/>
        </w:rPr>
      </w:pPr>
    </w:p>
    <w:p w14:paraId="232EDB8D" w14:textId="6741F154" w:rsidR="002232C0" w:rsidRDefault="002232C0" w:rsidP="002232C0">
      <w:pPr>
        <w:widowControl w:val="0"/>
        <w:jc w:val="both"/>
        <w:rPr>
          <w:rFonts w:ascii="Open Sans" w:hAnsi="Open Sans" w:cs="Open Sans"/>
        </w:rPr>
      </w:pPr>
      <w:r w:rsidRPr="00A9670B">
        <w:rPr>
          <w:rFonts w:ascii="Open Sans" w:hAnsi="Open Sans" w:cs="Open Sans"/>
        </w:rPr>
        <w:t>Izvajalec je dolžan ažurirati zavarovalno polico in o spremembah sproti obveščati naročnika.</w:t>
      </w:r>
    </w:p>
    <w:p w14:paraId="67D40E23" w14:textId="4D2F40C3" w:rsidR="00B373ED" w:rsidRDefault="00B373ED" w:rsidP="002232C0">
      <w:pPr>
        <w:widowControl w:val="0"/>
        <w:jc w:val="both"/>
        <w:rPr>
          <w:rFonts w:ascii="Open Sans" w:hAnsi="Open Sans" w:cs="Open Sans"/>
        </w:rPr>
      </w:pPr>
    </w:p>
    <w:p w14:paraId="35BF1381" w14:textId="77777777" w:rsidR="00B373ED" w:rsidRPr="00474BF6" w:rsidRDefault="00B373ED" w:rsidP="00B373ED">
      <w:pPr>
        <w:pStyle w:val="Odstavekseznama"/>
        <w:widowControl w:val="0"/>
        <w:numPr>
          <w:ilvl w:val="0"/>
          <w:numId w:val="18"/>
        </w:numPr>
        <w:jc w:val="center"/>
        <w:rPr>
          <w:rFonts w:ascii="Open Sans" w:hAnsi="Open Sans" w:cs="Open Sans"/>
          <w:b/>
          <w:bCs/>
        </w:rPr>
      </w:pPr>
      <w:r w:rsidRPr="00474BF6">
        <w:rPr>
          <w:rFonts w:ascii="Open Sans" w:hAnsi="Open Sans" w:cs="Open Sans"/>
          <w:b/>
          <w:bCs/>
        </w:rPr>
        <w:t>FINANČNO ZAVAROVANJE</w:t>
      </w:r>
    </w:p>
    <w:p w14:paraId="7E5C1879" w14:textId="77777777" w:rsidR="00B373ED" w:rsidRPr="00474BF6" w:rsidRDefault="00B373ED" w:rsidP="00B373ED">
      <w:pPr>
        <w:widowControl w:val="0"/>
        <w:ind w:left="720"/>
        <w:rPr>
          <w:rFonts w:ascii="Tahoma" w:hAnsi="Tahoma" w:cs="Tahoma"/>
          <w:b/>
          <w:sz w:val="22"/>
          <w:szCs w:val="22"/>
        </w:rPr>
      </w:pPr>
    </w:p>
    <w:p w14:paraId="2E23C747" w14:textId="77777777" w:rsidR="00B373ED" w:rsidRPr="00474BF6" w:rsidRDefault="00B373ED" w:rsidP="00B373ED">
      <w:pPr>
        <w:widowControl w:val="0"/>
        <w:numPr>
          <w:ilvl w:val="0"/>
          <w:numId w:val="15"/>
        </w:numPr>
        <w:tabs>
          <w:tab w:val="num" w:pos="426"/>
        </w:tabs>
        <w:ind w:left="424" w:hanging="426"/>
        <w:jc w:val="center"/>
        <w:rPr>
          <w:rFonts w:ascii="Open Sans" w:hAnsi="Open Sans" w:cs="Open Sans"/>
        </w:rPr>
      </w:pPr>
      <w:r w:rsidRPr="00474BF6">
        <w:rPr>
          <w:rFonts w:ascii="Open Sans" w:hAnsi="Open Sans" w:cs="Open Sans"/>
        </w:rPr>
        <w:t>člen</w:t>
      </w:r>
    </w:p>
    <w:p w14:paraId="2DA0C93C" w14:textId="77777777" w:rsidR="00B373ED" w:rsidRPr="00474BF6" w:rsidRDefault="00B373ED" w:rsidP="00B373ED">
      <w:pPr>
        <w:widowControl w:val="0"/>
        <w:suppressAutoHyphens/>
        <w:jc w:val="both"/>
        <w:rPr>
          <w:rFonts w:ascii="Tahoma" w:hAnsi="Tahoma" w:cs="Tahoma"/>
          <w:sz w:val="22"/>
          <w:szCs w:val="22"/>
          <w:lang w:eastAsia="ar-SA"/>
        </w:rPr>
      </w:pPr>
    </w:p>
    <w:p w14:paraId="0C54BF7E" w14:textId="77777777" w:rsidR="00B373ED" w:rsidRPr="00474BF6" w:rsidRDefault="00B373ED" w:rsidP="00B373ED">
      <w:pPr>
        <w:widowControl w:val="0"/>
        <w:tabs>
          <w:tab w:val="left" w:pos="709"/>
          <w:tab w:val="left" w:pos="1702"/>
        </w:tabs>
        <w:jc w:val="both"/>
        <w:rPr>
          <w:rFonts w:ascii="Open Sans" w:hAnsi="Open Sans" w:cs="Open Sans"/>
        </w:rPr>
      </w:pPr>
      <w:r w:rsidRPr="00474BF6">
        <w:rPr>
          <w:rFonts w:ascii="Open Sans" w:hAnsi="Open Sans" w:cs="Open Sans"/>
        </w:rPr>
        <w:t>Izvajalec se obvezuje, da bo, ob sklenitvi pogodbe, naročniku predložil podpisano in žigosano bianko menico z izpolnjeno, podpisano in žigosano menično izjavo za zavarovanje dobre izvedbe pogodbenih obveznosti (skladno z vzorcem iz razpisne dokumentacije v nadaljevanju: finančno zavarovanje za zavarovanje dobre izvedbe pogodbenih obveznosti) v višini 10% (deset odstotkov), pogodbene vrednosti v EUR z DDV, z dobo veljavnosti še najmanj 60 (šestdeset) dni po preteku veljavnosti pogodbe, v nasprotnem primeru se šteje, da ta pogodba ni bila nikoli sklenjena.</w:t>
      </w:r>
    </w:p>
    <w:p w14:paraId="2A42FD32" w14:textId="77777777" w:rsidR="00B373ED" w:rsidRPr="00474BF6" w:rsidRDefault="00B373ED" w:rsidP="00B373ED">
      <w:pPr>
        <w:widowControl w:val="0"/>
        <w:tabs>
          <w:tab w:val="left" w:pos="709"/>
          <w:tab w:val="left" w:pos="1702"/>
        </w:tabs>
        <w:jc w:val="both"/>
        <w:rPr>
          <w:rFonts w:ascii="Open Sans" w:hAnsi="Open Sans" w:cs="Open Sans"/>
        </w:rPr>
      </w:pPr>
    </w:p>
    <w:p w14:paraId="66F83862" w14:textId="77777777" w:rsidR="00B373ED" w:rsidRPr="00474BF6" w:rsidRDefault="00B373ED" w:rsidP="00B373ED">
      <w:pPr>
        <w:widowControl w:val="0"/>
        <w:tabs>
          <w:tab w:val="left" w:pos="709"/>
          <w:tab w:val="left" w:pos="1702"/>
        </w:tabs>
        <w:jc w:val="both"/>
        <w:rPr>
          <w:rFonts w:ascii="Open Sans" w:hAnsi="Open Sans" w:cs="Open Sans"/>
        </w:rPr>
      </w:pPr>
      <w:r w:rsidRPr="00474BF6">
        <w:rPr>
          <w:rFonts w:ascii="Open Sans" w:hAnsi="Open Sans" w:cs="Open Sans"/>
        </w:rPr>
        <w:t>Finančno zavarovanje za zavarovanje dobre izvedbe pogodbenih obveznosti se nanaša na vse po tej pogodbi izvedena pogodbena dela. V primeru, da naročnik unovči finančno zavarovanje za zavarovanje dobre izvedbe pogodbenih obveznosti, mora izvajalec nemudoma dostaviti novo finančno zavarovanje za zavarovanje dobre izvedbe pogodbenih obveznosti.</w:t>
      </w:r>
    </w:p>
    <w:p w14:paraId="5B9803E8" w14:textId="77777777" w:rsidR="00B373ED" w:rsidRPr="00474BF6" w:rsidRDefault="00B373ED" w:rsidP="00B373ED">
      <w:pPr>
        <w:widowControl w:val="0"/>
        <w:tabs>
          <w:tab w:val="left" w:pos="709"/>
          <w:tab w:val="left" w:pos="1702"/>
        </w:tabs>
        <w:jc w:val="both"/>
        <w:rPr>
          <w:rFonts w:ascii="Open Sans" w:hAnsi="Open Sans" w:cs="Open Sans"/>
        </w:rPr>
      </w:pPr>
    </w:p>
    <w:p w14:paraId="705A414D" w14:textId="35851A0C" w:rsidR="00B373ED" w:rsidRPr="00474BF6" w:rsidRDefault="00B373ED" w:rsidP="002840E8">
      <w:pPr>
        <w:widowControl w:val="0"/>
        <w:tabs>
          <w:tab w:val="left" w:pos="709"/>
          <w:tab w:val="left" w:pos="1702"/>
        </w:tabs>
        <w:jc w:val="both"/>
        <w:rPr>
          <w:rFonts w:ascii="Tahoma" w:hAnsi="Tahoma" w:cs="Tahoma"/>
          <w:sz w:val="22"/>
        </w:rPr>
      </w:pPr>
      <w:r w:rsidRPr="00474BF6">
        <w:rPr>
          <w:rFonts w:ascii="Open Sans" w:hAnsi="Open Sans" w:cs="Open Sans"/>
        </w:rPr>
        <w:t xml:space="preserve">V kolikor izvajalec ne bo izpolnjeval svojih pogodbenih obveznosti, lahko naročnik unovči finančno zavarovanje za zavarovanje dobre izvedbe pogodbenih obveznosti in odstopi od pogodbe, brez </w:t>
      </w:r>
      <w:r w:rsidRPr="00474BF6">
        <w:rPr>
          <w:rFonts w:ascii="Open Sans" w:hAnsi="Open Sans" w:cs="Open Sans"/>
        </w:rPr>
        <w:lastRenderedPageBreak/>
        <w:t>kakršnekoli obveznosti do izvajalca. Naročnik bo pred unovčenjem finančnega zavarovanja za zavarovanje dobre izvedbe pogodbenih obveznosti izvajalca pisno pozval k izpolnitvi pogodbenih obveznosti in mu določil rok za izpolnitev.</w:t>
      </w:r>
    </w:p>
    <w:p w14:paraId="51880827" w14:textId="77777777" w:rsidR="00B373ED" w:rsidRPr="00474BF6" w:rsidRDefault="00B373ED" w:rsidP="00B373ED">
      <w:pPr>
        <w:widowControl w:val="0"/>
        <w:numPr>
          <w:ilvl w:val="0"/>
          <w:numId w:val="15"/>
        </w:numPr>
        <w:tabs>
          <w:tab w:val="num" w:pos="426"/>
        </w:tabs>
        <w:ind w:left="424" w:hanging="426"/>
        <w:jc w:val="center"/>
        <w:rPr>
          <w:rFonts w:ascii="Open Sans" w:hAnsi="Open Sans" w:cs="Open Sans"/>
        </w:rPr>
      </w:pPr>
      <w:r w:rsidRPr="00474BF6">
        <w:rPr>
          <w:rFonts w:ascii="Open Sans" w:hAnsi="Open Sans" w:cs="Open Sans"/>
        </w:rPr>
        <w:t>člen</w:t>
      </w:r>
    </w:p>
    <w:p w14:paraId="6AADB0A2" w14:textId="77777777" w:rsidR="00B373ED" w:rsidRPr="00474BF6" w:rsidRDefault="00B373ED" w:rsidP="00B373ED">
      <w:pPr>
        <w:widowControl w:val="0"/>
        <w:tabs>
          <w:tab w:val="left" w:pos="567"/>
          <w:tab w:val="left" w:pos="1702"/>
        </w:tabs>
        <w:jc w:val="both"/>
        <w:rPr>
          <w:rFonts w:ascii="Tahoma" w:hAnsi="Tahoma" w:cs="Tahoma"/>
          <w:b/>
          <w:sz w:val="22"/>
          <w:szCs w:val="22"/>
        </w:rPr>
      </w:pPr>
    </w:p>
    <w:p w14:paraId="245E2958" w14:textId="77777777" w:rsidR="00B373ED" w:rsidRPr="007678F7" w:rsidRDefault="00B373ED" w:rsidP="00B373ED">
      <w:pPr>
        <w:widowControl w:val="0"/>
        <w:tabs>
          <w:tab w:val="left" w:pos="709"/>
          <w:tab w:val="left" w:pos="1702"/>
        </w:tabs>
        <w:jc w:val="both"/>
        <w:rPr>
          <w:rFonts w:ascii="Open Sans" w:hAnsi="Open Sans" w:cs="Open Sans"/>
        </w:rPr>
      </w:pPr>
      <w:r w:rsidRPr="00474BF6">
        <w:rPr>
          <w:rFonts w:ascii="Open Sans" w:hAnsi="Open Sans" w:cs="Open Sans"/>
        </w:rPr>
        <w:t>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28D44FD5" w14:textId="77777777" w:rsidR="00B373ED" w:rsidRPr="00A9670B" w:rsidRDefault="00B373ED" w:rsidP="002232C0">
      <w:pPr>
        <w:widowControl w:val="0"/>
        <w:jc w:val="both"/>
        <w:rPr>
          <w:rFonts w:ascii="Open Sans" w:hAnsi="Open Sans" w:cs="Open Sans"/>
        </w:rPr>
      </w:pPr>
    </w:p>
    <w:p w14:paraId="334BBBAB" w14:textId="7DAB5A63" w:rsidR="007678F7" w:rsidRDefault="00FA1C94" w:rsidP="00FF1E5A">
      <w:pPr>
        <w:pStyle w:val="Odstavekseznama"/>
        <w:widowControl w:val="0"/>
        <w:tabs>
          <w:tab w:val="left" w:pos="2932"/>
        </w:tabs>
        <w:ind w:left="825"/>
        <w:rPr>
          <w:rFonts w:ascii="Open Sans" w:hAnsi="Open Sans" w:cs="Open Sans"/>
        </w:rPr>
      </w:pPr>
      <w:r>
        <w:rPr>
          <w:rFonts w:ascii="Open Sans" w:hAnsi="Open Sans" w:cs="Open Sans"/>
        </w:rPr>
        <w:tab/>
      </w:r>
    </w:p>
    <w:p w14:paraId="2D669F59" w14:textId="4F3BE405" w:rsidR="00920044" w:rsidRPr="00EF199A" w:rsidRDefault="00920044" w:rsidP="00FF1E5A">
      <w:pPr>
        <w:pStyle w:val="Odstavekseznama"/>
        <w:widowControl w:val="0"/>
        <w:numPr>
          <w:ilvl w:val="0"/>
          <w:numId w:val="18"/>
        </w:numPr>
        <w:jc w:val="center"/>
        <w:rPr>
          <w:rFonts w:ascii="Open Sans" w:hAnsi="Open Sans" w:cs="Open Sans"/>
          <w:b/>
          <w:bCs/>
        </w:rPr>
      </w:pPr>
      <w:r w:rsidRPr="00EF199A">
        <w:rPr>
          <w:rFonts w:ascii="Open Sans" w:hAnsi="Open Sans" w:cs="Open Sans"/>
          <w:b/>
          <w:bCs/>
        </w:rPr>
        <w:t>SESTAVNI DELI POGODBE</w:t>
      </w:r>
    </w:p>
    <w:p w14:paraId="54FBD918" w14:textId="77777777" w:rsidR="00920044" w:rsidRPr="00EF199A" w:rsidRDefault="00920044" w:rsidP="00FF1E5A">
      <w:pPr>
        <w:pStyle w:val="Odstavekseznama"/>
        <w:widowControl w:val="0"/>
        <w:ind w:left="825"/>
        <w:rPr>
          <w:rFonts w:ascii="Open Sans" w:hAnsi="Open Sans" w:cs="Open Sans"/>
          <w:b/>
          <w:bCs/>
        </w:rPr>
      </w:pPr>
    </w:p>
    <w:p w14:paraId="5CC45DA9"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744A0478" w14:textId="77777777" w:rsidR="00920044" w:rsidRPr="00EF199A" w:rsidRDefault="00920044" w:rsidP="00FF1E5A">
      <w:pPr>
        <w:widowControl w:val="0"/>
        <w:tabs>
          <w:tab w:val="left" w:pos="1418"/>
          <w:tab w:val="left" w:pos="1702"/>
        </w:tabs>
        <w:ind w:left="1080"/>
        <w:jc w:val="both"/>
        <w:rPr>
          <w:rFonts w:ascii="Open Sans" w:hAnsi="Open Sans" w:cs="Open Sans"/>
        </w:rPr>
      </w:pPr>
    </w:p>
    <w:p w14:paraId="569A54E5" w14:textId="77777777" w:rsidR="00920044" w:rsidRPr="00EF199A" w:rsidRDefault="00920044" w:rsidP="00FF1E5A">
      <w:pPr>
        <w:widowControl w:val="0"/>
        <w:jc w:val="both"/>
        <w:rPr>
          <w:rFonts w:ascii="Open Sans" w:hAnsi="Open Sans" w:cs="Open Sans"/>
        </w:rPr>
      </w:pPr>
      <w:r w:rsidRPr="00EF199A">
        <w:rPr>
          <w:rFonts w:ascii="Open Sans" w:hAnsi="Open Sans" w:cs="Open Sans"/>
        </w:rPr>
        <w:t>Pri tolmačenju te pogodbe in reševanju morebitnih sporov se poleg pogodbe ter zakona, ki ureja obligacijska razmerja upošteva še:</w:t>
      </w:r>
    </w:p>
    <w:p w14:paraId="79B7C535" w14:textId="2B959D2E" w:rsidR="00920044" w:rsidRDefault="00920044" w:rsidP="00FF1E5A">
      <w:pPr>
        <w:widowControl w:val="0"/>
        <w:numPr>
          <w:ilvl w:val="0"/>
          <w:numId w:val="14"/>
        </w:numPr>
        <w:ind w:left="426" w:hanging="426"/>
        <w:contextualSpacing/>
        <w:jc w:val="both"/>
        <w:rPr>
          <w:rFonts w:ascii="Open Sans" w:hAnsi="Open Sans" w:cs="Open Sans"/>
        </w:rPr>
      </w:pPr>
      <w:r w:rsidRPr="00EF199A">
        <w:rPr>
          <w:rFonts w:ascii="Open Sans" w:hAnsi="Open Sans" w:cs="Open Sans"/>
        </w:rPr>
        <w:t xml:space="preserve">razpisna dokumentacija št. </w:t>
      </w:r>
      <w:r w:rsidR="00110322">
        <w:rPr>
          <w:rFonts w:ascii="Open Sans" w:hAnsi="Open Sans" w:cs="Open Sans"/>
        </w:rPr>
        <w:t>ENLJ-SPV-58/26</w:t>
      </w:r>
      <w:r w:rsidRPr="00EF199A">
        <w:rPr>
          <w:rFonts w:ascii="Open Sans" w:hAnsi="Open Sans" w:cs="Open Sans"/>
        </w:rPr>
        <w:t xml:space="preserve">, </w:t>
      </w:r>
    </w:p>
    <w:p w14:paraId="575F2B97" w14:textId="77777777" w:rsidR="00FA1C94" w:rsidRPr="00EF199A" w:rsidRDefault="00FA1C94" w:rsidP="00FF1E5A">
      <w:pPr>
        <w:widowControl w:val="0"/>
        <w:numPr>
          <w:ilvl w:val="0"/>
          <w:numId w:val="14"/>
        </w:numPr>
        <w:ind w:left="426" w:hanging="426"/>
        <w:contextualSpacing/>
        <w:jc w:val="both"/>
        <w:rPr>
          <w:rFonts w:ascii="Open Sans" w:hAnsi="Open Sans" w:cs="Open Sans"/>
        </w:rPr>
      </w:pPr>
      <w:r w:rsidRPr="00EF199A">
        <w:rPr>
          <w:rFonts w:ascii="Open Sans" w:hAnsi="Open Sans" w:cs="Open Sans"/>
        </w:rPr>
        <w:t>ponudbeni predračun izvajalca z dne__________,</w:t>
      </w:r>
    </w:p>
    <w:p w14:paraId="79181D37" w14:textId="77777777" w:rsidR="00FA1C94" w:rsidRPr="00EF199A" w:rsidRDefault="00FA1C94" w:rsidP="00FF1E5A">
      <w:pPr>
        <w:widowControl w:val="0"/>
        <w:numPr>
          <w:ilvl w:val="0"/>
          <w:numId w:val="14"/>
        </w:numPr>
        <w:ind w:left="426" w:hanging="426"/>
        <w:contextualSpacing/>
        <w:jc w:val="both"/>
        <w:rPr>
          <w:rFonts w:ascii="Open Sans" w:hAnsi="Open Sans" w:cs="Open Sans"/>
        </w:rPr>
      </w:pPr>
      <w:r w:rsidRPr="00EF199A">
        <w:rPr>
          <w:rFonts w:ascii="Open Sans" w:hAnsi="Open Sans" w:cs="Open Sans"/>
        </w:rPr>
        <w:t>ponudba izvajalca po pogajanjih št. __________ z dne __________,</w:t>
      </w:r>
    </w:p>
    <w:p w14:paraId="2D25AD42" w14:textId="77777777" w:rsidR="00FA1C94" w:rsidRPr="00EF199A" w:rsidRDefault="00FA1C94" w:rsidP="00FF1E5A">
      <w:pPr>
        <w:widowControl w:val="0"/>
        <w:numPr>
          <w:ilvl w:val="0"/>
          <w:numId w:val="14"/>
        </w:numPr>
        <w:ind w:left="426" w:hanging="426"/>
        <w:contextualSpacing/>
        <w:jc w:val="both"/>
        <w:rPr>
          <w:rFonts w:ascii="Open Sans" w:hAnsi="Open Sans" w:cs="Open Sans"/>
        </w:rPr>
      </w:pPr>
      <w:r w:rsidRPr="00EF199A">
        <w:rPr>
          <w:rFonts w:ascii="Open Sans" w:hAnsi="Open Sans" w:cs="Open Sans"/>
        </w:rPr>
        <w:t>ponudba izvajalca št.______________ z dne_______________,</w:t>
      </w:r>
    </w:p>
    <w:p w14:paraId="19749492" w14:textId="3306ED75" w:rsidR="00FA1C94" w:rsidRPr="00EF199A" w:rsidRDefault="00FA1C94" w:rsidP="00FF1E5A">
      <w:pPr>
        <w:widowControl w:val="0"/>
        <w:numPr>
          <w:ilvl w:val="0"/>
          <w:numId w:val="14"/>
        </w:numPr>
        <w:ind w:left="426" w:hanging="426"/>
        <w:contextualSpacing/>
        <w:jc w:val="both"/>
        <w:rPr>
          <w:rFonts w:ascii="Open Sans" w:hAnsi="Open Sans" w:cs="Open Sans"/>
        </w:rPr>
      </w:pPr>
      <w:r w:rsidRPr="00EF199A">
        <w:rPr>
          <w:rFonts w:ascii="Open Sans" w:hAnsi="Open Sans" w:cs="Open Sans"/>
        </w:rPr>
        <w:t xml:space="preserve">Priloga št. 2: Tehnična </w:t>
      </w:r>
      <w:r>
        <w:rPr>
          <w:rFonts w:ascii="Open Sans" w:hAnsi="Open Sans" w:cs="Open Sans"/>
        </w:rPr>
        <w:t>dokumentacija</w:t>
      </w:r>
    </w:p>
    <w:p w14:paraId="2874657B" w14:textId="77777777" w:rsidR="00FA1C94" w:rsidRPr="00EF199A" w:rsidRDefault="00FA1C94" w:rsidP="00FF1E5A">
      <w:pPr>
        <w:widowControl w:val="0"/>
        <w:numPr>
          <w:ilvl w:val="0"/>
          <w:numId w:val="14"/>
        </w:numPr>
        <w:ind w:left="426" w:hanging="426"/>
        <w:contextualSpacing/>
        <w:jc w:val="both"/>
        <w:rPr>
          <w:rFonts w:ascii="Open Sans" w:hAnsi="Open Sans" w:cs="Open Sans"/>
        </w:rPr>
      </w:pPr>
      <w:r w:rsidRPr="00EF199A">
        <w:rPr>
          <w:rFonts w:ascii="Open Sans" w:hAnsi="Open Sans" w:cs="Open Sans"/>
        </w:rPr>
        <w:t>Priloga št. 3: Pisni sporazum o skupnih varnostnih ukrepih in ravnanju z okoljem v JAVNEM PODJETJU ENERGETIKA LJUBLJANA d.o.o.</w:t>
      </w:r>
    </w:p>
    <w:p w14:paraId="2D38DC20" w14:textId="77777777" w:rsidR="00920044" w:rsidRPr="00EF199A" w:rsidRDefault="00920044" w:rsidP="00FF1E5A">
      <w:pPr>
        <w:widowControl w:val="0"/>
        <w:tabs>
          <w:tab w:val="left" w:pos="993"/>
          <w:tab w:val="left" w:pos="1560"/>
        </w:tabs>
        <w:jc w:val="both"/>
        <w:rPr>
          <w:rFonts w:ascii="Open Sans" w:hAnsi="Open Sans" w:cs="Open Sans"/>
        </w:rPr>
      </w:pPr>
    </w:p>
    <w:p w14:paraId="05C98521" w14:textId="50AF1BC9" w:rsidR="00501763" w:rsidRDefault="00501763" w:rsidP="00FF1E5A">
      <w:pPr>
        <w:widowControl w:val="0"/>
        <w:tabs>
          <w:tab w:val="left" w:pos="993"/>
          <w:tab w:val="left" w:pos="1560"/>
        </w:tabs>
        <w:jc w:val="both"/>
        <w:rPr>
          <w:rFonts w:ascii="Open Sans" w:hAnsi="Open Sans" w:cs="Open Sans"/>
        </w:rPr>
      </w:pPr>
      <w:r>
        <w:rPr>
          <w:rFonts w:ascii="Open Sans" w:hAnsi="Open Sans" w:cs="Open Sans"/>
        </w:rPr>
        <w:t>Pogodbeni s</w:t>
      </w:r>
      <w:r w:rsidRPr="00B73E5F">
        <w:rPr>
          <w:rFonts w:ascii="Open Sans" w:hAnsi="Open Sans" w:cs="Open Sans"/>
        </w:rPr>
        <w:t xml:space="preserve">tranki sta sporazumni, da je dokumentacija iz prejšnjega odstavka tega člena sestavni del </w:t>
      </w:r>
      <w:r>
        <w:rPr>
          <w:rFonts w:ascii="Open Sans" w:hAnsi="Open Sans" w:cs="Open Sans"/>
        </w:rPr>
        <w:t>pogodbe</w:t>
      </w:r>
      <w:r w:rsidRPr="00B73E5F">
        <w:rPr>
          <w:rFonts w:ascii="Open Sans" w:hAnsi="Open Sans" w:cs="Open Sans"/>
        </w:rPr>
        <w:t>.</w:t>
      </w:r>
    </w:p>
    <w:p w14:paraId="250A4823" w14:textId="77777777" w:rsidR="00501763" w:rsidRDefault="00501763" w:rsidP="00FF1E5A">
      <w:pPr>
        <w:widowControl w:val="0"/>
        <w:tabs>
          <w:tab w:val="left" w:pos="709"/>
          <w:tab w:val="left" w:pos="1702"/>
        </w:tabs>
        <w:jc w:val="both"/>
        <w:rPr>
          <w:rFonts w:ascii="Open Sans" w:hAnsi="Open Sans" w:cs="Open Sans"/>
        </w:rPr>
      </w:pPr>
    </w:p>
    <w:p w14:paraId="79617C7B" w14:textId="2EB9B2BA" w:rsidR="00920044" w:rsidRPr="00EF199A" w:rsidRDefault="00920044" w:rsidP="00FF1E5A">
      <w:pPr>
        <w:widowControl w:val="0"/>
        <w:tabs>
          <w:tab w:val="left" w:pos="709"/>
          <w:tab w:val="left" w:pos="1702"/>
        </w:tabs>
        <w:jc w:val="both"/>
        <w:rPr>
          <w:rFonts w:ascii="Open Sans" w:hAnsi="Open Sans" w:cs="Open Sans"/>
        </w:rPr>
      </w:pPr>
      <w:r w:rsidRPr="00EF199A">
        <w:rPr>
          <w:rFonts w:ascii="Open Sans" w:hAnsi="Open Sans" w:cs="Open Sans"/>
        </w:rPr>
        <w:t>V primeru, če si vsebina zgoraj navedenih dokumentov nasprotuje in če volja pogodbenih strank ni jasno izražena, za razlago volje pogodbenih strank najprej veljajo določila te pogodbe, potem pa dokumenti v vrstnem redu, kot si sledijo v tem členu.</w:t>
      </w:r>
    </w:p>
    <w:p w14:paraId="2BF1781D" w14:textId="77777777" w:rsidR="00920044" w:rsidRPr="00EF199A" w:rsidRDefault="00920044" w:rsidP="00FF1E5A">
      <w:pPr>
        <w:widowControl w:val="0"/>
        <w:tabs>
          <w:tab w:val="left" w:pos="709"/>
        </w:tabs>
        <w:jc w:val="both"/>
        <w:rPr>
          <w:rFonts w:ascii="Open Sans" w:hAnsi="Open Sans" w:cs="Open Sans"/>
        </w:rPr>
      </w:pPr>
    </w:p>
    <w:p w14:paraId="6999CD12" w14:textId="134EC4BD" w:rsidR="00920044" w:rsidRDefault="00920044" w:rsidP="00FF1E5A">
      <w:pPr>
        <w:widowControl w:val="0"/>
        <w:tabs>
          <w:tab w:val="left" w:pos="709"/>
          <w:tab w:val="left" w:pos="1702"/>
        </w:tabs>
        <w:jc w:val="both"/>
        <w:rPr>
          <w:rFonts w:ascii="Open Sans" w:hAnsi="Open Sans" w:cs="Open Sans"/>
        </w:rPr>
      </w:pPr>
      <w:r w:rsidRPr="00EF199A">
        <w:rPr>
          <w:rFonts w:ascii="Open Sans" w:hAnsi="Open Sans" w:cs="Open Sans"/>
        </w:rPr>
        <w:t>V primeru neskladnosti zgoraj navedenih sestavnih delov pogodbe s samim besedilom določil pogodbe veljajo določila pogodbe.</w:t>
      </w:r>
    </w:p>
    <w:p w14:paraId="131D833B" w14:textId="77777777" w:rsidR="00522EA3" w:rsidRPr="00EF199A" w:rsidRDefault="00522EA3" w:rsidP="00FF1E5A">
      <w:pPr>
        <w:widowControl w:val="0"/>
        <w:tabs>
          <w:tab w:val="left" w:pos="709"/>
          <w:tab w:val="left" w:pos="1702"/>
        </w:tabs>
        <w:jc w:val="both"/>
        <w:rPr>
          <w:rFonts w:ascii="Open Sans" w:hAnsi="Open Sans" w:cs="Open Sans"/>
        </w:rPr>
      </w:pPr>
    </w:p>
    <w:p w14:paraId="4C5D11E4" w14:textId="7C92F700" w:rsidR="00920044" w:rsidRPr="00EF199A" w:rsidRDefault="00920044" w:rsidP="00FF1E5A">
      <w:pPr>
        <w:pStyle w:val="Odstavekseznama"/>
        <w:widowControl w:val="0"/>
        <w:numPr>
          <w:ilvl w:val="0"/>
          <w:numId w:val="18"/>
        </w:numPr>
        <w:jc w:val="center"/>
        <w:rPr>
          <w:rFonts w:ascii="Open Sans" w:hAnsi="Open Sans" w:cs="Open Sans"/>
          <w:b/>
          <w:bCs/>
        </w:rPr>
      </w:pPr>
      <w:bookmarkStart w:id="22" w:name="_Hlk188268410"/>
      <w:r w:rsidRPr="00EF199A">
        <w:rPr>
          <w:rFonts w:ascii="Open Sans" w:hAnsi="Open Sans" w:cs="Open Sans"/>
          <w:b/>
          <w:bCs/>
        </w:rPr>
        <w:t>VIŠJA SILA</w:t>
      </w:r>
    </w:p>
    <w:bookmarkEnd w:id="21"/>
    <w:p w14:paraId="29843650" w14:textId="77777777" w:rsidR="00920044" w:rsidRPr="00EF199A" w:rsidRDefault="00920044" w:rsidP="00FF1E5A">
      <w:pPr>
        <w:widowControl w:val="0"/>
        <w:tabs>
          <w:tab w:val="left" w:pos="1418"/>
          <w:tab w:val="left" w:pos="1702"/>
        </w:tabs>
        <w:jc w:val="both"/>
        <w:rPr>
          <w:rFonts w:ascii="Open Sans" w:hAnsi="Open Sans" w:cs="Open Sans"/>
        </w:rPr>
      </w:pPr>
    </w:p>
    <w:p w14:paraId="502476C6"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21ED705C" w14:textId="77777777" w:rsidR="00920044" w:rsidRDefault="00920044" w:rsidP="00FF1E5A">
      <w:pPr>
        <w:widowControl w:val="0"/>
        <w:jc w:val="both"/>
        <w:rPr>
          <w:rFonts w:ascii="Open Sans" w:hAnsi="Open Sans" w:cs="Open Sans"/>
        </w:rPr>
      </w:pPr>
    </w:p>
    <w:p w14:paraId="1B019D7F" w14:textId="77777777" w:rsidR="00D34126" w:rsidRPr="00D34126" w:rsidRDefault="00D34126" w:rsidP="00FF1E5A">
      <w:pPr>
        <w:widowControl w:val="0"/>
        <w:jc w:val="both"/>
        <w:rPr>
          <w:rFonts w:ascii="Open Sans" w:hAnsi="Open Sans" w:cs="Open Sans"/>
        </w:rPr>
      </w:pPr>
      <w:bookmarkStart w:id="23" w:name="_Hlk188268376"/>
      <w:bookmarkEnd w:id="22"/>
      <w:r w:rsidRPr="00D34126">
        <w:rPr>
          <w:rFonts w:ascii="Open Sans" w:hAnsi="Open Sans" w:cs="Open Sans"/>
        </w:rPr>
        <w:t>Višja sila pomeni zunanji vzrok, neodvisen od volje in vpliva katere koli pogodbene stranke, ki je nepričakovan in nenaden in se mu ob splošni skrbnosti ni bilo moč izogniti in ga odvrniti, takšne okoliščine pa so se pojavile po sklenitvi pogodbe.</w:t>
      </w:r>
    </w:p>
    <w:p w14:paraId="2803BF5F" w14:textId="77777777" w:rsidR="00D34126" w:rsidRPr="00D34126" w:rsidRDefault="00D34126" w:rsidP="00FF1E5A">
      <w:pPr>
        <w:widowControl w:val="0"/>
        <w:jc w:val="both"/>
        <w:rPr>
          <w:rFonts w:ascii="Open Sans" w:hAnsi="Open Sans" w:cs="Open Sans"/>
        </w:rPr>
      </w:pPr>
    </w:p>
    <w:p w14:paraId="32D155C3" w14:textId="77777777" w:rsidR="00D34126" w:rsidRPr="00D34126" w:rsidRDefault="00D34126" w:rsidP="00FF1E5A">
      <w:pPr>
        <w:widowControl w:val="0"/>
        <w:jc w:val="both"/>
        <w:rPr>
          <w:rFonts w:ascii="Open Sans" w:hAnsi="Open Sans" w:cs="Open Sans"/>
        </w:rPr>
      </w:pPr>
      <w:r w:rsidRPr="00D34126">
        <w:rPr>
          <w:rFonts w:ascii="Open Sans" w:hAnsi="Open Sans" w:cs="Open Sans"/>
        </w:rPr>
        <w:t xml:space="preserve">Če so izvedbe storitev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p>
    <w:p w14:paraId="23D3E0CD" w14:textId="77777777" w:rsidR="00D34126" w:rsidRPr="00D34126" w:rsidRDefault="00D34126" w:rsidP="00FF1E5A">
      <w:pPr>
        <w:widowControl w:val="0"/>
        <w:jc w:val="both"/>
        <w:rPr>
          <w:rFonts w:ascii="Open Sans" w:hAnsi="Open Sans" w:cs="Open Sans"/>
        </w:rPr>
      </w:pPr>
    </w:p>
    <w:p w14:paraId="3F8B8D0F" w14:textId="25054581" w:rsidR="00CF3A46" w:rsidRDefault="00D34126" w:rsidP="00FF1E5A">
      <w:pPr>
        <w:widowControl w:val="0"/>
        <w:jc w:val="both"/>
        <w:rPr>
          <w:rFonts w:ascii="Open Sans" w:hAnsi="Open Sans" w:cs="Open Sans"/>
        </w:rPr>
      </w:pPr>
      <w:r w:rsidRPr="00D34126">
        <w:rPr>
          <w:rFonts w:ascii="Open Sans" w:hAnsi="Open Sans" w:cs="Open Sans"/>
        </w:rPr>
        <w:t xml:space="preserve">Le v takem primeru naročnik zoper izvajalca ne bo izvajal sankcij iz </w:t>
      </w:r>
      <w:r w:rsidR="002840E8">
        <w:rPr>
          <w:rFonts w:ascii="Open Sans" w:hAnsi="Open Sans" w:cs="Open Sans"/>
        </w:rPr>
        <w:t>20</w:t>
      </w:r>
      <w:r w:rsidRPr="00D34126">
        <w:rPr>
          <w:rFonts w:ascii="Open Sans" w:hAnsi="Open Sans" w:cs="Open Sans"/>
        </w:rPr>
        <w:t xml:space="preserve">. in </w:t>
      </w:r>
      <w:r w:rsidR="00DC06BE">
        <w:rPr>
          <w:rFonts w:ascii="Open Sans" w:hAnsi="Open Sans" w:cs="Open Sans"/>
        </w:rPr>
        <w:t>2</w:t>
      </w:r>
      <w:r w:rsidR="002840E8">
        <w:rPr>
          <w:rFonts w:ascii="Open Sans" w:hAnsi="Open Sans" w:cs="Open Sans"/>
        </w:rPr>
        <w:t>2</w:t>
      </w:r>
      <w:r w:rsidRPr="00D34126">
        <w:rPr>
          <w:rFonts w:ascii="Open Sans" w:hAnsi="Open Sans" w:cs="Open Sans"/>
        </w:rPr>
        <w:t>. člena te pogodbe.</w:t>
      </w:r>
    </w:p>
    <w:p w14:paraId="1D5C7543" w14:textId="1AF89C01" w:rsidR="006E7FCC" w:rsidRDefault="006E7FCC" w:rsidP="00FF1E5A">
      <w:pPr>
        <w:widowControl w:val="0"/>
        <w:jc w:val="both"/>
        <w:rPr>
          <w:rFonts w:ascii="Open Sans" w:hAnsi="Open Sans" w:cs="Open Sans"/>
        </w:rPr>
      </w:pPr>
    </w:p>
    <w:p w14:paraId="4E85908E" w14:textId="750773C8" w:rsidR="002840E8" w:rsidRDefault="002840E8" w:rsidP="00FF1E5A">
      <w:pPr>
        <w:widowControl w:val="0"/>
        <w:jc w:val="both"/>
        <w:rPr>
          <w:rFonts w:ascii="Open Sans" w:hAnsi="Open Sans" w:cs="Open Sans"/>
        </w:rPr>
      </w:pPr>
    </w:p>
    <w:p w14:paraId="39F1C03C" w14:textId="77777777" w:rsidR="002840E8" w:rsidRDefault="002840E8" w:rsidP="00FF1E5A">
      <w:pPr>
        <w:widowControl w:val="0"/>
        <w:jc w:val="both"/>
        <w:rPr>
          <w:rFonts w:ascii="Open Sans" w:hAnsi="Open Sans" w:cs="Open Sans"/>
        </w:rPr>
      </w:pPr>
    </w:p>
    <w:p w14:paraId="0F86801E" w14:textId="77777777" w:rsidR="00A96429" w:rsidRPr="00EF199A" w:rsidRDefault="00A96429" w:rsidP="00FF1E5A">
      <w:pPr>
        <w:widowControl w:val="0"/>
        <w:jc w:val="both"/>
        <w:rPr>
          <w:rFonts w:ascii="Open Sans" w:hAnsi="Open Sans" w:cs="Open Sans"/>
        </w:rPr>
      </w:pPr>
    </w:p>
    <w:bookmarkEnd w:id="23"/>
    <w:p w14:paraId="15FCB9A7" w14:textId="6F70D34F" w:rsidR="00920044" w:rsidRPr="00EF199A" w:rsidRDefault="00D654DE" w:rsidP="00FF1E5A">
      <w:pPr>
        <w:pStyle w:val="Odstavekseznama"/>
        <w:widowControl w:val="0"/>
        <w:numPr>
          <w:ilvl w:val="0"/>
          <w:numId w:val="18"/>
        </w:numPr>
        <w:jc w:val="center"/>
        <w:rPr>
          <w:rFonts w:ascii="Open Sans" w:hAnsi="Open Sans" w:cs="Open Sans"/>
          <w:b/>
          <w:bCs/>
        </w:rPr>
      </w:pPr>
      <w:r>
        <w:rPr>
          <w:rFonts w:ascii="Open Sans" w:hAnsi="Open Sans" w:cs="Open Sans"/>
          <w:b/>
          <w:bCs/>
        </w:rPr>
        <w:lastRenderedPageBreak/>
        <w:t xml:space="preserve">     </w:t>
      </w:r>
      <w:r w:rsidR="00920044" w:rsidRPr="00EF199A">
        <w:rPr>
          <w:rFonts w:ascii="Open Sans" w:hAnsi="Open Sans" w:cs="Open Sans"/>
          <w:b/>
          <w:bCs/>
        </w:rPr>
        <w:t xml:space="preserve">POGODBENA KAZEN </w:t>
      </w:r>
    </w:p>
    <w:p w14:paraId="1B6B01BA" w14:textId="77777777" w:rsidR="00920044" w:rsidRPr="00EF199A" w:rsidRDefault="00920044" w:rsidP="00FF1E5A">
      <w:pPr>
        <w:pStyle w:val="Odstavekseznama"/>
        <w:widowControl w:val="0"/>
        <w:ind w:left="825"/>
        <w:rPr>
          <w:rFonts w:ascii="Open Sans" w:hAnsi="Open Sans" w:cs="Open Sans"/>
          <w:b/>
          <w:bCs/>
        </w:rPr>
      </w:pPr>
    </w:p>
    <w:p w14:paraId="732E100A"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492A36CF" w14:textId="77777777" w:rsidR="00920044" w:rsidRPr="00EF199A" w:rsidRDefault="00920044" w:rsidP="00FF1E5A">
      <w:pPr>
        <w:widowControl w:val="0"/>
        <w:tabs>
          <w:tab w:val="left" w:pos="709"/>
          <w:tab w:val="left" w:pos="1702"/>
        </w:tabs>
        <w:jc w:val="both"/>
        <w:rPr>
          <w:rFonts w:ascii="Open Sans" w:hAnsi="Open Sans" w:cs="Open Sans"/>
        </w:rPr>
      </w:pPr>
    </w:p>
    <w:p w14:paraId="2F0D2736" w14:textId="77777777" w:rsidR="00682165" w:rsidRPr="00682165" w:rsidRDefault="00682165" w:rsidP="00FF1E5A">
      <w:pPr>
        <w:widowControl w:val="0"/>
        <w:jc w:val="both"/>
        <w:rPr>
          <w:rFonts w:ascii="Open Sans" w:hAnsi="Open Sans" w:cs="Open Sans"/>
        </w:rPr>
      </w:pPr>
      <w:r w:rsidRPr="00682165">
        <w:rPr>
          <w:rFonts w:ascii="Open Sans" w:hAnsi="Open Sans" w:cs="Open Sans"/>
        </w:rPr>
        <w:t>V kolikor izvajalec po svoji krivdi ne izpolni svojih obveznosti v dogovorjenem roku, je dolžan plačati pogodbeno kazen, in sicer v višini 0,5% (nič celih pet odstotka) skupne pogodbene vrednosti brez DDV za vsak dan zamude, vendar ne več kot 20% (dvajset odstotkov) skupne pogodbene vrednosti brez DDV.</w:t>
      </w:r>
    </w:p>
    <w:p w14:paraId="26A6047B" w14:textId="77777777" w:rsidR="00682165" w:rsidRPr="00682165" w:rsidRDefault="00682165" w:rsidP="00FF1E5A">
      <w:pPr>
        <w:widowControl w:val="0"/>
        <w:jc w:val="both"/>
        <w:rPr>
          <w:rFonts w:ascii="Open Sans" w:hAnsi="Open Sans" w:cs="Open Sans"/>
        </w:rPr>
      </w:pPr>
    </w:p>
    <w:p w14:paraId="0A2AEE62" w14:textId="77777777" w:rsidR="00D34126" w:rsidRPr="00D34126" w:rsidRDefault="00D34126" w:rsidP="00FF1E5A">
      <w:pPr>
        <w:widowControl w:val="0"/>
        <w:jc w:val="both"/>
        <w:rPr>
          <w:rFonts w:ascii="Open Sans" w:hAnsi="Open Sans" w:cs="Open Sans"/>
        </w:rPr>
      </w:pPr>
      <w:r w:rsidRPr="00D34126">
        <w:rPr>
          <w:rFonts w:ascii="Open Sans" w:hAnsi="Open Sans" w:cs="Open Sans"/>
        </w:rPr>
        <w:t>Naročnik si pridrži uveljaviti pogodbeno kazen pri plačilu računa, čeprav ob zamudi izvajalca na to ni posebej opozoril niti pisno obvestil.</w:t>
      </w:r>
    </w:p>
    <w:p w14:paraId="418BC536" w14:textId="77777777" w:rsidR="00B137B9" w:rsidRDefault="00B137B9" w:rsidP="00FF1E5A">
      <w:pPr>
        <w:widowControl w:val="0"/>
        <w:jc w:val="both"/>
        <w:rPr>
          <w:rFonts w:ascii="Open Sans" w:hAnsi="Open Sans" w:cs="Open Sans"/>
        </w:rPr>
      </w:pPr>
    </w:p>
    <w:p w14:paraId="2A1991BE" w14:textId="43BA49A2" w:rsidR="00B137B9" w:rsidRPr="00207F69" w:rsidRDefault="00B137B9" w:rsidP="00FF1E5A">
      <w:pPr>
        <w:widowControl w:val="0"/>
        <w:jc w:val="both"/>
        <w:rPr>
          <w:rFonts w:ascii="Open Sans" w:hAnsi="Open Sans" w:cs="Open Sans"/>
        </w:rPr>
      </w:pPr>
      <w:r w:rsidRPr="00207F69">
        <w:rPr>
          <w:rFonts w:ascii="Open Sans" w:hAnsi="Open Sans" w:cs="Open Sans"/>
        </w:rPr>
        <w:t xml:space="preserve">Če zaradi zamude </w:t>
      </w:r>
      <w:r>
        <w:rPr>
          <w:rFonts w:ascii="Open Sans" w:hAnsi="Open Sans" w:cs="Open Sans"/>
        </w:rPr>
        <w:t>izvedbe storitev</w:t>
      </w:r>
      <w:r w:rsidRPr="00207F69">
        <w:rPr>
          <w:rFonts w:ascii="Open Sans" w:hAnsi="Open Sans" w:cs="Open Sans"/>
        </w:rPr>
        <w:t xml:space="preserve"> po te</w:t>
      </w:r>
      <w:r>
        <w:rPr>
          <w:rFonts w:ascii="Open Sans" w:hAnsi="Open Sans" w:cs="Open Sans"/>
        </w:rPr>
        <w:t>j pogodbi</w:t>
      </w:r>
      <w:r w:rsidRPr="00207F69">
        <w:rPr>
          <w:rFonts w:ascii="Open Sans" w:hAnsi="Open Sans" w:cs="Open Sans"/>
        </w:rPr>
        <w:t xml:space="preserve"> nastaja pri naročniku dodatna škoda, je naročnik upravičen do povrnitve nastale škode s strani </w:t>
      </w:r>
      <w:r>
        <w:rPr>
          <w:rFonts w:ascii="Open Sans" w:hAnsi="Open Sans" w:cs="Open Sans"/>
        </w:rPr>
        <w:t>izvajalca</w:t>
      </w:r>
      <w:r w:rsidRPr="00207F69">
        <w:rPr>
          <w:rFonts w:ascii="Open Sans" w:hAnsi="Open Sans" w:cs="Open Sans"/>
        </w:rPr>
        <w:t>.</w:t>
      </w:r>
    </w:p>
    <w:p w14:paraId="2C07E285" w14:textId="77777777" w:rsidR="00D34126" w:rsidRPr="00D34126" w:rsidRDefault="00D34126" w:rsidP="00FF1E5A">
      <w:pPr>
        <w:widowControl w:val="0"/>
        <w:jc w:val="both"/>
        <w:rPr>
          <w:rFonts w:ascii="Open Sans" w:hAnsi="Open Sans" w:cs="Open Sans"/>
        </w:rPr>
      </w:pPr>
    </w:p>
    <w:p w14:paraId="52456675" w14:textId="311A03C0" w:rsidR="00920044" w:rsidRDefault="00D34126" w:rsidP="00FF1E5A">
      <w:pPr>
        <w:widowControl w:val="0"/>
        <w:jc w:val="both"/>
        <w:rPr>
          <w:rFonts w:ascii="Open Sans" w:hAnsi="Open Sans" w:cs="Open Sans"/>
        </w:rPr>
      </w:pPr>
      <w:r w:rsidRPr="00D34126">
        <w:rPr>
          <w:rFonts w:ascii="Open Sans" w:hAnsi="Open Sans" w:cs="Open Sans"/>
        </w:rPr>
        <w:t>Naročnik in izvajalec soglašata, da pravica zaračunati pogodbeno kazen ni pogojena z nastankom škode naročniku. Za povračilo tako nastale škode bo naročnik uveljavljal tudi po splošnih načelih odškodninske odgovornosti, neodvisno od uveljavljanja pogodbene kazni.</w:t>
      </w:r>
    </w:p>
    <w:p w14:paraId="4E0EB132" w14:textId="76BDBEF1" w:rsidR="00716D9F" w:rsidRDefault="00716D9F" w:rsidP="00FF1E5A">
      <w:pPr>
        <w:widowControl w:val="0"/>
        <w:jc w:val="both"/>
        <w:rPr>
          <w:rFonts w:ascii="Open Sans" w:hAnsi="Open Sans" w:cs="Open Sans"/>
        </w:rPr>
      </w:pPr>
    </w:p>
    <w:p w14:paraId="685324F3" w14:textId="77777777" w:rsidR="00A96429" w:rsidRDefault="00A96429" w:rsidP="00FF1E5A">
      <w:pPr>
        <w:widowControl w:val="0"/>
        <w:jc w:val="both"/>
        <w:rPr>
          <w:rFonts w:ascii="Open Sans" w:hAnsi="Open Sans" w:cs="Open Sans"/>
        </w:rPr>
      </w:pPr>
    </w:p>
    <w:p w14:paraId="4B787F2E" w14:textId="1E16A41E" w:rsidR="00920044" w:rsidRPr="00EF199A" w:rsidRDefault="0073077D" w:rsidP="00FF1E5A">
      <w:pPr>
        <w:pStyle w:val="Odstavekseznama"/>
        <w:widowControl w:val="0"/>
        <w:numPr>
          <w:ilvl w:val="0"/>
          <w:numId w:val="18"/>
        </w:numPr>
        <w:jc w:val="center"/>
        <w:rPr>
          <w:rFonts w:ascii="Open Sans" w:hAnsi="Open Sans" w:cs="Open Sans"/>
          <w:b/>
          <w:bCs/>
        </w:rPr>
      </w:pPr>
      <w:r>
        <w:rPr>
          <w:rFonts w:ascii="Open Sans" w:hAnsi="Open Sans" w:cs="Open Sans"/>
          <w:b/>
          <w:bCs/>
        </w:rPr>
        <w:t xml:space="preserve">     </w:t>
      </w:r>
      <w:r w:rsidR="00920044" w:rsidRPr="00EF199A">
        <w:rPr>
          <w:rFonts w:ascii="Open Sans" w:hAnsi="Open Sans" w:cs="Open Sans"/>
          <w:b/>
          <w:bCs/>
        </w:rPr>
        <w:t xml:space="preserve">ODPOVED POGODBE IN ODSTOP OD POGODBE  </w:t>
      </w:r>
    </w:p>
    <w:p w14:paraId="68B3D808" w14:textId="77777777" w:rsidR="00920044" w:rsidRPr="00EF199A" w:rsidRDefault="00920044" w:rsidP="00FF1E5A">
      <w:pPr>
        <w:pStyle w:val="Odstavekseznama"/>
        <w:widowControl w:val="0"/>
        <w:ind w:left="825"/>
        <w:rPr>
          <w:rFonts w:ascii="Open Sans" w:hAnsi="Open Sans" w:cs="Open Sans"/>
          <w:highlight w:val="yellow"/>
        </w:rPr>
      </w:pPr>
    </w:p>
    <w:p w14:paraId="5673A051"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2CDA3578" w14:textId="77777777" w:rsidR="00920044" w:rsidRPr="00EF199A" w:rsidRDefault="00920044" w:rsidP="00FF1E5A">
      <w:pPr>
        <w:widowControl w:val="0"/>
        <w:jc w:val="both"/>
        <w:rPr>
          <w:rFonts w:ascii="Open Sans" w:hAnsi="Open Sans" w:cs="Open Sans"/>
        </w:rPr>
      </w:pPr>
    </w:p>
    <w:p w14:paraId="4A42019A" w14:textId="77777777" w:rsidR="00920044" w:rsidRPr="00DD55F2" w:rsidRDefault="00920044" w:rsidP="00FF1E5A">
      <w:pPr>
        <w:widowControl w:val="0"/>
        <w:jc w:val="both"/>
        <w:rPr>
          <w:rFonts w:ascii="Open Sans" w:hAnsi="Open Sans" w:cs="Open Sans"/>
        </w:rPr>
      </w:pPr>
      <w:r w:rsidRPr="00A430C0">
        <w:rPr>
          <w:rFonts w:ascii="Open Sans" w:hAnsi="Open Sans" w:cs="Open Sans"/>
        </w:rPr>
        <w:t xml:space="preserve">Naročnik ima pravico odpovedati pogodbo, če se okoliščine po sklenitvi pogodbe spremenijo tako, da sklenjena pogodba ne izraža več prave volje naročnika.  </w:t>
      </w:r>
    </w:p>
    <w:p w14:paraId="614455F2" w14:textId="77777777" w:rsidR="00920044" w:rsidRPr="00EF199A" w:rsidRDefault="00920044" w:rsidP="00FF1E5A">
      <w:pPr>
        <w:widowControl w:val="0"/>
        <w:jc w:val="both"/>
        <w:rPr>
          <w:rFonts w:ascii="Open Sans" w:hAnsi="Open Sans" w:cs="Open Sans"/>
          <w:b/>
        </w:rPr>
      </w:pPr>
    </w:p>
    <w:p w14:paraId="15A21F6D"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bookmarkStart w:id="24" w:name="_Hlk188276561"/>
      <w:r w:rsidRPr="00EF199A">
        <w:rPr>
          <w:rFonts w:ascii="Open Sans" w:hAnsi="Open Sans" w:cs="Open Sans"/>
        </w:rPr>
        <w:t>člen</w:t>
      </w:r>
    </w:p>
    <w:bookmarkEnd w:id="24"/>
    <w:p w14:paraId="079C4B67" w14:textId="77777777" w:rsidR="00920044" w:rsidRPr="00EF199A" w:rsidRDefault="00920044" w:rsidP="00FF1E5A">
      <w:pPr>
        <w:widowControl w:val="0"/>
        <w:rPr>
          <w:rFonts w:ascii="Open Sans" w:hAnsi="Open Sans" w:cs="Open Sans"/>
        </w:rPr>
      </w:pPr>
    </w:p>
    <w:p w14:paraId="120567BE" w14:textId="67CA736A" w:rsidR="00920044" w:rsidRDefault="00920044" w:rsidP="00A96429">
      <w:pPr>
        <w:widowControl w:val="0"/>
        <w:jc w:val="both"/>
        <w:rPr>
          <w:rFonts w:ascii="Open Sans" w:hAnsi="Open Sans" w:cs="Open Sans"/>
        </w:rPr>
      </w:pPr>
      <w:r w:rsidRPr="00EF199A">
        <w:rPr>
          <w:rFonts w:ascii="Open Sans" w:hAnsi="Open Sans" w:cs="Open Sans"/>
        </w:rPr>
        <w:t>Naročnik lahko odstopi od pogodbe, s pisnim obvestilom, poslanim izvajalcu s priporočeno poštno pošiljko, brez obveznosti do izvajalca,</w:t>
      </w:r>
      <w:r w:rsidR="00E15D72">
        <w:rPr>
          <w:rFonts w:ascii="Open Sans" w:hAnsi="Open Sans" w:cs="Open Sans"/>
        </w:rPr>
        <w:t xml:space="preserve"> v primerih, ki jih določa zakon in ta pogodba, posebej pa še,</w:t>
      </w:r>
      <w:r w:rsidRPr="00EF199A">
        <w:rPr>
          <w:rFonts w:ascii="Open Sans" w:hAnsi="Open Sans" w:cs="Open Sans"/>
        </w:rPr>
        <w:t xml:space="preserve"> če izvajalec:</w:t>
      </w:r>
    </w:p>
    <w:p w14:paraId="0C3569E7" w14:textId="77777777" w:rsidR="00FF1E5A" w:rsidRPr="00A36091" w:rsidRDefault="00FF1E5A" w:rsidP="00E901F7">
      <w:pPr>
        <w:pStyle w:val="Odstavekseznama"/>
        <w:widowControl w:val="0"/>
        <w:numPr>
          <w:ilvl w:val="0"/>
          <w:numId w:val="64"/>
        </w:numPr>
        <w:jc w:val="both"/>
        <w:rPr>
          <w:rFonts w:ascii="Open Sans" w:hAnsi="Open Sans" w:cs="Open Sans"/>
        </w:rPr>
      </w:pPr>
      <w:r w:rsidRPr="00A36091">
        <w:rPr>
          <w:rFonts w:ascii="Open Sans" w:hAnsi="Open Sans" w:cs="Open Sans"/>
        </w:rPr>
        <w:t xml:space="preserve">z naročnikom niti po opozorilu naročnika ne sklene Pisnega sporazuma o skupnih varnostnih ukrepih in ravnanju z okoljem v JAVNEM PODJETJU ENERGETIKA LJUBLJANA d.o.o., ki ureja skupne varnostne ukrepe za zagotavljanje varnosti in zdravja pri delu, </w:t>
      </w:r>
    </w:p>
    <w:p w14:paraId="782C8CB8" w14:textId="77777777" w:rsidR="00FF1E5A" w:rsidRPr="00A36091" w:rsidRDefault="00FF1E5A" w:rsidP="00E901F7">
      <w:pPr>
        <w:pStyle w:val="Odstavekseznama"/>
        <w:widowControl w:val="0"/>
        <w:numPr>
          <w:ilvl w:val="0"/>
          <w:numId w:val="64"/>
        </w:numPr>
        <w:jc w:val="both"/>
        <w:rPr>
          <w:rFonts w:ascii="Open Sans" w:hAnsi="Open Sans" w:cs="Open Sans"/>
        </w:rPr>
      </w:pPr>
      <w:r w:rsidRPr="00A36091">
        <w:rPr>
          <w:rFonts w:ascii="Open Sans" w:hAnsi="Open Sans" w:cs="Open Sans"/>
        </w:rPr>
        <w:t>ne upošteva navodil naročnika niti po opozorilu,</w:t>
      </w:r>
    </w:p>
    <w:p w14:paraId="601F6BD3" w14:textId="77777777" w:rsidR="00FF1E5A" w:rsidRPr="00EF199A" w:rsidRDefault="00FF1E5A" w:rsidP="00E901F7">
      <w:pPr>
        <w:pStyle w:val="Odstavekseznama"/>
        <w:widowControl w:val="0"/>
        <w:numPr>
          <w:ilvl w:val="0"/>
          <w:numId w:val="64"/>
        </w:numPr>
        <w:jc w:val="both"/>
        <w:rPr>
          <w:rFonts w:ascii="Open Sans" w:hAnsi="Open Sans" w:cs="Open Sans"/>
        </w:rPr>
      </w:pPr>
      <w:r w:rsidRPr="00EF199A">
        <w:rPr>
          <w:rFonts w:ascii="Open Sans" w:hAnsi="Open Sans" w:cs="Open Sans"/>
        </w:rPr>
        <w:t>ne izpolnjuje ali nepravilno izpolnjuje svoje pogodbene obveznosti tudi po naknadno določenem roku s strani naročnika,</w:t>
      </w:r>
    </w:p>
    <w:p w14:paraId="30785698" w14:textId="77777777" w:rsidR="00FF1E5A" w:rsidRPr="00EF199A" w:rsidRDefault="00FF1E5A" w:rsidP="00E901F7">
      <w:pPr>
        <w:pStyle w:val="Odstavekseznama"/>
        <w:widowControl w:val="0"/>
        <w:numPr>
          <w:ilvl w:val="0"/>
          <w:numId w:val="64"/>
        </w:numPr>
        <w:jc w:val="both"/>
        <w:rPr>
          <w:rFonts w:ascii="Open Sans" w:hAnsi="Open Sans" w:cs="Open Sans"/>
        </w:rPr>
      </w:pPr>
      <w:r w:rsidRPr="00EF199A">
        <w:rPr>
          <w:rFonts w:ascii="Open Sans" w:hAnsi="Open Sans" w:cs="Open Sans"/>
        </w:rPr>
        <w:t>izvaja svoje obveznosti v nasprotju s pravili stroke, tehničnimi predpisi, standardi in vsakokratno veljavno zakonodajo,</w:t>
      </w:r>
    </w:p>
    <w:p w14:paraId="139ED000" w14:textId="77777777" w:rsidR="00FF1E5A" w:rsidRPr="00EF199A" w:rsidRDefault="00FF1E5A" w:rsidP="00E901F7">
      <w:pPr>
        <w:pStyle w:val="Odstavekseznama"/>
        <w:widowControl w:val="0"/>
        <w:numPr>
          <w:ilvl w:val="0"/>
          <w:numId w:val="64"/>
        </w:numPr>
        <w:jc w:val="both"/>
        <w:rPr>
          <w:rFonts w:ascii="Open Sans" w:hAnsi="Open Sans" w:cs="Open Sans"/>
        </w:rPr>
      </w:pPr>
      <w:r w:rsidRPr="00EF199A">
        <w:rPr>
          <w:rFonts w:ascii="Open Sans" w:hAnsi="Open Sans" w:cs="Open Sans"/>
        </w:rPr>
        <w:t>ne izvaja predmeta pogodbe v dogovorjeni kakovosti ali v dogovorjenih rokih,</w:t>
      </w:r>
    </w:p>
    <w:p w14:paraId="4E9E4E1D" w14:textId="77777777" w:rsidR="00FF1E5A" w:rsidRPr="00EF199A" w:rsidRDefault="00FF1E5A" w:rsidP="00E901F7">
      <w:pPr>
        <w:pStyle w:val="Odstavekseznama"/>
        <w:widowControl w:val="0"/>
        <w:numPr>
          <w:ilvl w:val="0"/>
          <w:numId w:val="64"/>
        </w:numPr>
        <w:jc w:val="both"/>
        <w:rPr>
          <w:rFonts w:ascii="Open Sans" w:hAnsi="Open Sans" w:cs="Open Sans"/>
        </w:rPr>
      </w:pPr>
      <w:r w:rsidRPr="00EF199A">
        <w:rPr>
          <w:rFonts w:ascii="Open Sans" w:hAnsi="Open Sans" w:cs="Open Sans"/>
        </w:rPr>
        <w:t>ne izpolnjuje svojih pogodbenih obveznosti,</w:t>
      </w:r>
    </w:p>
    <w:p w14:paraId="2A279EA1" w14:textId="77777777" w:rsidR="00FF1E5A" w:rsidRPr="00EF199A" w:rsidRDefault="00FF1E5A" w:rsidP="00E901F7">
      <w:pPr>
        <w:pStyle w:val="Odstavekseznama"/>
        <w:widowControl w:val="0"/>
        <w:numPr>
          <w:ilvl w:val="0"/>
          <w:numId w:val="64"/>
        </w:numPr>
        <w:jc w:val="both"/>
        <w:rPr>
          <w:rFonts w:ascii="Open Sans" w:hAnsi="Open Sans" w:cs="Open Sans"/>
        </w:rPr>
      </w:pPr>
      <w:r w:rsidRPr="00EF199A">
        <w:rPr>
          <w:rFonts w:ascii="Open Sans" w:hAnsi="Open Sans" w:cs="Open Sans"/>
        </w:rPr>
        <w:t>poviša cene v času veljavnosti pogodbe,</w:t>
      </w:r>
    </w:p>
    <w:p w14:paraId="4CFD5623" w14:textId="77777777" w:rsidR="00FF1E5A" w:rsidRPr="00EF199A" w:rsidRDefault="00FF1E5A" w:rsidP="00E901F7">
      <w:pPr>
        <w:pStyle w:val="Odstavekseznama"/>
        <w:widowControl w:val="0"/>
        <w:numPr>
          <w:ilvl w:val="0"/>
          <w:numId w:val="64"/>
        </w:numPr>
        <w:jc w:val="both"/>
        <w:rPr>
          <w:rFonts w:ascii="Open Sans" w:hAnsi="Open Sans" w:cs="Open Sans"/>
        </w:rPr>
      </w:pPr>
      <w:r w:rsidRPr="00EF199A">
        <w:rPr>
          <w:rFonts w:ascii="Open Sans" w:hAnsi="Open Sans" w:cs="Open Sans"/>
        </w:rPr>
        <w:t>naročnika ne obvesti o znižanju cen,</w:t>
      </w:r>
    </w:p>
    <w:p w14:paraId="2DDE59C7" w14:textId="77777777" w:rsidR="00FF1E5A" w:rsidRDefault="00FF1E5A" w:rsidP="00E901F7">
      <w:pPr>
        <w:pStyle w:val="Odstavekseznama"/>
        <w:widowControl w:val="0"/>
        <w:numPr>
          <w:ilvl w:val="0"/>
          <w:numId w:val="64"/>
        </w:numPr>
        <w:jc w:val="both"/>
        <w:rPr>
          <w:rFonts w:ascii="Open Sans" w:hAnsi="Open Sans" w:cs="Open Sans"/>
        </w:rPr>
      </w:pPr>
      <w:r w:rsidRPr="00EF199A">
        <w:rPr>
          <w:rFonts w:ascii="Open Sans" w:hAnsi="Open Sans" w:cs="Open Sans"/>
        </w:rPr>
        <w:t xml:space="preserve">prekine z izvedbo storitev brez predhodnega pisnega soglasja naročnika. </w:t>
      </w:r>
    </w:p>
    <w:p w14:paraId="7CA0BA94" w14:textId="77777777" w:rsidR="00FF1E5A" w:rsidRDefault="00FF1E5A" w:rsidP="00A96429">
      <w:pPr>
        <w:widowControl w:val="0"/>
        <w:jc w:val="both"/>
        <w:rPr>
          <w:rFonts w:ascii="Open Sans" w:hAnsi="Open Sans" w:cs="Open Sans"/>
        </w:rPr>
      </w:pPr>
    </w:p>
    <w:p w14:paraId="60F34D4A" w14:textId="69376AD6" w:rsidR="00920044" w:rsidRDefault="00920044" w:rsidP="00A96429">
      <w:pPr>
        <w:widowControl w:val="0"/>
        <w:jc w:val="both"/>
        <w:rPr>
          <w:rFonts w:ascii="Open Sans" w:hAnsi="Open Sans" w:cs="Open Sans"/>
        </w:rPr>
      </w:pPr>
      <w:r w:rsidRPr="00EF199A">
        <w:rPr>
          <w:rFonts w:ascii="Open Sans" w:hAnsi="Open Sans" w:cs="Open Sans"/>
        </w:rPr>
        <w:t xml:space="preserve">V primerih iz prejšnjega odstavka pogodba preneha veljati, ko </w:t>
      </w:r>
      <w:r>
        <w:rPr>
          <w:rFonts w:ascii="Open Sans" w:hAnsi="Open Sans" w:cs="Open Sans"/>
        </w:rPr>
        <w:t>izvajalec</w:t>
      </w:r>
      <w:r w:rsidRPr="00EF199A">
        <w:rPr>
          <w:rFonts w:ascii="Open Sans" w:hAnsi="Open Sans" w:cs="Open Sans"/>
        </w:rPr>
        <w:t xml:space="preserve"> </w:t>
      </w:r>
      <w:r w:rsidR="005C5681">
        <w:rPr>
          <w:rFonts w:ascii="Open Sans" w:hAnsi="Open Sans" w:cs="Open Sans"/>
        </w:rPr>
        <w:t xml:space="preserve">prejme </w:t>
      </w:r>
      <w:r w:rsidRPr="00EF199A">
        <w:rPr>
          <w:rFonts w:ascii="Open Sans" w:hAnsi="Open Sans" w:cs="Open Sans"/>
        </w:rPr>
        <w:t xml:space="preserve">pisno obvestilo o odstopu od pogodbe z navedbo razloga za odstop, s priporočeno pošiljko po pošti. </w:t>
      </w:r>
    </w:p>
    <w:p w14:paraId="0E0A882F" w14:textId="77777777" w:rsidR="00A9670B" w:rsidRPr="00EF199A" w:rsidRDefault="00A9670B" w:rsidP="00A96429">
      <w:pPr>
        <w:widowControl w:val="0"/>
        <w:jc w:val="both"/>
        <w:rPr>
          <w:rFonts w:ascii="Open Sans" w:hAnsi="Open Sans" w:cs="Open Sans"/>
        </w:rPr>
      </w:pPr>
    </w:p>
    <w:p w14:paraId="33D69ECF" w14:textId="77777777" w:rsidR="00920044" w:rsidRDefault="00920044" w:rsidP="00A96429">
      <w:pPr>
        <w:widowControl w:val="0"/>
        <w:jc w:val="both"/>
        <w:rPr>
          <w:rFonts w:ascii="Open Sans" w:hAnsi="Open Sans" w:cs="Open Sans"/>
        </w:rPr>
      </w:pPr>
      <w:r w:rsidRPr="00EF199A">
        <w:rPr>
          <w:rFonts w:ascii="Open Sans" w:hAnsi="Open Sans" w:cs="Open Sans"/>
        </w:rPr>
        <w:t xml:space="preserve">Izvajalec ima pravico do odstopa od te pogodbe v primeru kršenja pogodbenih določi s strani naročnika. V tem primeru pogodba preneha veljati, ko naročnik prejme pisno obvestilo o odstopu od </w:t>
      </w:r>
      <w:r w:rsidRPr="00EF199A">
        <w:rPr>
          <w:rFonts w:ascii="Open Sans" w:hAnsi="Open Sans" w:cs="Open Sans"/>
        </w:rPr>
        <w:lastRenderedPageBreak/>
        <w:t>pogodbe, poslano s priporočeno poštno pošiljko, z navedbo razloga za odstop.</w:t>
      </w:r>
    </w:p>
    <w:p w14:paraId="4B973DD8" w14:textId="77777777" w:rsidR="00920044" w:rsidRDefault="00920044" w:rsidP="00A96429">
      <w:pPr>
        <w:widowControl w:val="0"/>
        <w:jc w:val="both"/>
        <w:rPr>
          <w:rFonts w:ascii="Open Sans" w:hAnsi="Open Sans" w:cs="Open Sans"/>
        </w:rPr>
      </w:pPr>
    </w:p>
    <w:p w14:paraId="042C6EB9" w14:textId="21EF74C1" w:rsidR="00920044" w:rsidRDefault="00920044" w:rsidP="00A96429">
      <w:pPr>
        <w:widowControl w:val="0"/>
        <w:jc w:val="both"/>
        <w:rPr>
          <w:rFonts w:ascii="Open Sans" w:hAnsi="Open Sans" w:cs="Open Sans"/>
        </w:rPr>
      </w:pPr>
      <w:r w:rsidRPr="00EF4A75">
        <w:rPr>
          <w:rFonts w:ascii="Open Sans" w:hAnsi="Open Sans" w:cs="Open Sans"/>
        </w:rPr>
        <w:t>V primeru odstopa od pogodbe sta stranki dolžni do tedaj prevzete obveznosti izpolniti tako, kot je bilo to dogovorjeno pred odstopom, razen če se drugače dogovorita.</w:t>
      </w:r>
    </w:p>
    <w:p w14:paraId="7A5EE06F" w14:textId="77777777" w:rsidR="00A25D5B" w:rsidRDefault="00A25D5B" w:rsidP="00A96429">
      <w:pPr>
        <w:widowControl w:val="0"/>
        <w:jc w:val="both"/>
        <w:rPr>
          <w:rFonts w:ascii="Open Sans" w:hAnsi="Open Sans" w:cs="Open Sans"/>
        </w:rPr>
      </w:pPr>
    </w:p>
    <w:p w14:paraId="20B15155" w14:textId="77777777" w:rsidR="00920044" w:rsidRPr="00EF199A" w:rsidRDefault="00920044" w:rsidP="00A96429">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4D89EE70" w14:textId="77777777" w:rsidR="00920044" w:rsidRPr="00EF199A" w:rsidRDefault="00920044" w:rsidP="00A96429">
      <w:pPr>
        <w:widowControl w:val="0"/>
        <w:jc w:val="both"/>
        <w:rPr>
          <w:rFonts w:ascii="Open Sans" w:hAnsi="Open Sans" w:cs="Open Sans"/>
        </w:rPr>
      </w:pPr>
    </w:p>
    <w:p w14:paraId="3F8D203F" w14:textId="365C53DD" w:rsidR="00920044" w:rsidRDefault="00920044" w:rsidP="00A96429">
      <w:pPr>
        <w:widowControl w:val="0"/>
        <w:jc w:val="both"/>
        <w:rPr>
          <w:rFonts w:ascii="Open Sans" w:hAnsi="Open Sans" w:cs="Open Sans"/>
        </w:rPr>
      </w:pPr>
      <w:r w:rsidRPr="00EF199A">
        <w:rPr>
          <w:rFonts w:ascii="Open Sans" w:hAnsi="Open Sans" w:cs="Open Sans"/>
        </w:rPr>
        <w:t>Med veljavnostjo pogodbe lahko naročnik, ne glede na določbe zakona, ki ureja obligacijska razmerja, odstopi od pogodbe tudi v primerih iz 96. člena ZJN-3.</w:t>
      </w:r>
    </w:p>
    <w:p w14:paraId="0F0A1A8F" w14:textId="58BD72CA" w:rsidR="00CB2A1B" w:rsidRDefault="00CB2A1B" w:rsidP="00A96429">
      <w:pPr>
        <w:widowControl w:val="0"/>
        <w:jc w:val="both"/>
        <w:rPr>
          <w:rFonts w:ascii="Open Sans" w:hAnsi="Open Sans" w:cs="Open Sans"/>
        </w:rPr>
      </w:pPr>
    </w:p>
    <w:p w14:paraId="76E99A87" w14:textId="77777777" w:rsidR="00A96429" w:rsidRPr="00EF199A" w:rsidRDefault="00A96429" w:rsidP="00A96429">
      <w:pPr>
        <w:widowControl w:val="0"/>
        <w:jc w:val="both"/>
        <w:rPr>
          <w:rFonts w:ascii="Open Sans" w:hAnsi="Open Sans" w:cs="Open Sans"/>
        </w:rPr>
      </w:pPr>
    </w:p>
    <w:p w14:paraId="34C6149C" w14:textId="77777777" w:rsidR="00920044" w:rsidRPr="00EF199A" w:rsidRDefault="00920044" w:rsidP="00A96429">
      <w:pPr>
        <w:pStyle w:val="Odstavekseznama"/>
        <w:widowControl w:val="0"/>
        <w:numPr>
          <w:ilvl w:val="0"/>
          <w:numId w:val="18"/>
        </w:numPr>
        <w:jc w:val="center"/>
        <w:rPr>
          <w:rFonts w:ascii="Open Sans" w:hAnsi="Open Sans" w:cs="Open Sans"/>
          <w:b/>
          <w:bCs/>
        </w:rPr>
      </w:pPr>
      <w:r w:rsidRPr="00EF199A">
        <w:rPr>
          <w:rFonts w:ascii="Open Sans" w:hAnsi="Open Sans" w:cs="Open Sans"/>
          <w:b/>
          <w:bCs/>
        </w:rPr>
        <w:t>RAZVEZNI POGOJ</w:t>
      </w:r>
    </w:p>
    <w:p w14:paraId="2E117320" w14:textId="77777777" w:rsidR="00920044" w:rsidRPr="00EF199A" w:rsidRDefault="00920044" w:rsidP="00A96429">
      <w:pPr>
        <w:pStyle w:val="Odstavekseznama"/>
        <w:widowControl w:val="0"/>
        <w:ind w:left="825"/>
        <w:rPr>
          <w:rFonts w:ascii="Open Sans" w:hAnsi="Open Sans" w:cs="Open Sans"/>
          <w:b/>
          <w:bCs/>
        </w:rPr>
      </w:pPr>
    </w:p>
    <w:p w14:paraId="6E7A4CEB" w14:textId="77777777" w:rsidR="00920044" w:rsidRPr="00EF199A" w:rsidRDefault="00920044" w:rsidP="00A96429">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64E5B959" w14:textId="77777777" w:rsidR="00920044" w:rsidRPr="00EF199A" w:rsidRDefault="00920044" w:rsidP="00A96429">
      <w:pPr>
        <w:widowControl w:val="0"/>
        <w:jc w:val="center"/>
        <w:rPr>
          <w:rFonts w:ascii="Open Sans" w:hAnsi="Open Sans" w:cs="Open Sans"/>
        </w:rPr>
      </w:pPr>
    </w:p>
    <w:p w14:paraId="5C046D69" w14:textId="77777777" w:rsidR="00920044" w:rsidRPr="00EF199A" w:rsidRDefault="00920044" w:rsidP="00A96429">
      <w:pPr>
        <w:widowControl w:val="0"/>
        <w:tabs>
          <w:tab w:val="left" w:pos="1702"/>
        </w:tabs>
        <w:jc w:val="both"/>
        <w:rPr>
          <w:rFonts w:ascii="Open Sans" w:hAnsi="Open Sans" w:cs="Open Sans"/>
        </w:rPr>
      </w:pPr>
      <w:r w:rsidRPr="00EF199A">
        <w:rPr>
          <w:rFonts w:ascii="Open Sans" w:hAnsi="Open Sans" w:cs="Open Sans"/>
        </w:rPr>
        <w:t>Ta pogodba je sklenjena pod razveznim pogojem, ki se uresniči, v primeru izpolnitve ene od naslednjih okoliščin:</w:t>
      </w:r>
    </w:p>
    <w:p w14:paraId="30E64C6E" w14:textId="77777777" w:rsidR="00920044" w:rsidRPr="00EF199A" w:rsidRDefault="00920044" w:rsidP="00A96429">
      <w:pPr>
        <w:widowControl w:val="0"/>
        <w:numPr>
          <w:ilvl w:val="0"/>
          <w:numId w:val="17"/>
        </w:numPr>
        <w:tabs>
          <w:tab w:val="left" w:pos="1702"/>
        </w:tabs>
        <w:jc w:val="both"/>
        <w:rPr>
          <w:rFonts w:ascii="Open Sans" w:hAnsi="Open Sans" w:cs="Open Sans"/>
        </w:rPr>
      </w:pPr>
      <w:r w:rsidRPr="00EF199A">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0E0EF866" w14:textId="77777777" w:rsidR="00920044" w:rsidRPr="00EF199A" w:rsidRDefault="00920044" w:rsidP="00A96429">
      <w:pPr>
        <w:widowControl w:val="0"/>
        <w:numPr>
          <w:ilvl w:val="0"/>
          <w:numId w:val="17"/>
        </w:numPr>
        <w:tabs>
          <w:tab w:val="left" w:pos="1702"/>
        </w:tabs>
        <w:jc w:val="both"/>
        <w:rPr>
          <w:rFonts w:ascii="Open Sans" w:hAnsi="Open Sans" w:cs="Open Sans"/>
        </w:rPr>
      </w:pPr>
      <w:r w:rsidRPr="00EF199A">
        <w:rPr>
          <w:rFonts w:ascii="Open Sans" w:hAnsi="Open Sans" w:cs="Open Sans"/>
        </w:rPr>
        <w:t>če bo naročnik seznanjen, da je pristojni državni organ pri izvajalcu ali njegovem podizvajalcu v času izvajanja pogodbe ugotovil najmanj dve kršitvi v zvezi s:</w:t>
      </w:r>
    </w:p>
    <w:p w14:paraId="6F5C0BC3" w14:textId="77777777" w:rsidR="00920044" w:rsidRPr="00EF199A" w:rsidRDefault="00920044" w:rsidP="00A96429">
      <w:pPr>
        <w:widowControl w:val="0"/>
        <w:numPr>
          <w:ilvl w:val="1"/>
          <w:numId w:val="17"/>
        </w:numPr>
        <w:ind w:left="709"/>
        <w:jc w:val="both"/>
        <w:rPr>
          <w:rFonts w:ascii="Open Sans" w:hAnsi="Open Sans" w:cs="Open Sans"/>
        </w:rPr>
      </w:pPr>
      <w:r w:rsidRPr="00EF199A">
        <w:rPr>
          <w:rFonts w:ascii="Open Sans" w:hAnsi="Open Sans" w:cs="Open Sans"/>
        </w:rPr>
        <w:t xml:space="preserve">plačilom za delo, </w:t>
      </w:r>
    </w:p>
    <w:p w14:paraId="393C2636" w14:textId="77777777" w:rsidR="00920044" w:rsidRPr="00EF199A" w:rsidRDefault="00920044" w:rsidP="00A96429">
      <w:pPr>
        <w:widowControl w:val="0"/>
        <w:numPr>
          <w:ilvl w:val="1"/>
          <w:numId w:val="17"/>
        </w:numPr>
        <w:ind w:left="709"/>
        <w:jc w:val="both"/>
        <w:rPr>
          <w:rFonts w:ascii="Open Sans" w:hAnsi="Open Sans" w:cs="Open Sans"/>
        </w:rPr>
      </w:pPr>
      <w:r w:rsidRPr="00EF199A">
        <w:rPr>
          <w:rFonts w:ascii="Open Sans" w:hAnsi="Open Sans" w:cs="Open Sans"/>
        </w:rPr>
        <w:t xml:space="preserve">delovnim časom, </w:t>
      </w:r>
    </w:p>
    <w:p w14:paraId="5392AE86" w14:textId="77777777" w:rsidR="00920044" w:rsidRPr="00EF199A" w:rsidRDefault="00920044" w:rsidP="00A96429">
      <w:pPr>
        <w:widowControl w:val="0"/>
        <w:numPr>
          <w:ilvl w:val="1"/>
          <w:numId w:val="17"/>
        </w:numPr>
        <w:ind w:left="709"/>
        <w:jc w:val="both"/>
        <w:rPr>
          <w:rFonts w:ascii="Open Sans" w:hAnsi="Open Sans" w:cs="Open Sans"/>
        </w:rPr>
      </w:pPr>
      <w:r w:rsidRPr="00EF199A">
        <w:rPr>
          <w:rFonts w:ascii="Open Sans" w:hAnsi="Open Sans" w:cs="Open Sans"/>
        </w:rPr>
        <w:t xml:space="preserve">počitki, </w:t>
      </w:r>
    </w:p>
    <w:p w14:paraId="3D3E1A67" w14:textId="77777777" w:rsidR="00920044" w:rsidRPr="00EF199A" w:rsidRDefault="00920044" w:rsidP="00A96429">
      <w:pPr>
        <w:widowControl w:val="0"/>
        <w:numPr>
          <w:ilvl w:val="1"/>
          <w:numId w:val="17"/>
        </w:numPr>
        <w:ind w:left="709"/>
        <w:jc w:val="both"/>
        <w:rPr>
          <w:rFonts w:ascii="Open Sans" w:hAnsi="Open Sans" w:cs="Open Sans"/>
        </w:rPr>
      </w:pPr>
      <w:r w:rsidRPr="00EF199A">
        <w:rPr>
          <w:rFonts w:ascii="Open Sans" w:hAnsi="Open Sans" w:cs="Open Sans"/>
        </w:rPr>
        <w:t xml:space="preserve">opravljanjem dela na podlagi pogodb civilnega prava kljub obstoju elementov delovnega razmerja ali v zvezi z zaposlovanjem na črno </w:t>
      </w:r>
    </w:p>
    <w:p w14:paraId="1287C573" w14:textId="77777777" w:rsidR="00920044" w:rsidRPr="00EF199A" w:rsidRDefault="00920044" w:rsidP="00A96429">
      <w:pPr>
        <w:widowControl w:val="0"/>
        <w:tabs>
          <w:tab w:val="left" w:pos="1702"/>
        </w:tabs>
        <w:jc w:val="both"/>
        <w:rPr>
          <w:rFonts w:ascii="Open Sans" w:hAnsi="Open Sans" w:cs="Open Sans"/>
        </w:rPr>
      </w:pPr>
      <w:r w:rsidRPr="00EF199A">
        <w:rPr>
          <w:rFonts w:ascii="Open Sans" w:hAnsi="Open Sans" w:cs="Open Sans"/>
        </w:rPr>
        <w:t xml:space="preserve">in za kateri mu je bila s pravnomočno odločitvijo ali več pravnomočnimi odločitvami izrečena globa za prekršek. </w:t>
      </w:r>
    </w:p>
    <w:p w14:paraId="7DAE930F" w14:textId="77777777" w:rsidR="00920044" w:rsidRPr="00EF199A" w:rsidRDefault="00920044" w:rsidP="00A96429">
      <w:pPr>
        <w:widowControl w:val="0"/>
        <w:tabs>
          <w:tab w:val="left" w:pos="1702"/>
        </w:tabs>
        <w:jc w:val="both"/>
        <w:rPr>
          <w:rFonts w:ascii="Open Sans" w:hAnsi="Open Sans" w:cs="Open Sans"/>
        </w:rPr>
      </w:pPr>
    </w:p>
    <w:p w14:paraId="2D4C8ED3" w14:textId="77777777" w:rsidR="00920044" w:rsidRPr="00EF199A" w:rsidRDefault="00920044" w:rsidP="00A96429">
      <w:pPr>
        <w:widowControl w:val="0"/>
        <w:tabs>
          <w:tab w:val="left" w:pos="1702"/>
        </w:tabs>
        <w:jc w:val="both"/>
        <w:rPr>
          <w:rFonts w:ascii="Open Sans" w:hAnsi="Open Sans" w:cs="Open Sans"/>
        </w:rPr>
      </w:pPr>
      <w:r w:rsidRPr="00EF199A">
        <w:rPr>
          <w:rFonts w:ascii="Open Sans" w:hAnsi="Open Sans" w:cs="Open Sans"/>
        </w:rPr>
        <w:t xml:space="preserve">V primeru seznanitve naročnika s kršitvijo mora ta o tem obvestiti izvajalca v 10 (desetih) dneh. </w:t>
      </w:r>
    </w:p>
    <w:p w14:paraId="6D100F8A" w14:textId="1D934C4C" w:rsidR="00920044" w:rsidRDefault="00920044" w:rsidP="00A96429">
      <w:pPr>
        <w:widowControl w:val="0"/>
        <w:tabs>
          <w:tab w:val="left" w:pos="1702"/>
        </w:tabs>
        <w:jc w:val="both"/>
        <w:rPr>
          <w:rFonts w:ascii="Open Sans" w:hAnsi="Open Sans" w:cs="Open Sans"/>
        </w:rPr>
      </w:pPr>
    </w:p>
    <w:p w14:paraId="36E2BCFA" w14:textId="77777777" w:rsidR="001849E8" w:rsidRPr="00EF199A" w:rsidRDefault="001849E8" w:rsidP="00A96429">
      <w:pPr>
        <w:widowControl w:val="0"/>
        <w:tabs>
          <w:tab w:val="left" w:pos="1702"/>
        </w:tabs>
        <w:jc w:val="both"/>
        <w:rPr>
          <w:rFonts w:ascii="Open Sans" w:hAnsi="Open Sans" w:cs="Open Sans"/>
        </w:rPr>
      </w:pPr>
    </w:p>
    <w:p w14:paraId="1C3107A3" w14:textId="77777777" w:rsidR="00920044" w:rsidRPr="00EF199A" w:rsidRDefault="00920044" w:rsidP="00A96429">
      <w:pPr>
        <w:widowControl w:val="0"/>
        <w:tabs>
          <w:tab w:val="left" w:pos="1702"/>
        </w:tabs>
        <w:jc w:val="both"/>
        <w:rPr>
          <w:rFonts w:ascii="Open Sans" w:hAnsi="Open Sans" w:cs="Open Sans"/>
        </w:rPr>
      </w:pPr>
      <w:r w:rsidRPr="00EF199A">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FFEBE46" w14:textId="60E67312" w:rsidR="00920044" w:rsidRDefault="00920044" w:rsidP="00A96429">
      <w:pPr>
        <w:widowControl w:val="0"/>
        <w:tabs>
          <w:tab w:val="left" w:pos="1702"/>
        </w:tabs>
        <w:jc w:val="both"/>
        <w:rPr>
          <w:rFonts w:ascii="Open Sans" w:hAnsi="Open Sans" w:cs="Open Sans"/>
        </w:rPr>
      </w:pPr>
    </w:p>
    <w:p w14:paraId="0AD656E7" w14:textId="77777777" w:rsidR="00920044" w:rsidRPr="00EF199A" w:rsidRDefault="00920044" w:rsidP="00A96429">
      <w:pPr>
        <w:widowControl w:val="0"/>
        <w:tabs>
          <w:tab w:val="left" w:pos="1702"/>
        </w:tabs>
        <w:jc w:val="both"/>
        <w:rPr>
          <w:rFonts w:ascii="Open Sans" w:hAnsi="Open Sans" w:cs="Open Sans"/>
        </w:rPr>
      </w:pPr>
      <w:r w:rsidRPr="00EF199A">
        <w:rPr>
          <w:rFonts w:ascii="Open Sans" w:hAnsi="Open Sans" w:cs="Open Sans"/>
        </w:rPr>
        <w:t xml:space="preserve">Če </w:t>
      </w:r>
      <w:r>
        <w:rPr>
          <w:rFonts w:ascii="Open Sans" w:hAnsi="Open Sans" w:cs="Open Sans"/>
        </w:rPr>
        <w:t>izvajalec</w:t>
      </w:r>
      <w:r w:rsidRPr="00EF199A">
        <w:rPr>
          <w:rFonts w:ascii="Open Sans" w:hAnsi="Open Sans" w:cs="Open Sans"/>
        </w:rPr>
        <w:t xml:space="preserve">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5BD09CBB" w14:textId="77777777" w:rsidR="00920044" w:rsidRPr="00EF199A" w:rsidRDefault="00920044" w:rsidP="00A96429">
      <w:pPr>
        <w:widowControl w:val="0"/>
        <w:tabs>
          <w:tab w:val="left" w:pos="1702"/>
        </w:tabs>
        <w:jc w:val="both"/>
        <w:rPr>
          <w:rFonts w:ascii="Open Sans" w:hAnsi="Open Sans" w:cs="Open Sans"/>
        </w:rPr>
      </w:pPr>
    </w:p>
    <w:p w14:paraId="6D199057" w14:textId="77777777" w:rsidR="00920044" w:rsidRPr="00EF199A" w:rsidRDefault="00920044" w:rsidP="00A96429">
      <w:pPr>
        <w:widowControl w:val="0"/>
        <w:tabs>
          <w:tab w:val="left" w:pos="1702"/>
        </w:tabs>
        <w:jc w:val="both"/>
        <w:rPr>
          <w:rFonts w:ascii="Open Sans" w:hAnsi="Open Sans" w:cs="Open Sans"/>
        </w:rPr>
      </w:pPr>
      <w:r w:rsidRPr="00EF199A">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w:t>
      </w:r>
    </w:p>
    <w:p w14:paraId="08C354B7" w14:textId="56482F11" w:rsidR="00920044" w:rsidRDefault="00920044" w:rsidP="00FF1E5A">
      <w:pPr>
        <w:widowControl w:val="0"/>
        <w:ind w:left="13" w:right="106"/>
        <w:jc w:val="both"/>
        <w:rPr>
          <w:rFonts w:ascii="Open Sans" w:hAnsi="Open Sans" w:cs="Open Sans"/>
        </w:rPr>
      </w:pPr>
    </w:p>
    <w:p w14:paraId="2A428AC6" w14:textId="77777777" w:rsidR="002840E8" w:rsidRDefault="002840E8" w:rsidP="00FF1E5A">
      <w:pPr>
        <w:widowControl w:val="0"/>
        <w:ind w:left="13" w:right="106"/>
        <w:jc w:val="both"/>
        <w:rPr>
          <w:rFonts w:ascii="Open Sans" w:hAnsi="Open Sans" w:cs="Open Sans"/>
        </w:rPr>
      </w:pPr>
    </w:p>
    <w:p w14:paraId="4895B4BD" w14:textId="0C408B0F" w:rsidR="00920044" w:rsidRDefault="00920044" w:rsidP="00FF1E5A">
      <w:pPr>
        <w:widowControl w:val="0"/>
        <w:ind w:left="13" w:right="106"/>
        <w:jc w:val="both"/>
        <w:rPr>
          <w:rFonts w:ascii="Open Sans" w:hAnsi="Open Sans" w:cs="Open Sans"/>
        </w:rPr>
      </w:pPr>
      <w:r w:rsidRPr="00EF199A">
        <w:rPr>
          <w:rFonts w:ascii="Open Sans" w:hAnsi="Open Sans" w:cs="Open Sans"/>
        </w:rPr>
        <w:lastRenderedPageBreak/>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23238183" w14:textId="77777777" w:rsidR="00716D9F" w:rsidRDefault="00716D9F" w:rsidP="00FF1E5A">
      <w:pPr>
        <w:widowControl w:val="0"/>
        <w:ind w:left="13" w:right="106"/>
        <w:jc w:val="both"/>
        <w:rPr>
          <w:rFonts w:ascii="Open Sans" w:hAnsi="Open Sans" w:cs="Open Sans"/>
        </w:rPr>
      </w:pPr>
    </w:p>
    <w:p w14:paraId="67C5D0BE" w14:textId="77777777" w:rsidR="00920044" w:rsidRPr="00EF199A" w:rsidRDefault="00920044" w:rsidP="00FF1E5A">
      <w:pPr>
        <w:pStyle w:val="Odstavekseznama"/>
        <w:widowControl w:val="0"/>
        <w:numPr>
          <w:ilvl w:val="0"/>
          <w:numId w:val="18"/>
        </w:numPr>
        <w:jc w:val="center"/>
        <w:rPr>
          <w:rFonts w:ascii="Open Sans" w:hAnsi="Open Sans" w:cs="Open Sans"/>
          <w:b/>
          <w:bCs/>
        </w:rPr>
      </w:pPr>
      <w:r w:rsidRPr="00EF199A">
        <w:rPr>
          <w:rFonts w:ascii="Open Sans" w:hAnsi="Open Sans" w:cs="Open Sans"/>
          <w:b/>
          <w:bCs/>
        </w:rPr>
        <w:t xml:space="preserve">PREDSTAVNIKI STRANK </w:t>
      </w:r>
    </w:p>
    <w:p w14:paraId="2AE604CE" w14:textId="77777777" w:rsidR="00920044" w:rsidRPr="00EF199A" w:rsidRDefault="00920044" w:rsidP="00FF1E5A">
      <w:pPr>
        <w:pStyle w:val="Odstavekseznama"/>
        <w:widowControl w:val="0"/>
        <w:ind w:left="825"/>
        <w:rPr>
          <w:rFonts w:ascii="Open Sans" w:hAnsi="Open Sans" w:cs="Open Sans"/>
          <w:b/>
          <w:bCs/>
        </w:rPr>
      </w:pPr>
    </w:p>
    <w:p w14:paraId="55532F5F"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734D35DC" w14:textId="77777777" w:rsidR="00920044" w:rsidRPr="00EF199A" w:rsidRDefault="00920044" w:rsidP="00FF1E5A">
      <w:pPr>
        <w:widowControl w:val="0"/>
        <w:ind w:left="426"/>
        <w:jc w:val="center"/>
        <w:rPr>
          <w:rFonts w:ascii="Open Sans" w:hAnsi="Open Sans" w:cs="Open Sans"/>
        </w:rPr>
      </w:pPr>
    </w:p>
    <w:p w14:paraId="74183DC4" w14:textId="23863B7D" w:rsidR="00920044" w:rsidRDefault="00920044" w:rsidP="00FF1E5A">
      <w:pPr>
        <w:widowControl w:val="0"/>
        <w:jc w:val="both"/>
        <w:rPr>
          <w:rFonts w:ascii="Open Sans" w:hAnsi="Open Sans" w:cs="Open Sans"/>
        </w:rPr>
      </w:pPr>
      <w:r w:rsidRPr="00EF199A">
        <w:rPr>
          <w:rFonts w:ascii="Open Sans" w:hAnsi="Open Sans" w:cs="Open Sans"/>
        </w:rPr>
        <w:t>Pogodbeni stranki po tej pogodbi veljavno zastopata in predstavljata izključno njuna zakonita zastopnika.</w:t>
      </w:r>
    </w:p>
    <w:p w14:paraId="52F68C2A" w14:textId="77777777" w:rsidR="00920044" w:rsidRPr="00EF199A" w:rsidRDefault="00920044" w:rsidP="00FF1E5A">
      <w:pPr>
        <w:widowControl w:val="0"/>
        <w:tabs>
          <w:tab w:val="left" w:pos="1418"/>
          <w:tab w:val="left" w:pos="1702"/>
        </w:tabs>
        <w:ind w:left="720"/>
        <w:jc w:val="center"/>
        <w:rPr>
          <w:rFonts w:ascii="Open Sans" w:hAnsi="Open Sans" w:cs="Open Sans"/>
        </w:rPr>
      </w:pPr>
    </w:p>
    <w:p w14:paraId="58D487EA" w14:textId="77777777" w:rsidR="00682165" w:rsidRPr="00D44C9F" w:rsidRDefault="00682165" w:rsidP="00FF1E5A">
      <w:pPr>
        <w:widowControl w:val="0"/>
        <w:jc w:val="both"/>
        <w:rPr>
          <w:rFonts w:ascii="Open Sans" w:hAnsi="Open Sans" w:cs="Open Sans"/>
        </w:rPr>
      </w:pPr>
      <w:r w:rsidRPr="00D44C9F">
        <w:rPr>
          <w:rFonts w:ascii="Open Sans" w:hAnsi="Open Sans" w:cs="Open Sans"/>
        </w:rPr>
        <w:t xml:space="preserve">Ne glede na določilo prejšnjega odstavka je predstavnik naročnika in skrbnik pogodbe, ki bo urejal vsa vprašanja, ki bodo nastala v zvezi z izvajanjem te pogodbe, Alen Barunčić, tel. št.: 041 484 093, elektronski naslov: </w:t>
      </w:r>
      <w:hyperlink r:id="rId15" w:history="1">
        <w:r w:rsidRPr="00D44C9F">
          <w:rPr>
            <w:rStyle w:val="Hiperpovezava"/>
            <w:rFonts w:ascii="Open Sans" w:hAnsi="Open Sans" w:cs="Open Sans"/>
          </w:rPr>
          <w:t>alen.baruncic@energetika.si</w:t>
        </w:r>
      </w:hyperlink>
      <w:r w:rsidRPr="00D44C9F">
        <w:rPr>
          <w:rFonts w:ascii="Open Sans" w:hAnsi="Open Sans" w:cs="Open Sans"/>
        </w:rPr>
        <w:t xml:space="preserve">, v njegovi odsotnosti ga zamenjuje Mitja Jakóp, </w:t>
      </w:r>
      <w:hyperlink r:id="rId16" w:history="1">
        <w:r w:rsidRPr="00D44C9F">
          <w:rPr>
            <w:rFonts w:ascii="Open Sans" w:hAnsi="Open Sans" w:cs="Open Sans"/>
          </w:rPr>
          <w:t>tel. št.: 01 58 75 350</w:t>
        </w:r>
      </w:hyperlink>
      <w:r w:rsidRPr="00D44C9F">
        <w:rPr>
          <w:rFonts w:ascii="Open Sans" w:hAnsi="Open Sans" w:cs="Open Sans"/>
        </w:rPr>
        <w:t xml:space="preserve">, elektronski naslov: </w:t>
      </w:r>
      <w:hyperlink r:id="rId17" w:history="1">
        <w:r w:rsidRPr="00D44C9F">
          <w:rPr>
            <w:rStyle w:val="Hiperpovezava"/>
            <w:rFonts w:ascii="Open Sans" w:hAnsi="Open Sans" w:cs="Open Sans"/>
          </w:rPr>
          <w:t>mitja.jakop@energetika.si</w:t>
        </w:r>
      </w:hyperlink>
      <w:r w:rsidRPr="00D44C9F">
        <w:rPr>
          <w:rFonts w:ascii="Open Sans" w:hAnsi="Open Sans" w:cs="Open Sans"/>
        </w:rPr>
        <w:t>.</w:t>
      </w:r>
    </w:p>
    <w:p w14:paraId="19C1EBE5" w14:textId="77777777" w:rsidR="000B2F3E" w:rsidRPr="00EF199A" w:rsidRDefault="000B2F3E" w:rsidP="00FF1E5A">
      <w:pPr>
        <w:widowControl w:val="0"/>
        <w:jc w:val="both"/>
        <w:rPr>
          <w:rFonts w:ascii="Open Sans" w:hAnsi="Open Sans" w:cs="Open Sans"/>
        </w:rPr>
      </w:pPr>
    </w:p>
    <w:p w14:paraId="282DB367" w14:textId="77777777" w:rsidR="00920044" w:rsidRPr="00EF199A" w:rsidRDefault="00920044" w:rsidP="00FF1E5A">
      <w:pPr>
        <w:widowControl w:val="0"/>
        <w:tabs>
          <w:tab w:val="left" w:pos="567"/>
          <w:tab w:val="left" w:pos="1418"/>
          <w:tab w:val="left" w:pos="1702"/>
        </w:tabs>
        <w:jc w:val="both"/>
        <w:rPr>
          <w:rFonts w:ascii="Open Sans" w:hAnsi="Open Sans" w:cs="Open Sans"/>
        </w:rPr>
      </w:pPr>
      <w:r w:rsidRPr="00EF199A">
        <w:rPr>
          <w:rFonts w:ascii="Open Sans" w:hAnsi="Open Sans" w:cs="Open Sans"/>
        </w:rPr>
        <w:t xml:space="preserve">Predstavnik izvajalca, ki bo urejal vsa vprašanja, ki bodo nastala v zvezi z izvajanjem te pogodbe, je: _______________, tel. št.: ______________, elektronski naslov: ________________________, v njegovi odsotnosti pa ga zamenjuje ____________________________, tel.: ____________, elektronski naslov: ____________________.  </w:t>
      </w:r>
    </w:p>
    <w:p w14:paraId="7C484038" w14:textId="77777777" w:rsidR="00920044" w:rsidRPr="00EF199A" w:rsidRDefault="00920044" w:rsidP="00FF1E5A">
      <w:pPr>
        <w:widowControl w:val="0"/>
        <w:tabs>
          <w:tab w:val="left" w:pos="567"/>
          <w:tab w:val="left" w:pos="1418"/>
          <w:tab w:val="left" w:pos="1702"/>
        </w:tabs>
        <w:jc w:val="both"/>
        <w:rPr>
          <w:rFonts w:ascii="Open Sans" w:hAnsi="Open Sans" w:cs="Open Sans"/>
        </w:rPr>
      </w:pPr>
    </w:p>
    <w:p w14:paraId="7AD4A152" w14:textId="77777777" w:rsidR="00920044" w:rsidRPr="00EF199A" w:rsidRDefault="00920044" w:rsidP="00FF1E5A">
      <w:pPr>
        <w:widowControl w:val="0"/>
        <w:jc w:val="both"/>
        <w:rPr>
          <w:rFonts w:ascii="Open Sans" w:hAnsi="Open Sans" w:cs="Open Sans"/>
        </w:rPr>
      </w:pPr>
      <w:r w:rsidRPr="00EF199A">
        <w:rPr>
          <w:rFonts w:ascii="Open Sans" w:hAnsi="Open Sans" w:cs="Open Sans"/>
        </w:rPr>
        <w:t>Predstavnik naročnika oz. izvajalca bo urejal vsa vprašanja, ki bodo nastala v zvezi z izvajanjem te pogodbe.</w:t>
      </w:r>
    </w:p>
    <w:p w14:paraId="4A3DC618" w14:textId="24D4F7BD" w:rsidR="00920044" w:rsidRDefault="00920044" w:rsidP="00FF1E5A">
      <w:pPr>
        <w:widowControl w:val="0"/>
        <w:jc w:val="both"/>
        <w:rPr>
          <w:rFonts w:ascii="Open Sans" w:hAnsi="Open Sans" w:cs="Open Sans"/>
        </w:rPr>
      </w:pPr>
    </w:p>
    <w:p w14:paraId="3EE55193" w14:textId="6B72DAFB" w:rsidR="00920044" w:rsidRDefault="00920044" w:rsidP="00FF1E5A">
      <w:pPr>
        <w:widowControl w:val="0"/>
        <w:jc w:val="both"/>
        <w:rPr>
          <w:rFonts w:ascii="Open Sans" w:hAnsi="Open Sans" w:cs="Open Sans"/>
        </w:rPr>
      </w:pPr>
      <w:r w:rsidRPr="00EF199A">
        <w:rPr>
          <w:rFonts w:ascii="Open Sans" w:hAnsi="Open Sans" w:cs="Open Sans"/>
        </w:rPr>
        <w:t>Morebitno spremembo navedenih oseb morata pogodbeni stranki sporazuma sporočiti druga drugi v pisni obliki (po e</w:t>
      </w:r>
      <w:r>
        <w:rPr>
          <w:rFonts w:ascii="Open Sans" w:hAnsi="Open Sans" w:cs="Open Sans"/>
        </w:rPr>
        <w:t>-</w:t>
      </w:r>
      <w:r w:rsidRPr="00EF199A">
        <w:rPr>
          <w:rFonts w:ascii="Open Sans" w:hAnsi="Open Sans" w:cs="Open Sans"/>
        </w:rPr>
        <w:t xml:space="preserve">pošti) najkasneje v roku 7 (sedmih) koledarskih dni po nastanku spremembe. </w:t>
      </w:r>
    </w:p>
    <w:p w14:paraId="3047BBE8" w14:textId="77777777" w:rsidR="00A25D5B" w:rsidRDefault="00A25D5B" w:rsidP="00FF1E5A">
      <w:pPr>
        <w:widowControl w:val="0"/>
        <w:jc w:val="both"/>
        <w:rPr>
          <w:rFonts w:ascii="Open Sans" w:hAnsi="Open Sans" w:cs="Open Sans"/>
        </w:rPr>
      </w:pPr>
    </w:p>
    <w:p w14:paraId="7E77397C" w14:textId="5726345E" w:rsidR="00920044" w:rsidRDefault="00920044" w:rsidP="00FF1E5A">
      <w:pPr>
        <w:widowControl w:val="0"/>
        <w:jc w:val="both"/>
        <w:rPr>
          <w:rFonts w:ascii="Open Sans" w:hAnsi="Open Sans" w:cs="Open Sans"/>
        </w:rPr>
      </w:pPr>
      <w:r w:rsidRPr="00EF199A">
        <w:rPr>
          <w:rFonts w:ascii="Open Sans" w:hAnsi="Open Sans" w:cs="Open Sans"/>
        </w:rPr>
        <w:t xml:space="preserve">Ne glede na </w:t>
      </w:r>
      <w:r w:rsidRPr="00237CE9">
        <w:rPr>
          <w:rFonts w:ascii="Open Sans" w:hAnsi="Open Sans" w:cs="Open Sans"/>
        </w:rPr>
        <w:t xml:space="preserve">drugi odstavek </w:t>
      </w:r>
      <w:r w:rsidR="00B82C65">
        <w:rPr>
          <w:rFonts w:ascii="Open Sans" w:hAnsi="Open Sans" w:cs="Open Sans"/>
        </w:rPr>
        <w:t>3</w:t>
      </w:r>
      <w:r w:rsidR="00BB75D9">
        <w:rPr>
          <w:rFonts w:ascii="Open Sans" w:hAnsi="Open Sans" w:cs="Open Sans"/>
        </w:rPr>
        <w:t>1</w:t>
      </w:r>
      <w:r w:rsidR="00D34126">
        <w:rPr>
          <w:rFonts w:ascii="Open Sans" w:hAnsi="Open Sans" w:cs="Open Sans"/>
        </w:rPr>
        <w:t>.</w:t>
      </w:r>
      <w:r w:rsidRPr="00237CE9">
        <w:rPr>
          <w:rFonts w:ascii="Open Sans" w:hAnsi="Open Sans" w:cs="Open Sans"/>
        </w:rPr>
        <w:t xml:space="preserve"> člena te pogodbe</w:t>
      </w:r>
      <w:r w:rsidRPr="00EF199A">
        <w:rPr>
          <w:rFonts w:ascii="Open Sans" w:hAnsi="Open Sans" w:cs="Open Sans"/>
        </w:rPr>
        <w:t xml:space="preserve"> predstavnikov pogodbenih strank velja, če pogodbeni stranki o spremembi svojih predstavnikov obvestita druga drugo na elektronske naslove, navedene v tem členu pogodbe.</w:t>
      </w:r>
    </w:p>
    <w:p w14:paraId="58634A10" w14:textId="741D29BE" w:rsidR="00A96429" w:rsidRDefault="00A96429" w:rsidP="00FF1E5A">
      <w:pPr>
        <w:widowControl w:val="0"/>
        <w:jc w:val="both"/>
        <w:rPr>
          <w:rFonts w:ascii="Open Sans" w:hAnsi="Open Sans" w:cs="Open Sans"/>
        </w:rPr>
      </w:pPr>
    </w:p>
    <w:p w14:paraId="3EE53605" w14:textId="77777777" w:rsidR="00920044" w:rsidRPr="00EF199A" w:rsidRDefault="00920044" w:rsidP="00FF1E5A">
      <w:pPr>
        <w:pStyle w:val="Odstavekseznama"/>
        <w:widowControl w:val="0"/>
        <w:numPr>
          <w:ilvl w:val="0"/>
          <w:numId w:val="18"/>
        </w:numPr>
        <w:jc w:val="center"/>
        <w:rPr>
          <w:rFonts w:ascii="Open Sans" w:hAnsi="Open Sans" w:cs="Open Sans"/>
          <w:b/>
          <w:bCs/>
        </w:rPr>
      </w:pPr>
      <w:r>
        <w:rPr>
          <w:rFonts w:ascii="Open Sans" w:hAnsi="Open Sans" w:cs="Open Sans"/>
          <w:b/>
          <w:bCs/>
        </w:rPr>
        <w:t xml:space="preserve">  </w:t>
      </w:r>
      <w:r w:rsidRPr="00EF199A">
        <w:rPr>
          <w:rFonts w:ascii="Open Sans" w:hAnsi="Open Sans" w:cs="Open Sans"/>
          <w:b/>
          <w:bCs/>
        </w:rPr>
        <w:t>POSLOVNA SKRIVNOST</w:t>
      </w:r>
    </w:p>
    <w:p w14:paraId="7A562DE9" w14:textId="77777777" w:rsidR="00920044" w:rsidRPr="00EF199A" w:rsidRDefault="00920044" w:rsidP="00FF1E5A">
      <w:pPr>
        <w:widowControl w:val="0"/>
        <w:numPr>
          <w:ilvl w:val="12"/>
          <w:numId w:val="0"/>
        </w:numPr>
        <w:jc w:val="both"/>
        <w:rPr>
          <w:rFonts w:ascii="Open Sans" w:hAnsi="Open Sans" w:cs="Open Sans"/>
        </w:rPr>
      </w:pPr>
    </w:p>
    <w:p w14:paraId="572C4A84"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593381FE" w14:textId="77777777" w:rsidR="00920044" w:rsidRDefault="00920044" w:rsidP="00FF1E5A">
      <w:pPr>
        <w:widowControl w:val="0"/>
        <w:jc w:val="both"/>
        <w:rPr>
          <w:rFonts w:ascii="Open Sans" w:hAnsi="Open Sans" w:cs="Open Sans"/>
        </w:rPr>
      </w:pPr>
    </w:p>
    <w:p w14:paraId="13991967" w14:textId="1868E520" w:rsidR="003318FE" w:rsidRDefault="00920044" w:rsidP="00FF1E5A">
      <w:pPr>
        <w:widowControl w:val="0"/>
        <w:jc w:val="both"/>
        <w:rPr>
          <w:rFonts w:ascii="Open Sans" w:hAnsi="Open Sans" w:cs="Open Sans"/>
        </w:rPr>
      </w:pPr>
      <w:r w:rsidRPr="00EF199A">
        <w:rPr>
          <w:rFonts w:ascii="Open Sans" w:hAnsi="Open Sans" w:cs="Open Sans"/>
        </w:rPr>
        <w:t>Pogodbeni stranki soglašata, da predstavlja vsebina te pogodbe kot tudi dokumentacija, ki je sestavni del pogodbe oziroma se nanaša na to pogodbo, tehnični podatki, dokumentacija, poslovne informacije ter drugi podatki in informacije, ki izvirajo iz tega razmerja oziroma v zvezi z njim, ali iz siceršnjega opravljanja dejavnosti ene ali druge pogodbene stranke, poslovno skrivnost, ki sta jo dolžni varovati ves čas veljavnosti pogodbe, in jih ne bosta neupravičeno uporabljali v svojo korist oziroma komercialno izkoriščali ali posredovali tretjim osebam izven organizacij, ki niso vključene v izvedbo nalog predmeta pogodbe, razen podatkov oz. informacij, ki po veljavnih predpisih štejejo za</w:t>
      </w:r>
      <w:r>
        <w:rPr>
          <w:rFonts w:ascii="Open Sans" w:hAnsi="Open Sans" w:cs="Open Sans"/>
        </w:rPr>
        <w:t xml:space="preserve"> javne.</w:t>
      </w:r>
    </w:p>
    <w:p w14:paraId="5C6EF8E2" w14:textId="3D1969C4" w:rsidR="00920044" w:rsidRPr="00EF199A" w:rsidRDefault="00D654DE" w:rsidP="00FF1E5A">
      <w:pPr>
        <w:pStyle w:val="Odstavekseznama"/>
        <w:widowControl w:val="0"/>
        <w:numPr>
          <w:ilvl w:val="0"/>
          <w:numId w:val="18"/>
        </w:numPr>
        <w:jc w:val="center"/>
        <w:rPr>
          <w:rFonts w:ascii="Open Sans" w:hAnsi="Open Sans" w:cs="Open Sans"/>
          <w:b/>
          <w:bCs/>
        </w:rPr>
      </w:pPr>
      <w:r>
        <w:rPr>
          <w:rFonts w:ascii="Open Sans" w:hAnsi="Open Sans" w:cs="Open Sans"/>
          <w:b/>
          <w:bCs/>
        </w:rPr>
        <w:t xml:space="preserve">     </w:t>
      </w:r>
      <w:r w:rsidR="00920044" w:rsidRPr="00EF199A">
        <w:rPr>
          <w:rFonts w:ascii="Open Sans" w:hAnsi="Open Sans" w:cs="Open Sans"/>
          <w:b/>
          <w:bCs/>
        </w:rPr>
        <w:t>PRENOS PRAVIC IN OBVEZNOSTI</w:t>
      </w:r>
    </w:p>
    <w:p w14:paraId="284EE1B3" w14:textId="77777777" w:rsidR="00920044" w:rsidRPr="00EF199A" w:rsidRDefault="00920044" w:rsidP="00FF1E5A">
      <w:pPr>
        <w:pStyle w:val="Odstavekseznama"/>
        <w:widowControl w:val="0"/>
        <w:ind w:left="825"/>
        <w:rPr>
          <w:rFonts w:ascii="Open Sans" w:hAnsi="Open Sans" w:cs="Open Sans"/>
          <w:b/>
          <w:bCs/>
        </w:rPr>
      </w:pPr>
    </w:p>
    <w:p w14:paraId="75356392"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1C39C630" w14:textId="77777777" w:rsidR="00920044" w:rsidRDefault="00920044" w:rsidP="00FF1E5A">
      <w:pPr>
        <w:widowControl w:val="0"/>
        <w:numPr>
          <w:ilvl w:val="12"/>
          <w:numId w:val="0"/>
        </w:numPr>
        <w:tabs>
          <w:tab w:val="left" w:pos="1701"/>
        </w:tabs>
        <w:ind w:right="-1"/>
        <w:jc w:val="both"/>
        <w:rPr>
          <w:rFonts w:ascii="Open Sans" w:hAnsi="Open Sans" w:cs="Open Sans"/>
        </w:rPr>
      </w:pPr>
    </w:p>
    <w:p w14:paraId="6F74D383" w14:textId="77777777" w:rsidR="00920044" w:rsidRPr="00EF199A" w:rsidRDefault="00920044" w:rsidP="00FF1E5A">
      <w:pPr>
        <w:widowControl w:val="0"/>
        <w:numPr>
          <w:ilvl w:val="12"/>
          <w:numId w:val="0"/>
        </w:numPr>
        <w:tabs>
          <w:tab w:val="left" w:pos="1701"/>
        </w:tabs>
        <w:ind w:right="-1"/>
        <w:jc w:val="both"/>
        <w:rPr>
          <w:rFonts w:ascii="Open Sans" w:hAnsi="Open Sans" w:cs="Open Sans"/>
        </w:rPr>
      </w:pPr>
      <w:r w:rsidRPr="00EF199A">
        <w:rPr>
          <w:rFonts w:ascii="Open Sans" w:hAnsi="Open Sans" w:cs="Open Sans"/>
        </w:rPr>
        <w:t>Nobena pogodbena stranka ne sme pravic in obveznosti iz te pogodbe, delno ali v celoti, prenesti na tretjo osebo brez predhodnega pisnega soglasja nasprotne pogodbene stranke ter predhodnega prenosa obstoječih zavarovanj.</w:t>
      </w:r>
    </w:p>
    <w:p w14:paraId="6FE32BA4" w14:textId="77777777" w:rsidR="00920044" w:rsidRPr="00EF199A" w:rsidRDefault="00920044" w:rsidP="00FF1E5A">
      <w:pPr>
        <w:widowControl w:val="0"/>
        <w:numPr>
          <w:ilvl w:val="12"/>
          <w:numId w:val="0"/>
        </w:numPr>
        <w:tabs>
          <w:tab w:val="left" w:pos="1701"/>
        </w:tabs>
        <w:ind w:right="-1"/>
        <w:jc w:val="both"/>
        <w:rPr>
          <w:rFonts w:ascii="Open Sans" w:hAnsi="Open Sans" w:cs="Open Sans"/>
        </w:rPr>
      </w:pPr>
    </w:p>
    <w:p w14:paraId="790E37DF" w14:textId="64DBC4DB" w:rsidR="00920044" w:rsidRDefault="00920044" w:rsidP="00FF1E5A">
      <w:pPr>
        <w:widowControl w:val="0"/>
        <w:numPr>
          <w:ilvl w:val="12"/>
          <w:numId w:val="0"/>
        </w:numPr>
        <w:jc w:val="both"/>
        <w:rPr>
          <w:rFonts w:ascii="Open Sans" w:hAnsi="Open Sans" w:cs="Open Sans"/>
        </w:rPr>
      </w:pPr>
      <w:r w:rsidRPr="00EF199A">
        <w:rPr>
          <w:rFonts w:ascii="Open Sans" w:hAnsi="Open Sans" w:cs="Open Sans"/>
        </w:rPr>
        <w:t>Pogodbeni stranki se obvezujeta, da bosta druga drugi takoj javili eventualne statusno pravne spremembe, do katerih bi prišlo na strani posamezne pogodbene stranke v času po sklenitvi te pogodbe, in ki bi lahko vplivale na izvrševanje te pogodbe ter zagotovili prenos pravic in obveznosti iz te pogodbe na pravne subjekte. Šteje se, da je prenos pravic in obveznosti iz te pogodbe na pravne naslednike zagotovljen šele takrat, ko pravni naslednik pisno potrdi prevzem pravic in obveznosti iz te pogodbe in ko druga pogodbena stranka izda pisno soglasje za tak prenos.</w:t>
      </w:r>
    </w:p>
    <w:p w14:paraId="4C39580C" w14:textId="242C47DF" w:rsidR="00591794" w:rsidRDefault="00591794" w:rsidP="00FF1E5A">
      <w:pPr>
        <w:widowControl w:val="0"/>
        <w:numPr>
          <w:ilvl w:val="12"/>
          <w:numId w:val="0"/>
        </w:numPr>
        <w:jc w:val="both"/>
        <w:rPr>
          <w:rFonts w:ascii="Open Sans" w:hAnsi="Open Sans" w:cs="Open Sans"/>
        </w:rPr>
      </w:pPr>
    </w:p>
    <w:p w14:paraId="51CE0237" w14:textId="77777777" w:rsidR="00716D9F" w:rsidRDefault="00716D9F" w:rsidP="00FF1E5A">
      <w:pPr>
        <w:widowControl w:val="0"/>
        <w:numPr>
          <w:ilvl w:val="12"/>
          <w:numId w:val="0"/>
        </w:numPr>
        <w:jc w:val="both"/>
        <w:rPr>
          <w:rFonts w:ascii="Open Sans" w:hAnsi="Open Sans" w:cs="Open Sans"/>
        </w:rPr>
      </w:pPr>
    </w:p>
    <w:p w14:paraId="31826B9C" w14:textId="77777777" w:rsidR="00920044" w:rsidRPr="00EF199A" w:rsidRDefault="00920044" w:rsidP="00FF1E5A">
      <w:pPr>
        <w:pStyle w:val="Odstavekseznama"/>
        <w:widowControl w:val="0"/>
        <w:numPr>
          <w:ilvl w:val="0"/>
          <w:numId w:val="18"/>
        </w:numPr>
        <w:jc w:val="center"/>
        <w:rPr>
          <w:rFonts w:ascii="Open Sans" w:hAnsi="Open Sans" w:cs="Open Sans"/>
          <w:b/>
          <w:bCs/>
        </w:rPr>
      </w:pPr>
      <w:r w:rsidRPr="00EF199A">
        <w:rPr>
          <w:rFonts w:ascii="Open Sans" w:hAnsi="Open Sans" w:cs="Open Sans"/>
          <w:b/>
          <w:bCs/>
        </w:rPr>
        <w:t>ODSTOP OZIROMA CESIJA DENARNIH TERJATEV</w:t>
      </w:r>
    </w:p>
    <w:p w14:paraId="7367146A" w14:textId="77777777" w:rsidR="00920044" w:rsidRPr="00EF199A" w:rsidRDefault="00920044" w:rsidP="00FF1E5A">
      <w:pPr>
        <w:pStyle w:val="Odstavekseznama"/>
        <w:widowControl w:val="0"/>
        <w:ind w:left="825"/>
        <w:rPr>
          <w:rFonts w:ascii="Open Sans" w:hAnsi="Open Sans" w:cs="Open Sans"/>
          <w:highlight w:val="yellow"/>
        </w:rPr>
      </w:pPr>
    </w:p>
    <w:p w14:paraId="5487110E" w14:textId="28CDB53E" w:rsidR="00920044"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76AEC3B7" w14:textId="77777777" w:rsidR="00920044" w:rsidRPr="00EF199A" w:rsidRDefault="00920044" w:rsidP="00FF1E5A">
      <w:pPr>
        <w:widowControl w:val="0"/>
        <w:ind w:left="424"/>
        <w:rPr>
          <w:rFonts w:ascii="Open Sans" w:hAnsi="Open Sans" w:cs="Open Sans"/>
        </w:rPr>
      </w:pPr>
    </w:p>
    <w:p w14:paraId="61E9A8EF" w14:textId="0B2AB32D" w:rsidR="00716D9F" w:rsidRDefault="00920044" w:rsidP="00FF1E5A">
      <w:pPr>
        <w:widowControl w:val="0"/>
        <w:jc w:val="both"/>
        <w:rPr>
          <w:rFonts w:ascii="Open Sans" w:hAnsi="Open Sans" w:cs="Open Sans"/>
        </w:rPr>
      </w:pPr>
      <w:r w:rsidRPr="00EF199A">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6DD8851C" w14:textId="77777777" w:rsidR="00920044" w:rsidRPr="00EF199A" w:rsidRDefault="00920044" w:rsidP="00FF1E5A">
      <w:pPr>
        <w:pStyle w:val="Odstavekseznama"/>
        <w:widowControl w:val="0"/>
        <w:numPr>
          <w:ilvl w:val="0"/>
          <w:numId w:val="18"/>
        </w:numPr>
        <w:jc w:val="center"/>
        <w:rPr>
          <w:rFonts w:ascii="Open Sans" w:hAnsi="Open Sans" w:cs="Open Sans"/>
          <w:b/>
          <w:bCs/>
        </w:rPr>
      </w:pPr>
      <w:r w:rsidRPr="00EF199A">
        <w:rPr>
          <w:rFonts w:ascii="Open Sans" w:hAnsi="Open Sans" w:cs="Open Sans"/>
          <w:b/>
          <w:bCs/>
        </w:rPr>
        <w:t>PROTIKORUPCIJSKO DOLOČILO</w:t>
      </w:r>
    </w:p>
    <w:p w14:paraId="26777657" w14:textId="77777777" w:rsidR="00920044" w:rsidRPr="00EF199A" w:rsidRDefault="00920044" w:rsidP="00FF1E5A">
      <w:pPr>
        <w:pStyle w:val="Odstavekseznama"/>
        <w:widowControl w:val="0"/>
        <w:ind w:left="825"/>
        <w:rPr>
          <w:rFonts w:ascii="Open Sans" w:hAnsi="Open Sans" w:cs="Open Sans"/>
          <w:highlight w:val="yellow"/>
        </w:rPr>
      </w:pPr>
    </w:p>
    <w:p w14:paraId="5003A220"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366F7A25" w14:textId="77777777" w:rsidR="00920044" w:rsidRPr="00EF199A" w:rsidRDefault="00920044" w:rsidP="00FF1E5A">
      <w:pPr>
        <w:widowControl w:val="0"/>
        <w:numPr>
          <w:ilvl w:val="12"/>
          <w:numId w:val="0"/>
        </w:numPr>
        <w:tabs>
          <w:tab w:val="left" w:pos="2850"/>
        </w:tabs>
        <w:ind w:left="567" w:hanging="567"/>
        <w:rPr>
          <w:rFonts w:ascii="Open Sans" w:hAnsi="Open Sans" w:cs="Open Sans"/>
          <w:b/>
        </w:rPr>
      </w:pPr>
    </w:p>
    <w:p w14:paraId="6DADB315" w14:textId="77777777" w:rsidR="00920044" w:rsidRPr="00EF199A" w:rsidRDefault="00920044" w:rsidP="00FF1E5A">
      <w:pPr>
        <w:widowControl w:val="0"/>
        <w:numPr>
          <w:ilvl w:val="12"/>
          <w:numId w:val="0"/>
        </w:numPr>
        <w:tabs>
          <w:tab w:val="left" w:pos="0"/>
          <w:tab w:val="left" w:pos="2850"/>
        </w:tabs>
        <w:jc w:val="both"/>
        <w:rPr>
          <w:rFonts w:ascii="Open Sans" w:hAnsi="Open Sans" w:cs="Open Sans"/>
        </w:rPr>
      </w:pPr>
      <w:r w:rsidRPr="00EF199A">
        <w:rPr>
          <w:rFonts w:ascii="Open Sans" w:hAnsi="Open Sans" w:cs="Open San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3BBC1E12" w14:textId="77777777" w:rsidR="00920044" w:rsidRPr="00EF199A" w:rsidRDefault="00920044" w:rsidP="00FF1E5A">
      <w:pPr>
        <w:widowControl w:val="0"/>
        <w:numPr>
          <w:ilvl w:val="12"/>
          <w:numId w:val="0"/>
        </w:numPr>
        <w:tabs>
          <w:tab w:val="left" w:pos="0"/>
          <w:tab w:val="left" w:pos="2850"/>
        </w:tabs>
        <w:jc w:val="both"/>
        <w:rPr>
          <w:rFonts w:ascii="Open Sans" w:hAnsi="Open Sans" w:cs="Open Sans"/>
        </w:rPr>
      </w:pPr>
    </w:p>
    <w:p w14:paraId="3ADA72AE" w14:textId="3C5B31BB" w:rsidR="00920044" w:rsidRDefault="00920044" w:rsidP="00FF1E5A">
      <w:pPr>
        <w:widowControl w:val="0"/>
        <w:numPr>
          <w:ilvl w:val="12"/>
          <w:numId w:val="0"/>
        </w:numPr>
        <w:tabs>
          <w:tab w:val="left" w:pos="0"/>
          <w:tab w:val="left" w:pos="2850"/>
        </w:tabs>
        <w:jc w:val="both"/>
        <w:rPr>
          <w:rFonts w:ascii="Open Sans" w:hAnsi="Open Sans" w:cs="Open Sans"/>
        </w:rPr>
      </w:pPr>
      <w:r w:rsidRPr="00EF199A">
        <w:rPr>
          <w:rFonts w:ascii="Open Sans" w:hAnsi="Open Sans" w:cs="Open Sans"/>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73D6D884" w14:textId="77777777" w:rsidR="00716D9F" w:rsidRDefault="00716D9F" w:rsidP="00FF1E5A">
      <w:pPr>
        <w:widowControl w:val="0"/>
        <w:numPr>
          <w:ilvl w:val="12"/>
          <w:numId w:val="0"/>
        </w:numPr>
        <w:tabs>
          <w:tab w:val="left" w:pos="0"/>
          <w:tab w:val="left" w:pos="2850"/>
        </w:tabs>
        <w:jc w:val="both"/>
        <w:rPr>
          <w:rFonts w:ascii="Open Sans" w:hAnsi="Open Sans" w:cs="Open Sans"/>
        </w:rPr>
      </w:pPr>
    </w:p>
    <w:p w14:paraId="46429F99" w14:textId="77777777" w:rsidR="00920044" w:rsidRPr="00EF199A" w:rsidRDefault="00920044" w:rsidP="00FF1E5A">
      <w:pPr>
        <w:pStyle w:val="Odstavekseznama"/>
        <w:widowControl w:val="0"/>
        <w:numPr>
          <w:ilvl w:val="0"/>
          <w:numId w:val="18"/>
        </w:numPr>
        <w:jc w:val="center"/>
        <w:rPr>
          <w:rFonts w:ascii="Open Sans" w:hAnsi="Open Sans" w:cs="Open Sans"/>
          <w:b/>
          <w:bCs/>
        </w:rPr>
      </w:pPr>
      <w:r w:rsidRPr="00EF199A">
        <w:rPr>
          <w:rFonts w:ascii="Open Sans" w:hAnsi="Open Sans" w:cs="Open Sans"/>
          <w:b/>
          <w:bCs/>
        </w:rPr>
        <w:t>REŠEVANJE SPOROV</w:t>
      </w:r>
    </w:p>
    <w:p w14:paraId="04F1804F" w14:textId="77777777" w:rsidR="00920044" w:rsidRPr="00EF199A" w:rsidRDefault="00920044" w:rsidP="00FF1E5A">
      <w:pPr>
        <w:pStyle w:val="Odstavekseznama"/>
        <w:widowControl w:val="0"/>
        <w:ind w:left="825"/>
        <w:rPr>
          <w:rFonts w:ascii="Open Sans" w:hAnsi="Open Sans" w:cs="Open Sans"/>
          <w:highlight w:val="yellow"/>
        </w:rPr>
      </w:pPr>
    </w:p>
    <w:p w14:paraId="3FD4145E"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461E206E" w14:textId="77777777" w:rsidR="00920044" w:rsidRPr="00EF199A" w:rsidRDefault="00920044" w:rsidP="00FF1E5A">
      <w:pPr>
        <w:widowControl w:val="0"/>
        <w:jc w:val="center"/>
        <w:rPr>
          <w:rFonts w:ascii="Open Sans" w:hAnsi="Open Sans" w:cs="Open Sans"/>
        </w:rPr>
      </w:pPr>
    </w:p>
    <w:p w14:paraId="0CCF0457" w14:textId="77777777" w:rsidR="00920044" w:rsidRPr="00EF199A" w:rsidRDefault="00920044" w:rsidP="00FF1E5A">
      <w:pPr>
        <w:widowControl w:val="0"/>
        <w:numPr>
          <w:ilvl w:val="12"/>
          <w:numId w:val="0"/>
        </w:numPr>
        <w:tabs>
          <w:tab w:val="left" w:pos="1701"/>
        </w:tabs>
        <w:ind w:right="-1"/>
        <w:jc w:val="both"/>
        <w:rPr>
          <w:rFonts w:ascii="Open Sans" w:hAnsi="Open Sans" w:cs="Open Sans"/>
        </w:rPr>
      </w:pPr>
      <w:r w:rsidRPr="00EF199A">
        <w:rPr>
          <w:rFonts w:ascii="Open Sans" w:hAnsi="Open Sans" w:cs="Open Sans"/>
        </w:rPr>
        <w:t xml:space="preserve">Morebitne spore, ki bi nastali v zvezi z izvajanjem te pogodbe, bosta stranki skušali rešiti sporazumno. </w:t>
      </w:r>
    </w:p>
    <w:p w14:paraId="7CE6320D" w14:textId="77777777" w:rsidR="00920044" w:rsidRPr="00EF199A" w:rsidRDefault="00920044" w:rsidP="00FF1E5A">
      <w:pPr>
        <w:widowControl w:val="0"/>
        <w:numPr>
          <w:ilvl w:val="12"/>
          <w:numId w:val="0"/>
        </w:numPr>
        <w:tabs>
          <w:tab w:val="left" w:pos="1701"/>
        </w:tabs>
        <w:ind w:right="-1"/>
        <w:jc w:val="both"/>
        <w:rPr>
          <w:rFonts w:ascii="Open Sans" w:hAnsi="Open Sans" w:cs="Open Sans"/>
        </w:rPr>
      </w:pPr>
    </w:p>
    <w:p w14:paraId="261B229F" w14:textId="143D28DB" w:rsidR="00920044" w:rsidRDefault="00920044" w:rsidP="00FF1E5A">
      <w:pPr>
        <w:widowControl w:val="0"/>
        <w:numPr>
          <w:ilvl w:val="12"/>
          <w:numId w:val="0"/>
        </w:numPr>
        <w:tabs>
          <w:tab w:val="left" w:pos="1702"/>
        </w:tabs>
        <w:ind w:right="-1"/>
        <w:jc w:val="both"/>
        <w:rPr>
          <w:rFonts w:ascii="Open Sans" w:hAnsi="Open Sans" w:cs="Open Sans"/>
        </w:rPr>
      </w:pPr>
      <w:r w:rsidRPr="00EF199A">
        <w:rPr>
          <w:rFonts w:ascii="Open Sans" w:hAnsi="Open Sans" w:cs="Open Sans"/>
        </w:rPr>
        <w:t>Če spora ne bo možno rešiti sporazumno, lahko vsaka pogodbena stranka sproži postopek za rešitev spora pri stvarno pristojnem sodišču v Ljubljani.</w:t>
      </w:r>
    </w:p>
    <w:p w14:paraId="0955186D" w14:textId="77777777" w:rsidR="00716D9F" w:rsidRPr="00EF199A" w:rsidRDefault="00716D9F" w:rsidP="00FF1E5A">
      <w:pPr>
        <w:widowControl w:val="0"/>
        <w:numPr>
          <w:ilvl w:val="12"/>
          <w:numId w:val="0"/>
        </w:numPr>
        <w:tabs>
          <w:tab w:val="left" w:pos="1702"/>
        </w:tabs>
        <w:ind w:right="-1"/>
        <w:jc w:val="both"/>
        <w:rPr>
          <w:rFonts w:ascii="Open Sans" w:hAnsi="Open Sans" w:cs="Open Sans"/>
        </w:rPr>
      </w:pPr>
    </w:p>
    <w:p w14:paraId="7A0BF803" w14:textId="77777777" w:rsidR="00920044" w:rsidRPr="00EF199A" w:rsidRDefault="00920044" w:rsidP="00FF1E5A">
      <w:pPr>
        <w:widowControl w:val="0"/>
        <w:numPr>
          <w:ilvl w:val="12"/>
          <w:numId w:val="0"/>
        </w:numPr>
        <w:ind w:right="-1"/>
        <w:jc w:val="both"/>
        <w:rPr>
          <w:rFonts w:ascii="Open Sans" w:hAnsi="Open Sans" w:cs="Open Sans"/>
          <w:lang w:val="es-AR"/>
        </w:rPr>
      </w:pPr>
    </w:p>
    <w:p w14:paraId="38368B85" w14:textId="53666060" w:rsidR="00920044" w:rsidRPr="00EF199A" w:rsidRDefault="00920044" w:rsidP="00FF1E5A">
      <w:pPr>
        <w:pStyle w:val="Odstavekseznama"/>
        <w:widowControl w:val="0"/>
        <w:numPr>
          <w:ilvl w:val="0"/>
          <w:numId w:val="18"/>
        </w:numPr>
        <w:jc w:val="center"/>
        <w:rPr>
          <w:rFonts w:ascii="Open Sans" w:hAnsi="Open Sans" w:cs="Open Sans"/>
          <w:b/>
          <w:bCs/>
        </w:rPr>
      </w:pPr>
      <w:r w:rsidRPr="00EF199A">
        <w:rPr>
          <w:rFonts w:ascii="Open Sans" w:hAnsi="Open Sans" w:cs="Open Sans"/>
          <w:b/>
          <w:bCs/>
        </w:rPr>
        <w:t>PRILOG</w:t>
      </w:r>
      <w:r w:rsidR="00682165">
        <w:rPr>
          <w:rFonts w:ascii="Open Sans" w:hAnsi="Open Sans" w:cs="Open Sans"/>
          <w:b/>
          <w:bCs/>
        </w:rPr>
        <w:t>E</w:t>
      </w:r>
    </w:p>
    <w:p w14:paraId="1F932DAF" w14:textId="77777777" w:rsidR="00920044" w:rsidRPr="00EF199A" w:rsidRDefault="00920044" w:rsidP="00FF1E5A">
      <w:pPr>
        <w:widowControl w:val="0"/>
        <w:tabs>
          <w:tab w:val="left" w:pos="426"/>
        </w:tabs>
        <w:jc w:val="center"/>
        <w:rPr>
          <w:rFonts w:ascii="Open Sans" w:hAnsi="Open Sans" w:cs="Open Sans"/>
          <w:b/>
        </w:rPr>
      </w:pPr>
    </w:p>
    <w:p w14:paraId="6C4C472C"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45535074" w14:textId="77777777" w:rsidR="00920044" w:rsidRPr="00EF199A" w:rsidRDefault="00920044" w:rsidP="00FF1E5A">
      <w:pPr>
        <w:widowControl w:val="0"/>
        <w:jc w:val="center"/>
        <w:rPr>
          <w:rFonts w:ascii="Open Sans" w:hAnsi="Open Sans" w:cs="Open Sans"/>
        </w:rPr>
      </w:pPr>
    </w:p>
    <w:p w14:paraId="746ED671" w14:textId="7FAA7D26" w:rsidR="00682165" w:rsidRDefault="00682165" w:rsidP="00FF1E5A">
      <w:pPr>
        <w:widowControl w:val="0"/>
        <w:rPr>
          <w:rFonts w:ascii="Open Sans" w:hAnsi="Open Sans" w:cs="Open Sans"/>
        </w:rPr>
      </w:pPr>
      <w:r w:rsidRPr="00EF199A">
        <w:rPr>
          <w:rFonts w:ascii="Open Sans" w:hAnsi="Open Sans" w:cs="Open Sans"/>
        </w:rPr>
        <w:t>Priloge so neločljivi sestavni del</w:t>
      </w:r>
      <w:r w:rsidR="00651291">
        <w:rPr>
          <w:rFonts w:ascii="Open Sans" w:hAnsi="Open Sans" w:cs="Open Sans"/>
        </w:rPr>
        <w:t>i</w:t>
      </w:r>
      <w:r w:rsidRPr="00EF199A">
        <w:rPr>
          <w:rFonts w:ascii="Open Sans" w:hAnsi="Open Sans" w:cs="Open Sans"/>
        </w:rPr>
        <w:t xml:space="preserve"> te pogodbe.</w:t>
      </w:r>
    </w:p>
    <w:p w14:paraId="0C9BC2BD" w14:textId="77777777" w:rsidR="00920044" w:rsidRPr="00EF199A" w:rsidRDefault="00920044" w:rsidP="00FF1E5A">
      <w:pPr>
        <w:pStyle w:val="Odstavekseznama"/>
        <w:widowControl w:val="0"/>
        <w:numPr>
          <w:ilvl w:val="0"/>
          <w:numId w:val="18"/>
        </w:numPr>
        <w:jc w:val="center"/>
        <w:rPr>
          <w:rFonts w:ascii="Open Sans" w:hAnsi="Open Sans" w:cs="Open Sans"/>
          <w:b/>
          <w:bCs/>
        </w:rPr>
      </w:pPr>
      <w:r w:rsidRPr="00EF199A">
        <w:rPr>
          <w:rFonts w:ascii="Open Sans" w:hAnsi="Open Sans" w:cs="Open Sans"/>
          <w:b/>
          <w:bCs/>
        </w:rPr>
        <w:lastRenderedPageBreak/>
        <w:t>OSTALE DOLOČBE</w:t>
      </w:r>
    </w:p>
    <w:p w14:paraId="4E8A96D7" w14:textId="77777777" w:rsidR="00920044" w:rsidRPr="00EF199A" w:rsidRDefault="00920044" w:rsidP="00FF1E5A">
      <w:pPr>
        <w:pStyle w:val="Odstavekseznama"/>
        <w:widowControl w:val="0"/>
        <w:ind w:left="825"/>
        <w:rPr>
          <w:rFonts w:ascii="Open Sans" w:hAnsi="Open Sans" w:cs="Open Sans"/>
          <w:b/>
          <w:bCs/>
        </w:rPr>
      </w:pPr>
    </w:p>
    <w:p w14:paraId="35C98934"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0FA1543A" w14:textId="77777777" w:rsidR="00920044" w:rsidRPr="00EF199A" w:rsidRDefault="00920044" w:rsidP="00FF1E5A">
      <w:pPr>
        <w:widowControl w:val="0"/>
        <w:ind w:right="-1"/>
        <w:jc w:val="both"/>
        <w:outlineLvl w:val="1"/>
        <w:rPr>
          <w:rFonts w:ascii="Open Sans" w:hAnsi="Open Sans" w:cs="Open Sans"/>
          <w:lang w:eastAsia="en-US"/>
        </w:rPr>
      </w:pPr>
    </w:p>
    <w:p w14:paraId="3B2901B9" w14:textId="4B798969" w:rsidR="00920044" w:rsidRDefault="00920044" w:rsidP="00FF1E5A">
      <w:pPr>
        <w:widowControl w:val="0"/>
        <w:ind w:right="-1"/>
        <w:jc w:val="both"/>
        <w:outlineLvl w:val="1"/>
        <w:rPr>
          <w:rFonts w:ascii="Open Sans" w:hAnsi="Open Sans" w:cs="Open Sans"/>
          <w:lang w:eastAsia="en-US"/>
        </w:rPr>
      </w:pPr>
      <w:r w:rsidRPr="00EF199A">
        <w:rPr>
          <w:rFonts w:ascii="Open Sans" w:hAnsi="Open Sans" w:cs="Open Sans"/>
          <w:lang w:eastAsia="en-US"/>
        </w:rPr>
        <w:t>Pogodbeni stranki (oz. vsak od podpisnikov te pogodbe v imenu in za račun posamezne pogodbene stranke) zagotavljata, da imata vsa potrebna pooblastila in/ali dovoljenja ter potrebno poslovno sposobnost, za veljavno in zavezujočo sklenitev te pogodbe.</w:t>
      </w:r>
    </w:p>
    <w:p w14:paraId="10997104" w14:textId="77777777" w:rsidR="00D34126" w:rsidRDefault="00D34126" w:rsidP="00FF1E5A">
      <w:pPr>
        <w:widowControl w:val="0"/>
        <w:ind w:right="-1"/>
        <w:jc w:val="both"/>
        <w:outlineLvl w:val="1"/>
        <w:rPr>
          <w:rFonts w:ascii="Open Sans" w:hAnsi="Open Sans" w:cs="Open Sans"/>
          <w:lang w:eastAsia="en-US"/>
        </w:rPr>
      </w:pPr>
    </w:p>
    <w:p w14:paraId="0CE528FB"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4E61DF2E" w14:textId="77777777" w:rsidR="00920044" w:rsidRPr="00EF199A" w:rsidRDefault="00920044" w:rsidP="00FF1E5A">
      <w:pPr>
        <w:widowControl w:val="0"/>
        <w:ind w:left="426"/>
        <w:jc w:val="center"/>
        <w:rPr>
          <w:rFonts w:ascii="Open Sans" w:hAnsi="Open Sans" w:cs="Open Sans"/>
        </w:rPr>
      </w:pPr>
    </w:p>
    <w:p w14:paraId="1BBBC8D0" w14:textId="77777777" w:rsidR="00920044" w:rsidRDefault="00920044" w:rsidP="00FF1E5A">
      <w:pPr>
        <w:widowControl w:val="0"/>
        <w:jc w:val="both"/>
        <w:rPr>
          <w:rFonts w:ascii="Open Sans" w:hAnsi="Open Sans" w:cs="Open Sans"/>
        </w:rPr>
      </w:pPr>
      <w:r w:rsidRPr="00EF199A">
        <w:rPr>
          <w:rFonts w:ascii="Open Sans" w:hAnsi="Open Sans" w:cs="Open Sans"/>
        </w:rPr>
        <w:t xml:space="preserve">Vsaka pogodbena stranka lahko da predlog za spremembo ali dopolnitev pogodbe ob spremenjenih okoliščinah. </w:t>
      </w:r>
    </w:p>
    <w:p w14:paraId="0E138757" w14:textId="77777777" w:rsidR="00920044" w:rsidRDefault="00920044" w:rsidP="00FF1E5A">
      <w:pPr>
        <w:widowControl w:val="0"/>
        <w:jc w:val="both"/>
        <w:rPr>
          <w:rFonts w:ascii="Open Sans" w:hAnsi="Open Sans" w:cs="Open Sans"/>
        </w:rPr>
      </w:pPr>
    </w:p>
    <w:p w14:paraId="1E3BDBCA" w14:textId="77777777" w:rsidR="00920044" w:rsidRPr="00EF199A" w:rsidRDefault="00920044" w:rsidP="00FF1E5A">
      <w:pPr>
        <w:widowControl w:val="0"/>
        <w:jc w:val="both"/>
        <w:rPr>
          <w:rFonts w:ascii="Open Sans" w:hAnsi="Open Sans" w:cs="Open Sans"/>
        </w:rPr>
      </w:pPr>
      <w:r w:rsidRPr="00EF199A">
        <w:rPr>
          <w:rFonts w:ascii="Open Sans" w:hAnsi="Open Sans" w:cs="Open Sans"/>
        </w:rPr>
        <w:t>Vse morebitne spremembe pogodbe veljajo le s pisno potrditvijo obeh pogodbenih strank oz. s sklenitvijo aneksa k te pogodbi.</w:t>
      </w:r>
    </w:p>
    <w:p w14:paraId="796B9D49" w14:textId="77777777" w:rsidR="00920044" w:rsidRPr="00EF199A" w:rsidRDefault="00920044" w:rsidP="00FF1E5A">
      <w:pPr>
        <w:widowControl w:val="0"/>
        <w:rPr>
          <w:rFonts w:ascii="Open Sans" w:hAnsi="Open Sans" w:cs="Open Sans"/>
        </w:rPr>
      </w:pPr>
    </w:p>
    <w:p w14:paraId="307DEF9C" w14:textId="77777777" w:rsidR="00920044" w:rsidRPr="00EF199A" w:rsidRDefault="00920044" w:rsidP="00FF1E5A">
      <w:pPr>
        <w:widowControl w:val="0"/>
        <w:jc w:val="both"/>
        <w:rPr>
          <w:rFonts w:ascii="Open Sans" w:hAnsi="Open Sans" w:cs="Open Sans"/>
        </w:rPr>
      </w:pPr>
      <w:r w:rsidRPr="00EF199A">
        <w:rPr>
          <w:rFonts w:ascii="Open Sans" w:hAnsi="Open Sans" w:cs="Open Sans"/>
        </w:rPr>
        <w:t>Če katerokoli od določil pogodbe je ali postane neveljavno, to ne vpliva na ostala določila pogodbe. Neveljavno določilo se nadomesti z veljavnim, ki mora čim bolj ustrezati namenu, ki sta ga želeli doseči stranki pogodbe z neveljavnim določilom.</w:t>
      </w:r>
    </w:p>
    <w:p w14:paraId="6A5DF156" w14:textId="77777777" w:rsidR="00920044" w:rsidRPr="00EF199A" w:rsidRDefault="00920044" w:rsidP="00FF1E5A">
      <w:pPr>
        <w:widowControl w:val="0"/>
        <w:jc w:val="both"/>
        <w:rPr>
          <w:rFonts w:ascii="Open Sans" w:hAnsi="Open Sans" w:cs="Open Sans"/>
        </w:rPr>
      </w:pPr>
    </w:p>
    <w:p w14:paraId="31005CE4" w14:textId="77777777" w:rsidR="00920044" w:rsidRPr="00EF199A" w:rsidRDefault="00920044" w:rsidP="00FF1E5A">
      <w:pPr>
        <w:pStyle w:val="Odstavekseznama"/>
        <w:widowControl w:val="0"/>
        <w:numPr>
          <w:ilvl w:val="0"/>
          <w:numId w:val="18"/>
        </w:numPr>
        <w:jc w:val="center"/>
        <w:rPr>
          <w:rFonts w:ascii="Open Sans" w:hAnsi="Open Sans" w:cs="Open Sans"/>
          <w:b/>
          <w:bCs/>
        </w:rPr>
      </w:pPr>
      <w:r w:rsidRPr="00EF199A">
        <w:rPr>
          <w:rFonts w:ascii="Open Sans" w:hAnsi="Open Sans" w:cs="Open Sans"/>
          <w:b/>
          <w:bCs/>
        </w:rPr>
        <w:t>SKLENITEV POGODBE TER ŠTEVILO IZVODOV</w:t>
      </w:r>
    </w:p>
    <w:p w14:paraId="75F858D6" w14:textId="77777777" w:rsidR="00920044" w:rsidRPr="00EF199A" w:rsidRDefault="00920044" w:rsidP="00FF1E5A">
      <w:pPr>
        <w:pStyle w:val="Odstavekseznama"/>
        <w:widowControl w:val="0"/>
        <w:ind w:left="825"/>
        <w:rPr>
          <w:rFonts w:ascii="Open Sans" w:hAnsi="Open Sans" w:cs="Open Sans"/>
          <w:b/>
          <w:bCs/>
        </w:rPr>
      </w:pPr>
    </w:p>
    <w:p w14:paraId="53750AEB" w14:textId="77777777" w:rsidR="00920044" w:rsidRPr="00EF199A" w:rsidRDefault="00920044" w:rsidP="00FF1E5A">
      <w:pPr>
        <w:widowControl w:val="0"/>
        <w:numPr>
          <w:ilvl w:val="0"/>
          <w:numId w:val="15"/>
        </w:numPr>
        <w:tabs>
          <w:tab w:val="num" w:pos="426"/>
        </w:tabs>
        <w:ind w:left="424" w:hanging="426"/>
        <w:jc w:val="center"/>
        <w:rPr>
          <w:rFonts w:ascii="Open Sans" w:hAnsi="Open Sans" w:cs="Open Sans"/>
        </w:rPr>
      </w:pPr>
      <w:r w:rsidRPr="00EF199A">
        <w:rPr>
          <w:rFonts w:ascii="Open Sans" w:hAnsi="Open Sans" w:cs="Open Sans"/>
        </w:rPr>
        <w:t>člen</w:t>
      </w:r>
    </w:p>
    <w:p w14:paraId="4C30B8E7" w14:textId="77777777" w:rsidR="00920044" w:rsidRPr="00EF199A" w:rsidRDefault="00920044" w:rsidP="00FF1E5A">
      <w:pPr>
        <w:widowControl w:val="0"/>
        <w:tabs>
          <w:tab w:val="left" w:pos="1418"/>
          <w:tab w:val="left" w:pos="1702"/>
        </w:tabs>
        <w:jc w:val="center"/>
        <w:rPr>
          <w:rFonts w:ascii="Open Sans" w:hAnsi="Open Sans" w:cs="Open Sans"/>
        </w:rPr>
      </w:pPr>
    </w:p>
    <w:p w14:paraId="650FA6A0" w14:textId="7DD9615F" w:rsidR="00154BAE" w:rsidRDefault="00154BAE" w:rsidP="00154BAE">
      <w:pPr>
        <w:widowControl w:val="0"/>
        <w:tabs>
          <w:tab w:val="left" w:pos="0"/>
        </w:tabs>
        <w:jc w:val="both"/>
        <w:rPr>
          <w:rFonts w:ascii="Open Sans" w:hAnsi="Open Sans" w:cs="Open Sans"/>
          <w:color w:val="000000"/>
        </w:rPr>
      </w:pPr>
      <w:r w:rsidRPr="00474BF6">
        <w:rPr>
          <w:rFonts w:ascii="Open Sans" w:hAnsi="Open Sans" w:cs="Open Sans"/>
          <w:color w:val="000000"/>
        </w:rPr>
        <w:t>Predmetna pogodba je sklenjena in začne veljati z datumom podpisa pogodbe s strani obeh pogodbenih strank, pod pogojem, da izvajalec naročniku predloži finančno zavarovanje za zavarovanje dobre izvedbe pogodbenih obveznosti v roku, višini in z veljavnostjo iz 16. člena te pogodbe, in sicer za obdobje od datuma sklenitve pogodbe do izpolnitve vseh pogodbenih obveznosti. V primeru, da se datuma podpisa razlikujeta, velja kasnejši datum.</w:t>
      </w:r>
    </w:p>
    <w:p w14:paraId="177982DC" w14:textId="77777777" w:rsidR="00154BAE" w:rsidRPr="001E1790" w:rsidRDefault="00154BAE" w:rsidP="00154BAE">
      <w:pPr>
        <w:widowControl w:val="0"/>
        <w:tabs>
          <w:tab w:val="left" w:pos="0"/>
        </w:tabs>
        <w:jc w:val="both"/>
        <w:rPr>
          <w:rFonts w:ascii="Open Sans" w:hAnsi="Open Sans" w:cs="Open Sans"/>
          <w:color w:val="000000"/>
        </w:rPr>
      </w:pPr>
    </w:p>
    <w:p w14:paraId="1C918FF7" w14:textId="41998869" w:rsidR="00920044" w:rsidRPr="00EF199A" w:rsidRDefault="00A96429" w:rsidP="00FF1E5A">
      <w:pPr>
        <w:widowControl w:val="0"/>
        <w:numPr>
          <w:ilvl w:val="0"/>
          <w:numId w:val="15"/>
        </w:numPr>
        <w:tabs>
          <w:tab w:val="num" w:pos="426"/>
        </w:tabs>
        <w:ind w:left="424" w:hanging="426"/>
        <w:jc w:val="center"/>
        <w:rPr>
          <w:rFonts w:ascii="Open Sans" w:hAnsi="Open Sans" w:cs="Open Sans"/>
        </w:rPr>
      </w:pPr>
      <w:r>
        <w:rPr>
          <w:rFonts w:ascii="Open Sans" w:hAnsi="Open Sans" w:cs="Open Sans"/>
        </w:rPr>
        <w:t>člen</w:t>
      </w:r>
    </w:p>
    <w:p w14:paraId="174CBB11" w14:textId="77777777" w:rsidR="00920044" w:rsidRPr="00EF199A" w:rsidRDefault="00920044" w:rsidP="00FF1E5A">
      <w:pPr>
        <w:widowControl w:val="0"/>
        <w:rPr>
          <w:rFonts w:ascii="Open Sans" w:hAnsi="Open Sans" w:cs="Open Sans"/>
        </w:rPr>
      </w:pPr>
    </w:p>
    <w:p w14:paraId="221FAF83" w14:textId="2AB9B48F" w:rsidR="002E3280" w:rsidRPr="00B9651C" w:rsidRDefault="00920044" w:rsidP="00FF1E5A">
      <w:pPr>
        <w:widowControl w:val="0"/>
        <w:tabs>
          <w:tab w:val="left" w:pos="4820"/>
        </w:tabs>
        <w:jc w:val="both"/>
        <w:rPr>
          <w:rFonts w:ascii="Open Sans" w:hAnsi="Open Sans" w:cs="Open Sans"/>
        </w:rPr>
      </w:pPr>
      <w:r w:rsidRPr="00EF199A">
        <w:rPr>
          <w:rFonts w:ascii="Open Sans" w:hAnsi="Open Sans" w:cs="Open Sans"/>
        </w:rPr>
        <w:t>Pogodba je sestavljena in podpisana v 2 (dveh) enakih izvodih, od katerih prejmeta naročnik in izvajalec vsak 1 (en) izvod.</w:t>
      </w:r>
    </w:p>
    <w:p w14:paraId="51A895E2" w14:textId="63BEB274" w:rsidR="00CB2A1B" w:rsidRDefault="00CB2A1B" w:rsidP="00FF1E5A">
      <w:pPr>
        <w:widowControl w:val="0"/>
        <w:tabs>
          <w:tab w:val="left" w:pos="4820"/>
        </w:tabs>
        <w:ind w:right="-2"/>
        <w:rPr>
          <w:rFonts w:ascii="Open Sans" w:hAnsi="Open Sans" w:cs="Open Sans"/>
        </w:rPr>
      </w:pPr>
      <w:bookmarkStart w:id="25" w:name="_Hlk196469247"/>
    </w:p>
    <w:p w14:paraId="2AE9A0BC" w14:textId="02A366BA" w:rsidR="00920044" w:rsidRPr="00EF199A" w:rsidRDefault="00920044" w:rsidP="00FF1E5A">
      <w:pPr>
        <w:widowControl w:val="0"/>
        <w:tabs>
          <w:tab w:val="left" w:pos="4820"/>
        </w:tabs>
        <w:ind w:right="-2"/>
        <w:rPr>
          <w:rFonts w:ascii="Open Sans" w:hAnsi="Open Sans" w:cs="Open Sans"/>
        </w:rPr>
      </w:pPr>
      <w:r w:rsidRPr="00EF199A">
        <w:rPr>
          <w:rFonts w:ascii="Open Sans" w:hAnsi="Open Sans" w:cs="Open Sans"/>
        </w:rPr>
        <w:t>V ________________dne, ____________</w:t>
      </w:r>
      <w:r w:rsidRPr="00EF199A">
        <w:rPr>
          <w:rFonts w:ascii="Open Sans" w:hAnsi="Open Sans" w:cs="Open Sans"/>
        </w:rPr>
        <w:tab/>
        <w:t xml:space="preserve">V Ljubljani, dne________________________ </w:t>
      </w:r>
    </w:p>
    <w:p w14:paraId="5FC815CD" w14:textId="5E077255" w:rsidR="00920044" w:rsidRDefault="00920044" w:rsidP="00FF1E5A">
      <w:pPr>
        <w:widowControl w:val="0"/>
        <w:numPr>
          <w:ilvl w:val="12"/>
          <w:numId w:val="0"/>
        </w:numPr>
        <w:tabs>
          <w:tab w:val="left" w:pos="5103"/>
        </w:tabs>
        <w:ind w:right="-483"/>
        <w:rPr>
          <w:rFonts w:ascii="Open Sans" w:hAnsi="Open Sans" w:cs="Open Sans"/>
        </w:rPr>
      </w:pPr>
    </w:p>
    <w:p w14:paraId="5404A446" w14:textId="77777777" w:rsidR="00716D9F" w:rsidRDefault="00716D9F" w:rsidP="00FF1E5A">
      <w:pPr>
        <w:widowControl w:val="0"/>
        <w:numPr>
          <w:ilvl w:val="12"/>
          <w:numId w:val="0"/>
        </w:numPr>
        <w:tabs>
          <w:tab w:val="left" w:pos="5103"/>
        </w:tabs>
        <w:ind w:right="-483"/>
        <w:rPr>
          <w:rFonts w:ascii="Open Sans" w:hAnsi="Open Sans" w:cs="Open Sans"/>
        </w:rPr>
      </w:pPr>
    </w:p>
    <w:p w14:paraId="09492932" w14:textId="77777777" w:rsidR="00920044" w:rsidRPr="00BA12F4" w:rsidRDefault="00920044" w:rsidP="00FF1E5A">
      <w:pPr>
        <w:widowControl w:val="0"/>
        <w:numPr>
          <w:ilvl w:val="12"/>
          <w:numId w:val="0"/>
        </w:numPr>
        <w:tabs>
          <w:tab w:val="left" w:pos="4820"/>
        </w:tabs>
        <w:ind w:right="-483"/>
        <w:rPr>
          <w:rFonts w:ascii="Open Sans" w:hAnsi="Open Sans" w:cs="Open Sans"/>
          <w:bCs/>
        </w:rPr>
      </w:pPr>
      <w:r w:rsidRPr="00BA12F4">
        <w:rPr>
          <w:rFonts w:ascii="Open Sans" w:hAnsi="Open Sans" w:cs="Open Sans"/>
          <w:bCs/>
        </w:rPr>
        <w:t>IZVAJALEC:</w:t>
      </w:r>
      <w:r w:rsidRPr="00BA12F4">
        <w:rPr>
          <w:rFonts w:ascii="Open Sans" w:hAnsi="Open Sans" w:cs="Open Sans"/>
          <w:bCs/>
        </w:rPr>
        <w:tab/>
        <w:t xml:space="preserve">NAROČNIK:                                                                    </w:t>
      </w:r>
    </w:p>
    <w:p w14:paraId="56BE0614" w14:textId="77777777" w:rsidR="00920044" w:rsidRPr="00EF199A" w:rsidRDefault="00920044" w:rsidP="00FF1E5A">
      <w:pPr>
        <w:widowControl w:val="0"/>
        <w:numPr>
          <w:ilvl w:val="12"/>
          <w:numId w:val="0"/>
        </w:numPr>
        <w:tabs>
          <w:tab w:val="left" w:pos="4820"/>
        </w:tabs>
        <w:ind w:left="4820" w:right="-483" w:hanging="4820"/>
        <w:rPr>
          <w:rFonts w:ascii="Open Sans" w:hAnsi="Open Sans" w:cs="Open Sans"/>
        </w:rPr>
      </w:pPr>
      <w:r w:rsidRPr="00EF199A">
        <w:rPr>
          <w:rFonts w:ascii="Open Sans" w:hAnsi="Open Sans" w:cs="Open Sans"/>
        </w:rPr>
        <w:tab/>
        <w:t>JAVNO PODJETJE ENERGETIKA LJUBLJANA d.o.o.</w:t>
      </w:r>
    </w:p>
    <w:p w14:paraId="52FC1FD5" w14:textId="77777777" w:rsidR="00920044" w:rsidRPr="00EF199A" w:rsidRDefault="00920044" w:rsidP="00FF1E5A">
      <w:pPr>
        <w:widowControl w:val="0"/>
        <w:numPr>
          <w:ilvl w:val="12"/>
          <w:numId w:val="0"/>
        </w:numPr>
        <w:tabs>
          <w:tab w:val="left" w:pos="5103"/>
        </w:tabs>
        <w:ind w:right="-483"/>
        <w:jc w:val="both"/>
        <w:rPr>
          <w:rFonts w:ascii="Open Sans" w:hAnsi="Open Sans" w:cs="Open Sans"/>
        </w:rPr>
      </w:pPr>
    </w:p>
    <w:p w14:paraId="2D5DFDCE" w14:textId="77777777" w:rsidR="00920044" w:rsidRPr="00EF199A" w:rsidRDefault="00920044" w:rsidP="00FF1E5A">
      <w:pPr>
        <w:widowControl w:val="0"/>
        <w:tabs>
          <w:tab w:val="left" w:pos="4820"/>
        </w:tabs>
        <w:rPr>
          <w:rFonts w:ascii="Open Sans" w:hAnsi="Open Sans" w:cs="Open Sans"/>
        </w:rPr>
      </w:pPr>
      <w:r w:rsidRPr="00EF199A">
        <w:rPr>
          <w:rFonts w:ascii="Open Sans" w:hAnsi="Open Sans" w:cs="Open Sans"/>
        </w:rPr>
        <w:tab/>
        <w:t>Samo Lozej</w:t>
      </w:r>
    </w:p>
    <w:p w14:paraId="4B50D285" w14:textId="0817D403" w:rsidR="007525CB" w:rsidRDefault="00920044" w:rsidP="00FF1E5A">
      <w:pPr>
        <w:widowControl w:val="0"/>
        <w:tabs>
          <w:tab w:val="left" w:pos="4820"/>
        </w:tabs>
        <w:rPr>
          <w:rFonts w:ascii="Open Sans" w:hAnsi="Open Sans" w:cs="Open Sans"/>
        </w:rPr>
      </w:pPr>
      <w:r w:rsidRPr="00EF199A">
        <w:rPr>
          <w:rFonts w:ascii="Open Sans" w:hAnsi="Open Sans" w:cs="Open Sans"/>
        </w:rPr>
        <w:tab/>
      </w:r>
      <w:r w:rsidR="005B5E08">
        <w:rPr>
          <w:rFonts w:ascii="Open Sans" w:hAnsi="Open Sans" w:cs="Open Sans"/>
        </w:rPr>
        <w:t xml:space="preserve">   </w:t>
      </w:r>
      <w:r w:rsidRPr="00EF199A">
        <w:rPr>
          <w:rFonts w:ascii="Open Sans" w:hAnsi="Open Sans" w:cs="Open Sans"/>
        </w:rPr>
        <w:t>direktor</w:t>
      </w:r>
      <w:bookmarkEnd w:id="25"/>
    </w:p>
    <w:p w14:paraId="2E02FBE6" w14:textId="77777777" w:rsidR="00716D9F" w:rsidRDefault="00716D9F" w:rsidP="00FF1E5A">
      <w:pPr>
        <w:widowControl w:val="0"/>
        <w:rPr>
          <w:rFonts w:ascii="Open Sans" w:hAnsi="Open Sans" w:cs="Open Sans"/>
        </w:rPr>
      </w:pPr>
    </w:p>
    <w:p w14:paraId="1782F0B0" w14:textId="77777777" w:rsidR="00716D9F" w:rsidRDefault="00716D9F" w:rsidP="00FF1E5A">
      <w:pPr>
        <w:widowControl w:val="0"/>
        <w:rPr>
          <w:rFonts w:ascii="Open Sans" w:hAnsi="Open Sans" w:cs="Open Sans"/>
        </w:rPr>
      </w:pPr>
    </w:p>
    <w:p w14:paraId="1EEA73F0" w14:textId="77777777" w:rsidR="00716D9F" w:rsidRDefault="00716D9F" w:rsidP="00FF1E5A">
      <w:pPr>
        <w:widowControl w:val="0"/>
        <w:rPr>
          <w:rFonts w:ascii="Open Sans" w:hAnsi="Open Sans" w:cs="Open Sans"/>
        </w:rPr>
      </w:pPr>
    </w:p>
    <w:p w14:paraId="3FA57D80" w14:textId="2A306DA1" w:rsidR="00682165" w:rsidRPr="00EF199A" w:rsidRDefault="00682165" w:rsidP="00FF1E5A">
      <w:pPr>
        <w:widowControl w:val="0"/>
        <w:rPr>
          <w:rFonts w:ascii="Open Sans" w:hAnsi="Open Sans" w:cs="Open Sans"/>
        </w:rPr>
      </w:pPr>
      <w:r w:rsidRPr="00EF199A">
        <w:rPr>
          <w:rFonts w:ascii="Open Sans" w:hAnsi="Open Sans" w:cs="Open Sans"/>
        </w:rPr>
        <w:t>Priloge:</w:t>
      </w:r>
    </w:p>
    <w:p w14:paraId="4ACC7FF3" w14:textId="77777777" w:rsidR="00682165" w:rsidRPr="00EF199A" w:rsidRDefault="00682165" w:rsidP="00FF1E5A">
      <w:pPr>
        <w:pStyle w:val="Odstavekseznama"/>
        <w:widowControl w:val="0"/>
        <w:numPr>
          <w:ilvl w:val="0"/>
          <w:numId w:val="13"/>
        </w:numPr>
        <w:rPr>
          <w:rFonts w:ascii="Open Sans" w:hAnsi="Open Sans" w:cs="Open Sans"/>
        </w:rPr>
      </w:pPr>
      <w:r w:rsidRPr="00EF199A">
        <w:rPr>
          <w:rFonts w:ascii="Open Sans" w:hAnsi="Open Sans" w:cs="Open Sans"/>
        </w:rPr>
        <w:t>Priloga št. 1 Ponudbeni predračun izvajalca z dne_____</w:t>
      </w:r>
      <w:r>
        <w:rPr>
          <w:rFonts w:ascii="Open Sans" w:hAnsi="Open Sans" w:cs="Open Sans"/>
        </w:rPr>
        <w:t>___</w:t>
      </w:r>
      <w:r w:rsidRPr="00EF199A">
        <w:rPr>
          <w:rFonts w:ascii="Open Sans" w:hAnsi="Open Sans" w:cs="Open Sans"/>
        </w:rPr>
        <w:t>___</w:t>
      </w:r>
    </w:p>
    <w:p w14:paraId="22556F10" w14:textId="6046986E" w:rsidR="00682165" w:rsidRPr="00EF199A" w:rsidRDefault="00682165" w:rsidP="00FF1E5A">
      <w:pPr>
        <w:widowControl w:val="0"/>
        <w:numPr>
          <w:ilvl w:val="0"/>
          <w:numId w:val="13"/>
        </w:numPr>
        <w:jc w:val="both"/>
        <w:rPr>
          <w:rFonts w:ascii="Open Sans" w:eastAsia="Calibri" w:hAnsi="Open Sans" w:cs="Open Sans"/>
        </w:rPr>
      </w:pPr>
      <w:r w:rsidRPr="00EF199A">
        <w:rPr>
          <w:rFonts w:ascii="Open Sans" w:hAnsi="Open Sans" w:cs="Open Sans"/>
        </w:rPr>
        <w:t xml:space="preserve">Priloga št. 2: Tehnična </w:t>
      </w:r>
      <w:r>
        <w:rPr>
          <w:rFonts w:ascii="Open Sans" w:hAnsi="Open Sans" w:cs="Open Sans"/>
        </w:rPr>
        <w:t>dokumentacija</w:t>
      </w:r>
    </w:p>
    <w:p w14:paraId="622F000E" w14:textId="4A650DDE" w:rsidR="00920044" w:rsidRDefault="00682165" w:rsidP="00FF1E5A">
      <w:pPr>
        <w:widowControl w:val="0"/>
        <w:numPr>
          <w:ilvl w:val="0"/>
          <w:numId w:val="13"/>
        </w:numPr>
        <w:jc w:val="both"/>
        <w:rPr>
          <w:rFonts w:ascii="Open Sans" w:hAnsi="Open Sans" w:cs="Open Sans"/>
        </w:rPr>
      </w:pPr>
      <w:r w:rsidRPr="005B5E08">
        <w:rPr>
          <w:rFonts w:ascii="Open Sans" w:hAnsi="Open Sans" w:cs="Open Sans"/>
        </w:rPr>
        <w:t>Priloga št. 3: Pisni sporazum o skupnih varnostnih ukrepih in ravnanju z okoljem v JAVNEM PODJETJU ENERGETIKA LJUBLJANA d.o.o.</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28675A" w:rsidRPr="00EF199A" w14:paraId="31457C27" w14:textId="77777777" w:rsidTr="008725FF">
        <w:trPr>
          <w:trHeight w:val="603"/>
        </w:trPr>
        <w:tc>
          <w:tcPr>
            <w:tcW w:w="8075" w:type="dxa"/>
            <w:tcBorders>
              <w:top w:val="single" w:sz="4" w:space="0" w:color="auto"/>
              <w:bottom w:val="single" w:sz="4" w:space="0" w:color="auto"/>
            </w:tcBorders>
          </w:tcPr>
          <w:p w14:paraId="59E5340B" w14:textId="7939A2DB" w:rsidR="0028675A" w:rsidRPr="00EF199A" w:rsidRDefault="0028675A" w:rsidP="00007B46">
            <w:pPr>
              <w:keepLines/>
              <w:widowControl w:val="0"/>
              <w:jc w:val="both"/>
              <w:rPr>
                <w:rFonts w:ascii="Open Sans" w:hAnsi="Open Sans" w:cs="Open Sans"/>
                <w:b/>
                <w:i/>
              </w:rPr>
            </w:pPr>
            <w:bookmarkStart w:id="26" w:name="_Hlk223509242"/>
            <w:r w:rsidRPr="00EF199A">
              <w:rPr>
                <w:rFonts w:ascii="Open Sans" w:hAnsi="Open Sans" w:cs="Open Sans"/>
              </w:rPr>
              <w:lastRenderedPageBreak/>
              <w:br w:type="page"/>
            </w:r>
            <w:r w:rsidRPr="00EF199A">
              <w:rPr>
                <w:rFonts w:ascii="Open Sans" w:hAnsi="Open Sans" w:cs="Open Sans"/>
              </w:rPr>
              <w:br w:type="page"/>
            </w:r>
            <w:r>
              <w:rPr>
                <w:rFonts w:ascii="Open Sans" w:hAnsi="Open Sans" w:cs="Open Sans"/>
              </w:rPr>
              <w:t xml:space="preserve">VZOREC </w:t>
            </w:r>
            <w:r w:rsidRPr="00EF199A">
              <w:rPr>
                <w:rFonts w:ascii="Open Sans" w:hAnsi="Open Sans" w:cs="Open Sans"/>
              </w:rPr>
              <w:t>PISN</w:t>
            </w:r>
            <w:r>
              <w:rPr>
                <w:rFonts w:ascii="Open Sans" w:hAnsi="Open Sans" w:cs="Open Sans"/>
              </w:rPr>
              <w:t>EGA</w:t>
            </w:r>
            <w:r w:rsidRPr="00EF199A">
              <w:rPr>
                <w:rFonts w:ascii="Open Sans" w:hAnsi="Open Sans" w:cs="Open Sans"/>
              </w:rPr>
              <w:t xml:space="preserve"> SPORAZUM</w:t>
            </w:r>
            <w:r>
              <w:rPr>
                <w:rFonts w:ascii="Open Sans" w:hAnsi="Open Sans" w:cs="Open Sans"/>
              </w:rPr>
              <w:t>A</w:t>
            </w:r>
            <w:r w:rsidRPr="00EF199A">
              <w:rPr>
                <w:rFonts w:ascii="Open Sans" w:hAnsi="Open Sans" w:cs="Open Sans"/>
              </w:rPr>
              <w:t xml:space="preserve"> O SKUPNIH VARNOSTNIH UKREPIH IN RAVNANJU Z OKOLJEM V JAVNEM PODJETJU ENERGETIKA LJUBLJANA d.o.o.</w:t>
            </w:r>
            <w:r>
              <w:rPr>
                <w:rFonts w:ascii="Open Sans" w:hAnsi="Open Sans" w:cs="Open Sans"/>
              </w:rPr>
              <w:t xml:space="preserve"> </w:t>
            </w:r>
            <w:r w:rsidRPr="00D746A2">
              <w:rPr>
                <w:rFonts w:ascii="Open Sans" w:hAnsi="Open Sans" w:cs="Open Sans"/>
                <w:color w:val="FF0000"/>
              </w:rPr>
              <w:t>– ni potrebno prilagati k ponudbi</w:t>
            </w:r>
            <w:r>
              <w:rPr>
                <w:rFonts w:ascii="Tahoma" w:hAnsi="Tahoma" w:cs="Tahoma"/>
                <w:color w:val="FF0000"/>
              </w:rPr>
              <w:t xml:space="preserve"> </w:t>
            </w:r>
          </w:p>
        </w:tc>
        <w:tc>
          <w:tcPr>
            <w:tcW w:w="1276" w:type="dxa"/>
            <w:tcBorders>
              <w:top w:val="single" w:sz="4" w:space="0" w:color="auto"/>
              <w:bottom w:val="single" w:sz="4" w:space="0" w:color="auto"/>
            </w:tcBorders>
          </w:tcPr>
          <w:p w14:paraId="490A755E" w14:textId="4787F2D6" w:rsidR="0028675A" w:rsidRPr="00EF199A" w:rsidRDefault="0028675A" w:rsidP="00007B46">
            <w:pPr>
              <w:keepLines/>
              <w:widowControl w:val="0"/>
              <w:jc w:val="both"/>
              <w:rPr>
                <w:rFonts w:ascii="Open Sans" w:hAnsi="Open Sans" w:cs="Open Sans"/>
              </w:rPr>
            </w:pPr>
            <w:r w:rsidRPr="00EC3836">
              <w:rPr>
                <w:rFonts w:ascii="Open Sans" w:hAnsi="Open Sans" w:cs="Open Sans"/>
                <w:b/>
                <w:i/>
              </w:rPr>
              <w:t>Prilog</w:t>
            </w:r>
            <w:r w:rsidRPr="0028675A">
              <w:rPr>
                <w:rFonts w:ascii="Open Sans" w:hAnsi="Open Sans" w:cs="Open Sans"/>
                <w:b/>
                <w:i/>
              </w:rPr>
              <w:t>a</w:t>
            </w:r>
            <w:r w:rsidRPr="0028675A">
              <w:rPr>
                <w:rFonts w:ascii="Open Sans" w:hAnsi="Open Sans" w:cs="Open Sans"/>
                <w:b/>
              </w:rPr>
              <w:t xml:space="preserve"> 9</w:t>
            </w:r>
          </w:p>
        </w:tc>
      </w:tr>
      <w:bookmarkEnd w:id="26"/>
    </w:tbl>
    <w:p w14:paraId="51B8B850" w14:textId="77777777" w:rsidR="0028675A" w:rsidRPr="00EF199A" w:rsidRDefault="0028675A" w:rsidP="0028675A">
      <w:pPr>
        <w:keepLines/>
        <w:widowControl w:val="0"/>
        <w:jc w:val="both"/>
        <w:rPr>
          <w:rFonts w:ascii="Open Sans" w:hAnsi="Open Sans" w:cs="Open Sans"/>
        </w:rPr>
      </w:pPr>
    </w:p>
    <w:p w14:paraId="3683AE3A" w14:textId="77777777" w:rsidR="0028675A" w:rsidRDefault="0028675A" w:rsidP="0028675A">
      <w:pPr>
        <w:keepLines/>
        <w:widowControl w:val="0"/>
        <w:jc w:val="both"/>
        <w:rPr>
          <w:rFonts w:ascii="Open Sans" w:hAnsi="Open Sans" w:cs="Open Sans"/>
        </w:rPr>
      </w:pPr>
    </w:p>
    <w:p w14:paraId="74BFC6C0" w14:textId="77777777" w:rsidR="0028675A" w:rsidRPr="00EF199A" w:rsidRDefault="0028675A" w:rsidP="0028675A">
      <w:pPr>
        <w:keepLines/>
        <w:widowControl w:val="0"/>
        <w:jc w:val="both"/>
        <w:rPr>
          <w:rFonts w:ascii="Open Sans" w:hAnsi="Open Sans" w:cs="Open Sans"/>
        </w:rPr>
      </w:pPr>
    </w:p>
    <w:p w14:paraId="7C38B23A" w14:textId="3DF78447" w:rsidR="0028675A" w:rsidRPr="00EF199A" w:rsidRDefault="0028675A" w:rsidP="0028675A">
      <w:pPr>
        <w:keepLines/>
        <w:widowControl w:val="0"/>
        <w:jc w:val="center"/>
        <w:rPr>
          <w:rFonts w:ascii="Open Sans" w:hAnsi="Open Sans" w:cs="Open Sans"/>
          <w:b/>
        </w:rPr>
      </w:pPr>
      <w:r w:rsidRPr="00EF199A">
        <w:rPr>
          <w:rFonts w:ascii="Open Sans" w:hAnsi="Open Sans" w:cs="Open Sans"/>
          <w:b/>
        </w:rPr>
        <w:t>Priloga št. 3</w:t>
      </w:r>
      <w:r w:rsidRPr="00EF199A">
        <w:rPr>
          <w:rFonts w:ascii="Open Sans" w:hAnsi="Open Sans" w:cs="Open Sans"/>
          <w:b/>
        </w:rPr>
        <w:fldChar w:fldCharType="begin"/>
      </w:r>
      <w:r w:rsidRPr="00EF199A">
        <w:rPr>
          <w:rFonts w:ascii="Open Sans" w:hAnsi="Open Sans" w:cs="Open Sans"/>
          <w:b/>
        </w:rPr>
        <w:instrText xml:space="preserve"> FILLIN  \* MERGEFORMAT </w:instrText>
      </w:r>
      <w:r w:rsidRPr="00EF199A">
        <w:rPr>
          <w:rFonts w:ascii="Open Sans" w:hAnsi="Open Sans" w:cs="Open Sans"/>
          <w:b/>
        </w:rPr>
        <w:fldChar w:fldCharType="end"/>
      </w:r>
      <w:r w:rsidRPr="00EF199A">
        <w:rPr>
          <w:rFonts w:ascii="Open Sans" w:hAnsi="Open Sans" w:cs="Open Sans"/>
          <w:b/>
        </w:rPr>
        <w:t xml:space="preserve"> k pogodbi št. Javno naročilo: </w:t>
      </w:r>
      <w:r w:rsidRPr="00EF199A">
        <w:rPr>
          <w:rFonts w:ascii="Open Sans" w:hAnsi="Open Sans" w:cs="Open Sans"/>
          <w:b/>
          <w:noProof/>
        </w:rPr>
        <w:t>ENLJ-SPV-</w:t>
      </w:r>
      <w:r>
        <w:rPr>
          <w:rFonts w:ascii="Open Sans" w:hAnsi="Open Sans" w:cs="Open Sans"/>
          <w:b/>
          <w:noProof/>
        </w:rPr>
        <w:t>58</w:t>
      </w:r>
      <w:r w:rsidRPr="00EF199A">
        <w:rPr>
          <w:rFonts w:ascii="Open Sans" w:hAnsi="Open Sans" w:cs="Open Sans"/>
          <w:b/>
          <w:noProof/>
        </w:rPr>
        <w:t>/2</w:t>
      </w:r>
      <w:r>
        <w:rPr>
          <w:rFonts w:ascii="Open Sans" w:hAnsi="Open Sans" w:cs="Open Sans"/>
          <w:b/>
          <w:noProof/>
        </w:rPr>
        <w:t>6</w:t>
      </w:r>
      <w:r w:rsidRPr="00EF199A">
        <w:rPr>
          <w:rFonts w:ascii="Open Sans" w:hAnsi="Open Sans" w:cs="Open Sans"/>
          <w:b/>
          <w:noProof/>
        </w:rPr>
        <w:t xml:space="preserve"> </w:t>
      </w:r>
    </w:p>
    <w:p w14:paraId="261A4C4A" w14:textId="77777777" w:rsidR="0028675A" w:rsidRPr="00EF199A" w:rsidRDefault="0028675A" w:rsidP="0028675A">
      <w:pPr>
        <w:keepLines/>
        <w:widowControl w:val="0"/>
        <w:rPr>
          <w:rFonts w:ascii="Open Sans" w:hAnsi="Open Sans" w:cs="Open Sans"/>
        </w:rPr>
      </w:pPr>
    </w:p>
    <w:p w14:paraId="59ED780A" w14:textId="77777777" w:rsidR="0028675A" w:rsidRPr="00EF199A" w:rsidRDefault="0028675A" w:rsidP="0028675A">
      <w:pPr>
        <w:keepLines/>
        <w:widowControl w:val="0"/>
        <w:jc w:val="center"/>
        <w:rPr>
          <w:rFonts w:ascii="Open Sans" w:hAnsi="Open Sans" w:cs="Open Sans"/>
          <w:b/>
        </w:rPr>
      </w:pPr>
    </w:p>
    <w:p w14:paraId="06230A94" w14:textId="77777777" w:rsidR="0028675A" w:rsidRPr="00EF199A" w:rsidRDefault="0028675A" w:rsidP="0028675A">
      <w:pPr>
        <w:keepLines/>
        <w:widowControl w:val="0"/>
        <w:jc w:val="both"/>
        <w:rPr>
          <w:rFonts w:ascii="Open Sans" w:hAnsi="Open Sans" w:cs="Open Sans"/>
        </w:rPr>
      </w:pPr>
    </w:p>
    <w:p w14:paraId="0959754F" w14:textId="77777777" w:rsidR="0028675A" w:rsidRPr="00EF199A" w:rsidRDefault="0028675A" w:rsidP="0028675A">
      <w:pPr>
        <w:keepLines/>
        <w:widowControl w:val="0"/>
        <w:jc w:val="both"/>
        <w:rPr>
          <w:rFonts w:ascii="Open Sans" w:hAnsi="Open Sans" w:cs="Open Sans"/>
        </w:rPr>
      </w:pPr>
      <w:r w:rsidRPr="00EF199A">
        <w:rPr>
          <w:rFonts w:ascii="Open Sans" w:hAnsi="Open Sans" w:cs="Open Sans"/>
        </w:rPr>
        <w:t xml:space="preserve">Na osnovi 39. člena Zakona o varnosti in zdravju pri delu (Ur. List RS, št. 43/2011) skleneta: </w:t>
      </w:r>
    </w:p>
    <w:p w14:paraId="47F60B40" w14:textId="77777777" w:rsidR="0028675A" w:rsidRPr="00EF199A" w:rsidRDefault="0028675A" w:rsidP="0028675A">
      <w:pPr>
        <w:keepLines/>
        <w:widowControl w:val="0"/>
        <w:jc w:val="both"/>
        <w:rPr>
          <w:rFonts w:ascii="Open Sans" w:hAnsi="Open Sans" w:cs="Open Sans"/>
        </w:rPr>
      </w:pPr>
    </w:p>
    <w:p w14:paraId="451A6EE4"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b/>
        </w:rPr>
      </w:pPr>
    </w:p>
    <w:p w14:paraId="221CF619"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EF199A">
        <w:rPr>
          <w:rFonts w:ascii="Open Sans" w:hAnsi="Open Sans" w:cs="Open Sans"/>
          <w:b/>
          <w:snapToGrid w:val="0"/>
        </w:rPr>
        <w:t>JAVNO PODJETJE ENERGETIKA LJUBLJANA d.o.o.</w:t>
      </w:r>
      <w:r w:rsidRPr="00EF199A">
        <w:rPr>
          <w:rFonts w:ascii="Open Sans" w:hAnsi="Open Sans" w:cs="Open Sans"/>
          <w:snapToGrid w:val="0"/>
        </w:rPr>
        <w:t>, Verovškova ulica 62, 1000 Ljubljana, ki ga zastopa direktor Samo Lozej</w:t>
      </w:r>
    </w:p>
    <w:p w14:paraId="4C19EBAE"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197360CF" w14:textId="77777777" w:rsidR="0028675A" w:rsidRPr="00EF199A" w:rsidRDefault="0028675A" w:rsidP="0028675A">
      <w:pPr>
        <w:keepLines/>
        <w:widowControl w:val="0"/>
        <w:ind w:right="-476"/>
        <w:jc w:val="center"/>
        <w:rPr>
          <w:rFonts w:ascii="Open Sans" w:hAnsi="Open Sans" w:cs="Open Sans"/>
        </w:rPr>
      </w:pPr>
      <w:r w:rsidRPr="00EF199A">
        <w:rPr>
          <w:rFonts w:ascii="Open Sans" w:hAnsi="Open Sans" w:cs="Open Sans"/>
        </w:rPr>
        <w:t xml:space="preserve">(v nadaljevanju: </w:t>
      </w:r>
      <w:r w:rsidRPr="00EF199A">
        <w:rPr>
          <w:rFonts w:ascii="Open Sans" w:hAnsi="Open Sans" w:cs="Open Sans"/>
          <w:b/>
          <w:bCs/>
        </w:rPr>
        <w:t>naročnik</w:t>
      </w:r>
      <w:r w:rsidRPr="00EF199A">
        <w:rPr>
          <w:rFonts w:ascii="Open Sans" w:hAnsi="Open Sans" w:cs="Open Sans"/>
        </w:rPr>
        <w:t>)</w:t>
      </w:r>
    </w:p>
    <w:p w14:paraId="7A559C91" w14:textId="77777777" w:rsidR="0028675A" w:rsidRPr="00EF199A" w:rsidRDefault="0028675A" w:rsidP="0028675A">
      <w:pPr>
        <w:keepLines/>
        <w:widowControl w:val="0"/>
        <w:tabs>
          <w:tab w:val="center" w:pos="4536"/>
          <w:tab w:val="right" w:pos="9072"/>
        </w:tabs>
        <w:jc w:val="center"/>
        <w:rPr>
          <w:rFonts w:ascii="Open Sans" w:hAnsi="Open Sans" w:cs="Open Sans"/>
        </w:rPr>
      </w:pPr>
    </w:p>
    <w:p w14:paraId="41646FCB" w14:textId="77777777" w:rsidR="0028675A" w:rsidRPr="00EF199A" w:rsidRDefault="0028675A" w:rsidP="0028675A">
      <w:pPr>
        <w:keepLines/>
        <w:widowControl w:val="0"/>
        <w:jc w:val="both"/>
        <w:rPr>
          <w:rFonts w:ascii="Open Sans" w:hAnsi="Open Sans" w:cs="Open Sans"/>
        </w:rPr>
      </w:pPr>
      <w:r w:rsidRPr="00EF199A">
        <w:rPr>
          <w:rFonts w:ascii="Open Sans" w:hAnsi="Open Sans" w:cs="Open Sans"/>
        </w:rPr>
        <w:t>in</w:t>
      </w:r>
    </w:p>
    <w:p w14:paraId="4521A82C" w14:textId="77777777" w:rsidR="0028675A" w:rsidRPr="00EF199A" w:rsidRDefault="0028675A" w:rsidP="0028675A">
      <w:pPr>
        <w:keepLines/>
        <w:widowControl w:val="0"/>
        <w:tabs>
          <w:tab w:val="left" w:pos="567"/>
          <w:tab w:val="num" w:pos="851"/>
          <w:tab w:val="left" w:pos="993"/>
        </w:tabs>
        <w:jc w:val="both"/>
        <w:outlineLvl w:val="4"/>
        <w:rPr>
          <w:rFonts w:ascii="Open Sans" w:hAnsi="Open Sans" w:cs="Open Sans"/>
          <w:b/>
        </w:rPr>
      </w:pPr>
    </w:p>
    <w:p w14:paraId="373D6944"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p>
    <w:p w14:paraId="49FC21E8"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b/>
        </w:rPr>
      </w:pPr>
      <w:r w:rsidRPr="00EF199A">
        <w:rPr>
          <w:rFonts w:ascii="Open Sans" w:hAnsi="Open Sans" w:cs="Open Sans"/>
          <w:b/>
        </w:rPr>
        <w:t>……………………………………………………………….(naziv izvajalca),</w:t>
      </w:r>
    </w:p>
    <w:p w14:paraId="68AD90B4"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EF199A">
        <w:rPr>
          <w:rFonts w:ascii="Open Sans" w:hAnsi="Open Sans" w:cs="Open Sans"/>
        </w:rPr>
        <w:t>ki ga/jo zastopa ………………………….</w:t>
      </w:r>
    </w:p>
    <w:p w14:paraId="659537E8"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p>
    <w:p w14:paraId="288EBC6A" w14:textId="77777777" w:rsidR="0028675A" w:rsidRPr="00EF199A" w:rsidRDefault="0028675A" w:rsidP="0028675A">
      <w:pPr>
        <w:keepLines/>
        <w:widowControl w:val="0"/>
        <w:jc w:val="center"/>
        <w:rPr>
          <w:rFonts w:ascii="Open Sans" w:hAnsi="Open Sans" w:cs="Open Sans"/>
        </w:rPr>
      </w:pPr>
      <w:r w:rsidRPr="00EF199A">
        <w:rPr>
          <w:rFonts w:ascii="Open Sans" w:hAnsi="Open Sans" w:cs="Open Sans"/>
        </w:rPr>
        <w:t xml:space="preserve">(v nadaljevanju: </w:t>
      </w:r>
      <w:r w:rsidRPr="00EF199A">
        <w:rPr>
          <w:rFonts w:ascii="Open Sans" w:hAnsi="Open Sans" w:cs="Open Sans"/>
          <w:b/>
          <w:bCs/>
        </w:rPr>
        <w:t>izvajalec</w:t>
      </w:r>
      <w:r w:rsidRPr="00EF199A">
        <w:rPr>
          <w:rFonts w:ascii="Open Sans" w:hAnsi="Open Sans" w:cs="Open Sans"/>
        </w:rPr>
        <w:t>)</w:t>
      </w:r>
    </w:p>
    <w:p w14:paraId="06DEEF06" w14:textId="77777777" w:rsidR="0028675A" w:rsidRPr="00EF199A" w:rsidRDefault="0028675A" w:rsidP="0028675A">
      <w:pPr>
        <w:keepLines/>
        <w:widowControl w:val="0"/>
        <w:ind w:right="-476"/>
        <w:jc w:val="both"/>
        <w:rPr>
          <w:rFonts w:ascii="Open Sans" w:hAnsi="Open Sans" w:cs="Open Sans"/>
        </w:rPr>
      </w:pPr>
    </w:p>
    <w:p w14:paraId="31847BB8" w14:textId="77777777" w:rsidR="0028675A" w:rsidRPr="00EF199A" w:rsidRDefault="0028675A" w:rsidP="0028675A">
      <w:pPr>
        <w:keepLines/>
        <w:widowControl w:val="0"/>
        <w:ind w:right="-476"/>
        <w:jc w:val="both"/>
        <w:rPr>
          <w:rFonts w:ascii="Open Sans" w:hAnsi="Open Sans" w:cs="Open Sans"/>
        </w:rPr>
      </w:pPr>
    </w:p>
    <w:p w14:paraId="428B00B5" w14:textId="77777777" w:rsidR="0028675A" w:rsidRPr="00EF199A" w:rsidRDefault="0028675A" w:rsidP="0028675A">
      <w:pPr>
        <w:keepLines/>
        <w:widowControl w:val="0"/>
        <w:ind w:right="-476"/>
        <w:jc w:val="both"/>
        <w:rPr>
          <w:rFonts w:ascii="Open Sans" w:hAnsi="Open Sans" w:cs="Open Sans"/>
        </w:rPr>
      </w:pPr>
    </w:p>
    <w:p w14:paraId="69A708CD" w14:textId="77777777" w:rsidR="0028675A" w:rsidRPr="00EF199A" w:rsidRDefault="0028675A" w:rsidP="0028675A">
      <w:pPr>
        <w:keepLines/>
        <w:widowControl w:val="0"/>
        <w:ind w:right="-476"/>
        <w:jc w:val="both"/>
        <w:rPr>
          <w:rFonts w:ascii="Open Sans" w:hAnsi="Open Sans" w:cs="Open Sans"/>
        </w:rPr>
      </w:pPr>
      <w:r w:rsidRPr="00EF199A">
        <w:rPr>
          <w:rFonts w:ascii="Open Sans" w:hAnsi="Open Sans" w:cs="Open Sans"/>
        </w:rPr>
        <w:t>(v nadaljevanju: naročnik in izvajalec skupaj/posamično: podpisnik/a sporazuma)</w:t>
      </w:r>
    </w:p>
    <w:p w14:paraId="480993A3" w14:textId="77777777" w:rsidR="0028675A" w:rsidRPr="00EF199A" w:rsidRDefault="0028675A" w:rsidP="0028675A">
      <w:pPr>
        <w:keepLines/>
        <w:widowControl w:val="0"/>
        <w:jc w:val="both"/>
        <w:rPr>
          <w:rFonts w:ascii="Open Sans" w:hAnsi="Open Sans" w:cs="Open Sans"/>
        </w:rPr>
      </w:pPr>
    </w:p>
    <w:p w14:paraId="3271B506"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jc w:val="both"/>
        <w:rPr>
          <w:rFonts w:ascii="Open Sans" w:hAnsi="Open Sans" w:cs="Open Sans"/>
          <w:b/>
        </w:rPr>
      </w:pPr>
    </w:p>
    <w:p w14:paraId="4F3A74BB"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EF199A">
        <w:rPr>
          <w:rFonts w:ascii="Open Sans" w:hAnsi="Open Sans" w:cs="Open Sans"/>
          <w:b/>
        </w:rPr>
        <w:t>PISNI SPORAZUM</w:t>
      </w:r>
    </w:p>
    <w:p w14:paraId="109D03B3"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72A3B4BA"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EF199A">
        <w:rPr>
          <w:rFonts w:ascii="Open Sans" w:hAnsi="Open Sans" w:cs="Open Sans"/>
          <w:b/>
        </w:rPr>
        <w:t>O SKUPNIH VARNOSTNIH UKREPIH IN RAVNANJU Z OKOLJEM V</w:t>
      </w:r>
    </w:p>
    <w:p w14:paraId="0D594773"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EF199A">
        <w:rPr>
          <w:rFonts w:ascii="Open Sans" w:hAnsi="Open Sans" w:cs="Open Sans"/>
          <w:b/>
        </w:rPr>
        <w:t>JAVNEM PODJETJU ENERGETIKA LJUBLJANA d.o.o.</w:t>
      </w:r>
    </w:p>
    <w:p w14:paraId="3516AE44"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rPr>
      </w:pPr>
      <w:r w:rsidRPr="00EF199A">
        <w:rPr>
          <w:rFonts w:ascii="Open Sans" w:hAnsi="Open Sans" w:cs="Open Sans"/>
        </w:rPr>
        <w:t>(v nadaljevanju: Sporazum)</w:t>
      </w:r>
    </w:p>
    <w:p w14:paraId="422835FA"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1BAB9868"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EF199A">
        <w:rPr>
          <w:rFonts w:ascii="Open Sans" w:hAnsi="Open Sans" w:cs="Open Sans"/>
          <w:b/>
        </w:rPr>
        <w:t>za izvedbo storitev po pogodbi za:</w:t>
      </w:r>
    </w:p>
    <w:p w14:paraId="2102866E" w14:textId="77777777" w:rsidR="0028675A" w:rsidRPr="00EF199A" w:rsidRDefault="0028675A"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58012FC8" w14:textId="4A436805" w:rsidR="0028675A" w:rsidRPr="00EF199A" w:rsidRDefault="00AA2304"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AA2304">
        <w:rPr>
          <w:rFonts w:ascii="Open Sans" w:hAnsi="Open Sans" w:cs="Open Sans"/>
          <w:b/>
          <w:bCs/>
          <w:noProof/>
        </w:rPr>
        <w:t>PREGLEDNI REMONT GENERATORJA 3</w:t>
      </w:r>
    </w:p>
    <w:p w14:paraId="4092F395" w14:textId="37B76000" w:rsidR="0028675A" w:rsidRDefault="0028675A"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bCs/>
          <w:noProof/>
        </w:rPr>
      </w:pPr>
      <w:r w:rsidRPr="00EF199A">
        <w:rPr>
          <w:rFonts w:ascii="Open Sans" w:hAnsi="Open Sans" w:cs="Open Sans"/>
          <w:b/>
        </w:rPr>
        <w:t xml:space="preserve">št. javnega naročila </w:t>
      </w:r>
      <w:r w:rsidRPr="00EF199A">
        <w:rPr>
          <w:rFonts w:ascii="Open Sans" w:hAnsi="Open Sans" w:cs="Open Sans"/>
          <w:b/>
          <w:bCs/>
          <w:noProof/>
        </w:rPr>
        <w:t>ENLJ-SPV-</w:t>
      </w:r>
      <w:r w:rsidR="00EF7258">
        <w:rPr>
          <w:rFonts w:ascii="Open Sans" w:hAnsi="Open Sans" w:cs="Open Sans"/>
          <w:b/>
          <w:bCs/>
          <w:noProof/>
        </w:rPr>
        <w:t>58/26</w:t>
      </w:r>
    </w:p>
    <w:p w14:paraId="4FB3B0A3" w14:textId="77777777" w:rsidR="00AA2304" w:rsidRPr="00EF199A" w:rsidRDefault="00AA2304" w:rsidP="0028675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6097727E" w14:textId="77777777" w:rsidR="0028675A" w:rsidRPr="00EF199A" w:rsidRDefault="0028675A" w:rsidP="0028675A">
      <w:pPr>
        <w:keepLines/>
        <w:widowControl w:val="0"/>
        <w:jc w:val="both"/>
        <w:rPr>
          <w:rFonts w:ascii="Open Sans" w:hAnsi="Open Sans" w:cs="Open Sans"/>
        </w:rPr>
      </w:pPr>
    </w:p>
    <w:p w14:paraId="2D104409" w14:textId="77777777" w:rsidR="0028675A" w:rsidRPr="00EF199A" w:rsidRDefault="0028675A" w:rsidP="0028675A">
      <w:pPr>
        <w:keepLines/>
        <w:widowControl w:val="0"/>
        <w:jc w:val="both"/>
        <w:rPr>
          <w:rFonts w:ascii="Open Sans" w:hAnsi="Open Sans" w:cs="Open Sans"/>
        </w:rPr>
      </w:pPr>
    </w:p>
    <w:p w14:paraId="640ED533" w14:textId="77777777" w:rsidR="0028675A" w:rsidRPr="00EF199A" w:rsidRDefault="0028675A" w:rsidP="0028675A">
      <w:pPr>
        <w:keepLines/>
        <w:widowControl w:val="0"/>
        <w:jc w:val="both"/>
        <w:rPr>
          <w:rFonts w:ascii="Open Sans" w:hAnsi="Open Sans" w:cs="Open Sans"/>
          <w:b/>
          <w:lang w:eastAsia="x-none"/>
        </w:rPr>
      </w:pPr>
    </w:p>
    <w:p w14:paraId="2815EDC1" w14:textId="3B8C497D" w:rsidR="0028675A" w:rsidRDefault="0028675A" w:rsidP="0028675A">
      <w:pPr>
        <w:keepLines/>
        <w:widowControl w:val="0"/>
        <w:jc w:val="both"/>
        <w:rPr>
          <w:rFonts w:ascii="Open Sans" w:hAnsi="Open Sans" w:cs="Open Sans"/>
        </w:rPr>
      </w:pPr>
    </w:p>
    <w:p w14:paraId="0FEC05F2" w14:textId="6CACDDF7" w:rsidR="00AA2304" w:rsidRDefault="00AA2304" w:rsidP="0028675A">
      <w:pPr>
        <w:keepLines/>
        <w:widowControl w:val="0"/>
        <w:jc w:val="both"/>
        <w:rPr>
          <w:rFonts w:ascii="Open Sans" w:hAnsi="Open Sans" w:cs="Open Sans"/>
        </w:rPr>
      </w:pPr>
    </w:p>
    <w:p w14:paraId="3ECC50C1" w14:textId="77777777" w:rsidR="00AA2304" w:rsidRPr="00EF199A" w:rsidRDefault="00AA2304" w:rsidP="0028675A">
      <w:pPr>
        <w:keepLines/>
        <w:widowControl w:val="0"/>
        <w:jc w:val="both"/>
        <w:rPr>
          <w:rFonts w:ascii="Open Sans" w:hAnsi="Open Sans" w:cs="Open Sans"/>
        </w:rPr>
      </w:pPr>
    </w:p>
    <w:p w14:paraId="6C4ED1FD" w14:textId="77777777" w:rsidR="0028675A" w:rsidRPr="00EF199A" w:rsidRDefault="0028675A" w:rsidP="0028675A">
      <w:pPr>
        <w:keepLines/>
        <w:widowControl w:val="0"/>
        <w:jc w:val="both"/>
        <w:rPr>
          <w:rFonts w:ascii="Open Sans" w:hAnsi="Open Sans" w:cs="Open Sans"/>
        </w:rPr>
      </w:pPr>
    </w:p>
    <w:p w14:paraId="26DABEB0" w14:textId="77777777" w:rsidR="0028675A" w:rsidRPr="00EF199A" w:rsidRDefault="0028675A" w:rsidP="0028675A">
      <w:pPr>
        <w:keepLines/>
        <w:widowControl w:val="0"/>
        <w:ind w:right="46"/>
        <w:jc w:val="both"/>
        <w:rPr>
          <w:rFonts w:ascii="Open Sans" w:hAnsi="Open Sans" w:cs="Open Sans"/>
        </w:rPr>
      </w:pPr>
    </w:p>
    <w:p w14:paraId="30D22F72" w14:textId="77777777" w:rsidR="0028675A" w:rsidRPr="00EF199A" w:rsidRDefault="0028675A" w:rsidP="00E901F7">
      <w:pPr>
        <w:keepLines/>
        <w:widowControl w:val="0"/>
        <w:numPr>
          <w:ilvl w:val="0"/>
          <w:numId w:val="44"/>
        </w:numPr>
        <w:tabs>
          <w:tab w:val="left" w:pos="709"/>
        </w:tabs>
        <w:spacing w:after="200" w:line="276" w:lineRule="auto"/>
        <w:ind w:left="709" w:right="45" w:hanging="709"/>
        <w:jc w:val="both"/>
        <w:rPr>
          <w:rFonts w:ascii="Open Sans" w:hAnsi="Open Sans" w:cs="Open Sans"/>
          <w:b/>
          <w:bCs/>
        </w:rPr>
      </w:pPr>
      <w:r w:rsidRPr="00EF199A">
        <w:rPr>
          <w:rFonts w:ascii="Open Sans" w:hAnsi="Open Sans" w:cs="Open Sans"/>
          <w:b/>
          <w:bCs/>
        </w:rPr>
        <w:lastRenderedPageBreak/>
        <w:t>SPLOŠNA DOLOČILA</w:t>
      </w:r>
    </w:p>
    <w:p w14:paraId="0A72E329" w14:textId="77777777" w:rsidR="0028675A" w:rsidRPr="00EF199A" w:rsidRDefault="0028675A" w:rsidP="0028675A">
      <w:pPr>
        <w:keepLines/>
        <w:widowControl w:val="0"/>
        <w:tabs>
          <w:tab w:val="left" w:pos="426"/>
        </w:tabs>
        <w:ind w:left="705" w:right="45" w:hanging="705"/>
        <w:jc w:val="both"/>
        <w:rPr>
          <w:rFonts w:ascii="Open Sans" w:hAnsi="Open Sans" w:cs="Open Sans"/>
          <w:bCs/>
        </w:rPr>
      </w:pPr>
      <w:r w:rsidRPr="00EF199A">
        <w:rPr>
          <w:rFonts w:ascii="Open Sans" w:hAnsi="Open Sans" w:cs="Open Sans"/>
          <w:b/>
          <w:bCs/>
        </w:rPr>
        <w:t xml:space="preserve">1.1. </w:t>
      </w:r>
      <w:r w:rsidRPr="00EF199A">
        <w:rPr>
          <w:rFonts w:ascii="Open Sans" w:hAnsi="Open Sans" w:cs="Open Sans"/>
          <w:b/>
          <w:bCs/>
        </w:rPr>
        <w:tab/>
      </w:r>
      <w:r w:rsidRPr="00EF199A">
        <w:rPr>
          <w:rFonts w:ascii="Open Sans" w:hAnsi="Open Sans" w:cs="Open Sans"/>
          <w:b/>
          <w:bCs/>
        </w:rPr>
        <w:tab/>
      </w:r>
      <w:r w:rsidRPr="00EF199A">
        <w:rPr>
          <w:rFonts w:ascii="Open Sans" w:hAnsi="Open Sans" w:cs="Open Sans"/>
          <w:bCs/>
        </w:rPr>
        <w:t xml:space="preserve">S tem dokumentom se urejajo na delovišču, ki je na območju JAVNEGA PODJETJA ENERGETIKA LJUBLJANA d. o. o., na lokaciji naročnika Toplarniška ulica 19, skupni varnostni ukrepi, skupna organizacija varnosti pri delu, ter obveznosti in pravice delavcev, ki jim je naložena skrb za izvajanje in zagotavljanje varnih delovnih pogojev na skupnem delovišču. </w:t>
      </w:r>
    </w:p>
    <w:p w14:paraId="74815EF4" w14:textId="77777777" w:rsidR="0028675A" w:rsidRPr="00EF199A" w:rsidRDefault="0028675A" w:rsidP="0028675A">
      <w:pPr>
        <w:keepLines/>
        <w:widowControl w:val="0"/>
        <w:tabs>
          <w:tab w:val="left" w:pos="426"/>
        </w:tabs>
        <w:ind w:left="705" w:right="45" w:hanging="705"/>
        <w:jc w:val="both"/>
        <w:rPr>
          <w:rFonts w:ascii="Open Sans" w:hAnsi="Open Sans" w:cs="Open Sans"/>
          <w:bCs/>
        </w:rPr>
      </w:pPr>
    </w:p>
    <w:p w14:paraId="2224A649" w14:textId="77777777" w:rsidR="0028675A" w:rsidRPr="00EF199A" w:rsidRDefault="0028675A" w:rsidP="0028675A">
      <w:pPr>
        <w:keepLines/>
        <w:widowControl w:val="0"/>
        <w:tabs>
          <w:tab w:val="left" w:pos="426"/>
        </w:tabs>
        <w:ind w:left="705" w:right="45" w:hanging="705"/>
        <w:jc w:val="both"/>
        <w:rPr>
          <w:rFonts w:ascii="Open Sans" w:hAnsi="Open Sans" w:cs="Open Sans"/>
          <w:bCs/>
        </w:rPr>
      </w:pPr>
      <w:r w:rsidRPr="00EF199A">
        <w:rPr>
          <w:rFonts w:ascii="Open Sans" w:hAnsi="Open Sans" w:cs="Open Sans"/>
          <w:b/>
          <w:bCs/>
        </w:rPr>
        <w:t xml:space="preserve">             </w:t>
      </w:r>
      <w:r w:rsidRPr="00EF199A">
        <w:rPr>
          <w:rFonts w:ascii="Open Sans" w:hAnsi="Open Sans" w:cs="Open Sans"/>
        </w:rPr>
        <w:t xml:space="preserve">Kot skupno delovišče se šteje tista delovna površina, kjer istočasno opravljajo dela delavci dveh ali več izvajalcev. </w:t>
      </w:r>
      <w:r w:rsidRPr="00EF199A">
        <w:rPr>
          <w:rFonts w:ascii="Open Sans" w:hAnsi="Open Sans" w:cs="Open Sans"/>
          <w:bCs/>
        </w:rPr>
        <w:t>Podpisnika sta dolžna izvajati vsa dela v skladu s tem dogovorom z namenom, da se zagotovi varnost in zdravje pri delu, varnost pred požarom in varni delovni pogoji vseh delavcev na gradbišču/delovišču, kot tudi tretjih oseb (mimoidoči, itd.) ter opreme in premoženja.</w:t>
      </w:r>
    </w:p>
    <w:p w14:paraId="730C0ADE" w14:textId="77777777" w:rsidR="0028675A" w:rsidRPr="00EF199A" w:rsidRDefault="0028675A" w:rsidP="0028675A">
      <w:pPr>
        <w:keepLines/>
        <w:widowControl w:val="0"/>
        <w:tabs>
          <w:tab w:val="left" w:pos="426"/>
        </w:tabs>
        <w:ind w:left="705" w:right="45" w:hanging="705"/>
        <w:jc w:val="both"/>
        <w:rPr>
          <w:rFonts w:ascii="Open Sans" w:hAnsi="Open Sans" w:cs="Open Sans"/>
          <w:bCs/>
        </w:rPr>
      </w:pPr>
      <w:r w:rsidRPr="00EF199A">
        <w:rPr>
          <w:rFonts w:ascii="Open Sans" w:hAnsi="Open Sans" w:cs="Open Sans"/>
          <w:b/>
          <w:bCs/>
        </w:rPr>
        <w:t xml:space="preserve">           </w:t>
      </w:r>
    </w:p>
    <w:p w14:paraId="3009EA60" w14:textId="77777777" w:rsidR="0028675A" w:rsidRPr="00EF199A" w:rsidRDefault="0028675A" w:rsidP="0028675A">
      <w:pPr>
        <w:keepLines/>
        <w:widowControl w:val="0"/>
        <w:tabs>
          <w:tab w:val="left" w:pos="426"/>
        </w:tabs>
        <w:ind w:left="705" w:right="45" w:hanging="705"/>
        <w:jc w:val="both"/>
        <w:rPr>
          <w:rFonts w:ascii="Open Sans" w:hAnsi="Open Sans" w:cs="Open Sans"/>
          <w:bCs/>
        </w:rPr>
      </w:pPr>
      <w:r w:rsidRPr="00EF199A">
        <w:rPr>
          <w:rFonts w:ascii="Open Sans" w:hAnsi="Open Sans" w:cs="Open Sans"/>
          <w:bCs/>
        </w:rPr>
        <w:t xml:space="preserve">             Upoštevati sta dolžna vso veljavno zakonodajo, ki ureja varnost in zdravje pri delu in varstvo pred požarom v Republiki Sloveniji, predvsem Zakon o varnosti in zdravja pri delu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077124F1" w14:textId="77777777" w:rsidR="0028675A" w:rsidRPr="00EF199A" w:rsidRDefault="0028675A" w:rsidP="0028675A">
      <w:pPr>
        <w:keepLines/>
        <w:widowControl w:val="0"/>
        <w:tabs>
          <w:tab w:val="left" w:pos="426"/>
        </w:tabs>
        <w:ind w:left="705" w:right="45" w:hanging="705"/>
        <w:jc w:val="both"/>
        <w:rPr>
          <w:rFonts w:ascii="Open Sans" w:hAnsi="Open Sans" w:cs="Open Sans"/>
          <w:bCs/>
        </w:rPr>
      </w:pPr>
    </w:p>
    <w:p w14:paraId="1AA2F0A5" w14:textId="77777777" w:rsidR="0028675A" w:rsidRPr="00EF199A" w:rsidRDefault="0028675A" w:rsidP="0028675A">
      <w:pPr>
        <w:keepLines/>
        <w:widowControl w:val="0"/>
        <w:tabs>
          <w:tab w:val="left" w:pos="426"/>
        </w:tabs>
        <w:ind w:left="705" w:right="45" w:hanging="705"/>
        <w:jc w:val="both"/>
        <w:rPr>
          <w:rFonts w:ascii="Open Sans" w:hAnsi="Open Sans" w:cs="Open Sans"/>
          <w:bCs/>
        </w:rPr>
      </w:pPr>
      <w:r w:rsidRPr="00EF199A">
        <w:rPr>
          <w:rFonts w:ascii="Open Sans" w:hAnsi="Open Sans" w:cs="Open Sans"/>
          <w:b/>
          <w:bCs/>
        </w:rPr>
        <w:t xml:space="preserve">1.2.       </w:t>
      </w:r>
      <w:r w:rsidRPr="00EF199A">
        <w:rPr>
          <w:rFonts w:ascii="Open Sans" w:hAnsi="Open Sans" w:cs="Open Sans"/>
          <w:bCs/>
        </w:rPr>
        <w:t>Pisni sporazum o skupnih varnostnih ukrepih in ravnanju z okoljem (v nadaljevanju: sporazum) velja za dela določena v skladu s tej pogodbi.</w:t>
      </w:r>
    </w:p>
    <w:p w14:paraId="77F69B2B" w14:textId="77777777" w:rsidR="0028675A" w:rsidRPr="00EF199A" w:rsidRDefault="0028675A" w:rsidP="0028675A">
      <w:pPr>
        <w:keepLines/>
        <w:widowControl w:val="0"/>
        <w:tabs>
          <w:tab w:val="left" w:pos="426"/>
        </w:tabs>
        <w:ind w:left="705" w:right="45" w:hanging="705"/>
        <w:jc w:val="both"/>
        <w:rPr>
          <w:rFonts w:ascii="Open Sans" w:hAnsi="Open Sans" w:cs="Open Sans"/>
          <w:bCs/>
        </w:rPr>
      </w:pPr>
    </w:p>
    <w:p w14:paraId="4AABA76C" w14:textId="77777777" w:rsidR="0028675A" w:rsidRPr="00EF199A" w:rsidRDefault="0028675A" w:rsidP="0028675A">
      <w:pPr>
        <w:widowControl w:val="0"/>
        <w:ind w:left="703" w:hanging="703"/>
        <w:jc w:val="both"/>
        <w:rPr>
          <w:rFonts w:ascii="Open Sans" w:hAnsi="Open Sans" w:cs="Open Sans"/>
          <w:bCs/>
        </w:rPr>
      </w:pPr>
      <w:r w:rsidRPr="00EF199A">
        <w:rPr>
          <w:rFonts w:ascii="Open Sans" w:hAnsi="Open Sans" w:cs="Open Sans"/>
          <w:b/>
          <w:bCs/>
        </w:rPr>
        <w:t>1.3.</w:t>
      </w:r>
      <w:r w:rsidRPr="00A36091">
        <w:rPr>
          <w:rFonts w:ascii="Open Sans" w:hAnsi="Open Sans" w:cs="Open Sans"/>
          <w:b/>
          <w:bCs/>
        </w:rPr>
        <w:t xml:space="preserve">   </w:t>
      </w:r>
      <w:r>
        <w:rPr>
          <w:rFonts w:ascii="Open Sans" w:hAnsi="Open Sans" w:cs="Open Sans"/>
          <w:b/>
          <w:bCs/>
        </w:rPr>
        <w:t xml:space="preserve">    </w:t>
      </w:r>
      <w:r w:rsidRPr="00E2495B">
        <w:rPr>
          <w:rFonts w:ascii="Open Sans" w:hAnsi="Open Sans" w:cs="Open Sans"/>
        </w:rPr>
        <w:t>Izvajalec mora v tem sporazumu navesti vodjo del in odgovorno osebo izvajalca za zagotavljanje VZD (strokovnega sodelavca za VPD in PV) na skupnem delovišču, ki so podpisniki tega</w:t>
      </w:r>
      <w:r w:rsidRPr="00A36091">
        <w:rPr>
          <w:rFonts w:ascii="Open Sans" w:hAnsi="Open Sans" w:cs="Open Sans"/>
        </w:rPr>
        <w:t xml:space="preserve"> sporazuma. Ta sporazum podpišejo tudi vsi morebitni njegovi</w:t>
      </w:r>
      <w:r w:rsidRPr="00EF199A">
        <w:rPr>
          <w:rFonts w:ascii="Open Sans" w:hAnsi="Open Sans" w:cs="Open Sans"/>
          <w:bCs/>
        </w:rPr>
        <w:t xml:space="preserve"> podizvajalci. Izvajalec se obvezuje in prevzema izključno odgovornost za varnost in zdravje za svoje delavce, kot tudi za svoje morebitne podizvajalce.</w:t>
      </w:r>
    </w:p>
    <w:p w14:paraId="3642BC2B" w14:textId="77777777" w:rsidR="0028675A" w:rsidRPr="00EF199A" w:rsidRDefault="0028675A" w:rsidP="0028675A">
      <w:pPr>
        <w:keepLines/>
        <w:widowControl w:val="0"/>
        <w:tabs>
          <w:tab w:val="left" w:pos="426"/>
        </w:tabs>
        <w:ind w:left="705" w:right="45" w:hanging="705"/>
        <w:jc w:val="both"/>
        <w:rPr>
          <w:rFonts w:ascii="Open Sans" w:hAnsi="Open Sans" w:cs="Open Sans"/>
          <w:bCs/>
        </w:rPr>
      </w:pPr>
    </w:p>
    <w:p w14:paraId="3939809C" w14:textId="77777777" w:rsidR="0028675A" w:rsidRPr="00EF199A" w:rsidRDefault="0028675A" w:rsidP="00E901F7">
      <w:pPr>
        <w:keepLines/>
        <w:widowControl w:val="0"/>
        <w:numPr>
          <w:ilvl w:val="0"/>
          <w:numId w:val="44"/>
        </w:numPr>
        <w:tabs>
          <w:tab w:val="left" w:pos="709"/>
        </w:tabs>
        <w:ind w:left="709" w:right="45" w:hanging="709"/>
        <w:jc w:val="both"/>
        <w:rPr>
          <w:rFonts w:ascii="Open Sans" w:hAnsi="Open Sans" w:cs="Open Sans"/>
          <w:b/>
          <w:bCs/>
        </w:rPr>
      </w:pPr>
      <w:r w:rsidRPr="00EF199A">
        <w:rPr>
          <w:rFonts w:ascii="Open Sans" w:hAnsi="Open Sans" w:cs="Open Sans"/>
          <w:b/>
          <w:bCs/>
        </w:rPr>
        <w:t xml:space="preserve">DOLOČITEV DRUGIH OBVEZNOSTI POGODBENIH STRANK </w:t>
      </w:r>
    </w:p>
    <w:p w14:paraId="6E07A2FB" w14:textId="77777777" w:rsidR="0028675A" w:rsidRPr="00EF199A" w:rsidRDefault="0028675A" w:rsidP="0028675A">
      <w:pPr>
        <w:keepLines/>
        <w:widowControl w:val="0"/>
        <w:ind w:left="705" w:hanging="705"/>
        <w:jc w:val="both"/>
        <w:rPr>
          <w:rFonts w:ascii="Open Sans" w:hAnsi="Open Sans" w:cs="Open Sans"/>
          <w:b/>
        </w:rPr>
      </w:pPr>
    </w:p>
    <w:p w14:paraId="36046DDF" w14:textId="77777777" w:rsidR="0028675A" w:rsidRPr="00EF199A" w:rsidRDefault="0028675A" w:rsidP="0028675A">
      <w:pPr>
        <w:keepLines/>
        <w:widowControl w:val="0"/>
        <w:ind w:left="705" w:hanging="705"/>
        <w:jc w:val="both"/>
        <w:rPr>
          <w:rFonts w:ascii="Open Sans" w:hAnsi="Open Sans" w:cs="Open Sans"/>
          <w:b/>
        </w:rPr>
      </w:pPr>
      <w:r w:rsidRPr="00EF199A">
        <w:rPr>
          <w:rFonts w:ascii="Open Sans" w:hAnsi="Open Sans" w:cs="Open Sans"/>
          <w:b/>
        </w:rPr>
        <w:t>2.1.   Skupne obveznosti pogodbenih strank:</w:t>
      </w:r>
    </w:p>
    <w:p w14:paraId="62F7D30F" w14:textId="77777777" w:rsidR="0028675A" w:rsidRPr="00EF199A" w:rsidRDefault="0028675A" w:rsidP="0028675A">
      <w:pPr>
        <w:keepLines/>
        <w:widowControl w:val="0"/>
        <w:ind w:left="705" w:hanging="705"/>
        <w:jc w:val="both"/>
        <w:rPr>
          <w:rFonts w:ascii="Open Sans" w:hAnsi="Open Sans" w:cs="Open Sans"/>
          <w:b/>
        </w:rPr>
      </w:pPr>
    </w:p>
    <w:p w14:paraId="5868D87D" w14:textId="77777777" w:rsidR="0028675A" w:rsidRPr="00EF199A" w:rsidRDefault="0028675A" w:rsidP="0028675A">
      <w:pPr>
        <w:keepLines/>
        <w:widowControl w:val="0"/>
        <w:ind w:left="705" w:hanging="705"/>
        <w:jc w:val="both"/>
        <w:rPr>
          <w:rFonts w:ascii="Open Sans" w:hAnsi="Open Sans" w:cs="Open Sans"/>
        </w:rPr>
      </w:pPr>
      <w:r w:rsidRPr="00EF199A">
        <w:rPr>
          <w:rFonts w:ascii="Open Sans" w:hAnsi="Open Sans" w:cs="Open Sans"/>
        </w:rPr>
        <w:t>Pogodbeni stranki imata na skupnem delovišču zlasti naslednje skupne obveznosti:</w:t>
      </w:r>
    </w:p>
    <w:p w14:paraId="49461EC8" w14:textId="77777777" w:rsidR="0028675A" w:rsidRPr="00EF199A" w:rsidRDefault="0028675A" w:rsidP="00E901F7">
      <w:pPr>
        <w:keepLines/>
        <w:widowControl w:val="0"/>
        <w:numPr>
          <w:ilvl w:val="0"/>
          <w:numId w:val="51"/>
        </w:numPr>
        <w:tabs>
          <w:tab w:val="left" w:pos="709"/>
        </w:tabs>
        <w:ind w:right="45"/>
        <w:contextualSpacing/>
        <w:jc w:val="both"/>
        <w:rPr>
          <w:rFonts w:ascii="Open Sans" w:hAnsi="Open Sans" w:cs="Open Sans"/>
        </w:rPr>
      </w:pPr>
      <w:r w:rsidRPr="00EF199A">
        <w:rPr>
          <w:rFonts w:ascii="Open Sans" w:hAnsi="Open Sans" w:cs="Open Sans"/>
        </w:rPr>
        <w:t>storitve na delovišču se ne smejo pričeti, dokler niso zagotovljeni vsi predpisani ukrepi navedeni v tem sporazumu,</w:t>
      </w:r>
    </w:p>
    <w:p w14:paraId="2217C3A9" w14:textId="77777777" w:rsidR="0028675A" w:rsidRPr="00EF199A" w:rsidRDefault="0028675A" w:rsidP="00E901F7">
      <w:pPr>
        <w:keepLines/>
        <w:widowControl w:val="0"/>
        <w:numPr>
          <w:ilvl w:val="0"/>
          <w:numId w:val="51"/>
        </w:numPr>
        <w:tabs>
          <w:tab w:val="left" w:pos="709"/>
        </w:tabs>
        <w:ind w:right="45"/>
        <w:contextualSpacing/>
        <w:jc w:val="both"/>
        <w:rPr>
          <w:rFonts w:ascii="Open Sans" w:hAnsi="Open Sans" w:cs="Open Sans"/>
        </w:rPr>
      </w:pPr>
      <w:r w:rsidRPr="00EF199A">
        <w:rPr>
          <w:rFonts w:ascii="Open Sans" w:hAnsi="Open Sans" w:cs="Open Sans"/>
        </w:rPr>
        <w:t>delovišče mora izvajalec po predhodnem dogovoru s skrbnikom pogodbe primerno urediti, zavarovati, označiti, preprečiti dostop nepooblaščenim osebam, urediti poti in zavarovati nevarne cone in sicer tako, da:</w:t>
      </w:r>
    </w:p>
    <w:p w14:paraId="04B9FE8B" w14:textId="77777777" w:rsidR="0028675A" w:rsidRPr="00EF199A" w:rsidRDefault="0028675A" w:rsidP="00E901F7">
      <w:pPr>
        <w:keepLines/>
        <w:widowControl w:val="0"/>
        <w:numPr>
          <w:ilvl w:val="0"/>
          <w:numId w:val="43"/>
        </w:numPr>
        <w:tabs>
          <w:tab w:val="left" w:pos="709"/>
        </w:tabs>
        <w:ind w:left="993" w:right="45" w:hanging="284"/>
        <w:contextualSpacing/>
        <w:jc w:val="both"/>
        <w:rPr>
          <w:rFonts w:ascii="Open Sans" w:hAnsi="Open Sans" w:cs="Open Sans"/>
        </w:rPr>
      </w:pPr>
      <w:r w:rsidRPr="00EF199A">
        <w:rPr>
          <w:rFonts w:ascii="Open Sans" w:hAnsi="Open Sans" w:cs="Open Sans"/>
        </w:rPr>
        <w:t>zagotovita varne poti za gibanje, da bodo evakuacijske poti stalno proste in prehodne oziroma prevozne,</w:t>
      </w:r>
    </w:p>
    <w:p w14:paraId="6E66CD4C"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skupaj določita: kraj, prostore in način razmestitve in shranjevanja materiala,</w:t>
      </w:r>
    </w:p>
    <w:p w14:paraId="78DEBC4A"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določita prostore za hrambo nevarnega materiala,</w:t>
      </w:r>
    </w:p>
    <w:p w14:paraId="13EA6171"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določita način prevažanja, nakladanja in razkladanja materiala in težkih predmetov,</w:t>
      </w:r>
    </w:p>
    <w:p w14:paraId="21A8D796"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določita način zavarovanja nevarnih mest na ogroženih območjih na delovišču,</w:t>
      </w:r>
    </w:p>
    <w:p w14:paraId="65635D6C"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določita način dela in zavarujeta dela v neposredni bližini ali na krajih, kjer nastajajo zdravju škodljivi plini, prah in hlapi ali kjer lahko nastane požar ali eksplozija,</w:t>
      </w:r>
    </w:p>
    <w:p w14:paraId="3003E076"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določita namestitev električne napeljave za pogon naprav in strojev ter razsvetljave,</w:t>
      </w:r>
    </w:p>
    <w:p w14:paraId="1FC6DBBF"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določita mesta za postavitev strojev in naprav ter izvedbo zavarovanja glede na lokacijo,</w:t>
      </w:r>
    </w:p>
    <w:p w14:paraId="2AE8EFCD"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določita vrste in načina izvedbe ter prevzem gradbenih odrov,</w:t>
      </w:r>
    </w:p>
    <w:p w14:paraId="454454E7"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določita ukrepe varstva pred požarom ter opreme, naprav in sredstev za gašenje požarov, po potrebi organizirata izvajanje požarne straže,</w:t>
      </w:r>
    </w:p>
    <w:p w14:paraId="6979FC0E"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lastRenderedPageBreak/>
        <w:t>izvajalec organizira prvo pomoč na delovišču za svoje delavce,</w:t>
      </w:r>
    </w:p>
    <w:p w14:paraId="07C792A3"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pri posebno nevarnih delih, po potrebi dodatno zavarujeta oz. seznanita delavce z nevarnostmi na področju izvajanja del.</w:t>
      </w:r>
    </w:p>
    <w:p w14:paraId="0E5119C3" w14:textId="77777777" w:rsidR="0028675A" w:rsidRPr="00EF199A" w:rsidRDefault="0028675A" w:rsidP="0028675A">
      <w:pPr>
        <w:keepLines/>
        <w:widowControl w:val="0"/>
        <w:contextualSpacing/>
        <w:jc w:val="both"/>
        <w:rPr>
          <w:rFonts w:ascii="Open Sans" w:hAnsi="Open Sans" w:cs="Open Sans"/>
        </w:rPr>
      </w:pPr>
      <w:r w:rsidRPr="00EF199A">
        <w:rPr>
          <w:rFonts w:ascii="Open Sans" w:hAnsi="Open Sans" w:cs="Open Sans"/>
        </w:rPr>
        <w:t xml:space="preserve">          </w:t>
      </w:r>
    </w:p>
    <w:p w14:paraId="5855F733" w14:textId="77777777" w:rsidR="0028675A" w:rsidRPr="00EF199A" w:rsidRDefault="0028675A" w:rsidP="0028675A">
      <w:pPr>
        <w:keepLines/>
        <w:widowControl w:val="0"/>
        <w:ind w:firstLine="709"/>
        <w:contextualSpacing/>
        <w:jc w:val="both"/>
        <w:rPr>
          <w:rFonts w:ascii="Open Sans" w:hAnsi="Open Sans" w:cs="Open Sans"/>
        </w:rPr>
      </w:pPr>
      <w:r w:rsidRPr="00EF199A">
        <w:rPr>
          <w:rFonts w:ascii="Open Sans" w:hAnsi="Open Sans" w:cs="Open Sans"/>
        </w:rPr>
        <w:t xml:space="preserve">Določiti morata tudi druge skupne varnostne ukrepe na delovišču, zlasti pa ukrepe: </w:t>
      </w:r>
    </w:p>
    <w:p w14:paraId="74F9438E"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za organizacijo varnega gibanja v energetskih objektih,</w:t>
      </w:r>
    </w:p>
    <w:p w14:paraId="19A18B3C"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za varen poseg v obratovalno stanje energetskih naprav,</w:t>
      </w:r>
    </w:p>
    <w:p w14:paraId="65673EF5"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za varno izvajanje del na višini,</w:t>
      </w:r>
    </w:p>
    <w:p w14:paraId="44E725C1"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za varno uporabo električne energije,</w:t>
      </w:r>
    </w:p>
    <w:p w14:paraId="72A03467"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pri izvajanju dela v zaprtih prostorih,</w:t>
      </w:r>
    </w:p>
    <w:p w14:paraId="070744B7"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za varno delo v eksplozijsko nevarnih območjih,</w:t>
      </w:r>
    </w:p>
    <w:p w14:paraId="3CE3C62B"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za varno delo z nevarnimi snovmi in ravnanjem z odpadki,</w:t>
      </w:r>
    </w:p>
    <w:p w14:paraId="0936477A"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za varno delo z dvigali in dvižnimi pripomočki,</w:t>
      </w:r>
    </w:p>
    <w:p w14:paraId="0260BD5C"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za varno delo pri montažnih delih.</w:t>
      </w:r>
    </w:p>
    <w:p w14:paraId="544D2213" w14:textId="77777777" w:rsidR="0028675A" w:rsidRPr="00EF199A" w:rsidRDefault="0028675A" w:rsidP="0028675A">
      <w:pPr>
        <w:keepLines/>
        <w:widowControl w:val="0"/>
        <w:tabs>
          <w:tab w:val="left" w:pos="709"/>
        </w:tabs>
        <w:ind w:right="45"/>
        <w:contextualSpacing/>
        <w:jc w:val="both"/>
        <w:rPr>
          <w:rFonts w:ascii="Open Sans" w:hAnsi="Open Sans" w:cs="Open Sans"/>
        </w:rPr>
      </w:pPr>
    </w:p>
    <w:p w14:paraId="2E2120D3" w14:textId="77777777" w:rsidR="0028675A" w:rsidRPr="00EF199A" w:rsidRDefault="0028675A" w:rsidP="00E901F7">
      <w:pPr>
        <w:keepLines/>
        <w:widowControl w:val="0"/>
        <w:numPr>
          <w:ilvl w:val="0"/>
          <w:numId w:val="51"/>
        </w:numPr>
        <w:tabs>
          <w:tab w:val="left" w:pos="709"/>
        </w:tabs>
        <w:ind w:right="45"/>
        <w:contextualSpacing/>
        <w:jc w:val="both"/>
        <w:rPr>
          <w:rFonts w:ascii="Open Sans" w:hAnsi="Open Sans" w:cs="Open Sans"/>
        </w:rPr>
      </w:pPr>
      <w:r w:rsidRPr="00EF199A">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47F51B0A" w14:textId="77777777" w:rsidR="0028675A" w:rsidRPr="00EF199A" w:rsidRDefault="0028675A" w:rsidP="00E901F7">
      <w:pPr>
        <w:keepLines/>
        <w:widowControl w:val="0"/>
        <w:numPr>
          <w:ilvl w:val="0"/>
          <w:numId w:val="51"/>
        </w:numPr>
        <w:tabs>
          <w:tab w:val="left" w:pos="709"/>
        </w:tabs>
        <w:ind w:right="45"/>
        <w:contextualSpacing/>
        <w:jc w:val="both"/>
        <w:rPr>
          <w:rFonts w:ascii="Open Sans" w:hAnsi="Open Sans" w:cs="Open Sans"/>
        </w:rPr>
      </w:pPr>
      <w:r w:rsidRPr="00EF199A">
        <w:rPr>
          <w:rFonts w:ascii="Open Sans" w:hAnsi="Open Sans" w:cs="Open Sans"/>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14:paraId="211B270D" w14:textId="77777777" w:rsidR="0028675A" w:rsidRPr="00EF199A" w:rsidRDefault="0028675A" w:rsidP="00E901F7">
      <w:pPr>
        <w:keepLines/>
        <w:widowControl w:val="0"/>
        <w:numPr>
          <w:ilvl w:val="0"/>
          <w:numId w:val="51"/>
        </w:numPr>
        <w:contextualSpacing/>
        <w:jc w:val="both"/>
        <w:rPr>
          <w:rFonts w:ascii="Open Sans" w:hAnsi="Open Sans" w:cs="Open Sans"/>
        </w:rPr>
      </w:pPr>
      <w:r w:rsidRPr="00EF199A">
        <w:rPr>
          <w:rFonts w:ascii="Open Sans" w:hAnsi="Open Sans" w:cs="Open Sans"/>
        </w:rPr>
        <w:t>podrobno morata seznaniti druga drugo z vsemi nevarnostmi in tveganji za poškodbe, ki izhajajo iz njunih dejavnosti,</w:t>
      </w:r>
    </w:p>
    <w:p w14:paraId="29B5DE16" w14:textId="77777777" w:rsidR="0028675A" w:rsidRPr="00EF199A" w:rsidRDefault="0028675A" w:rsidP="00E901F7">
      <w:pPr>
        <w:keepLines/>
        <w:widowControl w:val="0"/>
        <w:numPr>
          <w:ilvl w:val="0"/>
          <w:numId w:val="51"/>
        </w:numPr>
        <w:contextualSpacing/>
        <w:jc w:val="both"/>
        <w:rPr>
          <w:rFonts w:ascii="Open Sans" w:hAnsi="Open Sans" w:cs="Open Sans"/>
        </w:rPr>
      </w:pPr>
      <w:r w:rsidRPr="00EF199A">
        <w:rPr>
          <w:rFonts w:ascii="Open Sans" w:hAnsi="Open Sans" w:cs="Open Sans"/>
        </w:rPr>
        <w:t>podrobno morata seznaniti svoje delavce z deli in varnim načinom dela,</w:t>
      </w:r>
    </w:p>
    <w:p w14:paraId="4115CCF5" w14:textId="77777777" w:rsidR="0028675A" w:rsidRPr="00EF199A" w:rsidRDefault="0028675A" w:rsidP="00E901F7">
      <w:pPr>
        <w:keepLines/>
        <w:widowControl w:val="0"/>
        <w:numPr>
          <w:ilvl w:val="0"/>
          <w:numId w:val="51"/>
        </w:numPr>
        <w:contextualSpacing/>
        <w:jc w:val="both"/>
        <w:rPr>
          <w:rFonts w:ascii="Open Sans" w:hAnsi="Open Sans" w:cs="Open Sans"/>
        </w:rPr>
      </w:pPr>
      <w:r w:rsidRPr="00EF199A">
        <w:rPr>
          <w:rFonts w:ascii="Open Sans" w:hAnsi="Open Sans" w:cs="Open Sans"/>
        </w:rPr>
        <w:t>v primeru uporabe nevarnih snovi morata druga drugi predložiti varnostne liste za te snovi,</w:t>
      </w:r>
    </w:p>
    <w:p w14:paraId="7C649A1C" w14:textId="77777777" w:rsidR="0028675A" w:rsidRPr="00EF199A" w:rsidRDefault="0028675A" w:rsidP="00E901F7">
      <w:pPr>
        <w:keepLines/>
        <w:widowControl w:val="0"/>
        <w:numPr>
          <w:ilvl w:val="0"/>
          <w:numId w:val="51"/>
        </w:numPr>
        <w:contextualSpacing/>
        <w:jc w:val="both"/>
        <w:rPr>
          <w:rFonts w:ascii="Open Sans" w:hAnsi="Open Sans" w:cs="Open Sans"/>
        </w:rPr>
      </w:pPr>
      <w:r w:rsidRPr="00EF199A">
        <w:rPr>
          <w:rFonts w:ascii="Open Sans" w:hAnsi="Open Sans" w:cs="Open Sans"/>
        </w:rPr>
        <w:t>striktno morata izvajati varnostne ukrepe, ki so določeni s tem sporazumom.</w:t>
      </w:r>
    </w:p>
    <w:p w14:paraId="3A790C79" w14:textId="77777777" w:rsidR="0028675A" w:rsidRPr="00EF199A" w:rsidRDefault="0028675A" w:rsidP="0028675A">
      <w:pPr>
        <w:keepLines/>
        <w:widowControl w:val="0"/>
        <w:ind w:left="705" w:hanging="705"/>
        <w:jc w:val="both"/>
        <w:rPr>
          <w:rFonts w:ascii="Open Sans" w:hAnsi="Open Sans" w:cs="Open Sans"/>
          <w:b/>
        </w:rPr>
      </w:pPr>
    </w:p>
    <w:p w14:paraId="50E051CD" w14:textId="77777777" w:rsidR="0028675A" w:rsidRPr="00EF199A" w:rsidRDefault="0028675A" w:rsidP="0028675A">
      <w:pPr>
        <w:keepLines/>
        <w:widowControl w:val="0"/>
        <w:ind w:left="705" w:hanging="705"/>
        <w:jc w:val="both"/>
        <w:rPr>
          <w:rFonts w:ascii="Open Sans" w:hAnsi="Open Sans" w:cs="Open Sans"/>
          <w:b/>
        </w:rPr>
      </w:pPr>
      <w:r w:rsidRPr="00EF199A">
        <w:rPr>
          <w:rFonts w:ascii="Open Sans" w:hAnsi="Open Sans" w:cs="Open Sans"/>
          <w:b/>
        </w:rPr>
        <w:t>2.2.   Posebne obveznosti naročnika:</w:t>
      </w:r>
    </w:p>
    <w:p w14:paraId="48AF0921" w14:textId="77777777" w:rsidR="0028675A" w:rsidRPr="00EF199A" w:rsidRDefault="0028675A" w:rsidP="0028675A">
      <w:pPr>
        <w:keepLines/>
        <w:widowControl w:val="0"/>
        <w:ind w:left="705" w:hanging="705"/>
        <w:jc w:val="both"/>
        <w:rPr>
          <w:rFonts w:ascii="Open Sans" w:hAnsi="Open Sans" w:cs="Open Sans"/>
        </w:rPr>
      </w:pPr>
    </w:p>
    <w:p w14:paraId="7DFE00CA" w14:textId="77777777" w:rsidR="0028675A" w:rsidRPr="00EF199A" w:rsidRDefault="0028675A" w:rsidP="0028675A">
      <w:pPr>
        <w:keepLines/>
        <w:widowControl w:val="0"/>
        <w:ind w:left="705" w:hanging="705"/>
        <w:jc w:val="both"/>
        <w:rPr>
          <w:rFonts w:ascii="Open Sans" w:hAnsi="Open Sans" w:cs="Open Sans"/>
        </w:rPr>
      </w:pPr>
      <w:r w:rsidRPr="00EF199A">
        <w:rPr>
          <w:rFonts w:ascii="Open Sans" w:hAnsi="Open Sans" w:cs="Open Sans"/>
        </w:rPr>
        <w:t>Naročnik ima naslednje posebne obveznosti:</w:t>
      </w:r>
    </w:p>
    <w:p w14:paraId="1471425E" w14:textId="77777777" w:rsidR="0028675A" w:rsidRPr="00EF199A" w:rsidRDefault="0028675A" w:rsidP="0028675A">
      <w:pPr>
        <w:keepLines/>
        <w:widowControl w:val="0"/>
        <w:ind w:left="720"/>
        <w:contextualSpacing/>
        <w:jc w:val="both"/>
        <w:rPr>
          <w:rFonts w:ascii="Open Sans" w:hAnsi="Open Sans" w:cs="Open Sans"/>
        </w:rPr>
      </w:pPr>
    </w:p>
    <w:p w14:paraId="580BC2B9" w14:textId="77777777" w:rsidR="0028675A" w:rsidRPr="00EF199A" w:rsidRDefault="0028675A" w:rsidP="00E901F7">
      <w:pPr>
        <w:keepLines/>
        <w:widowControl w:val="0"/>
        <w:numPr>
          <w:ilvl w:val="0"/>
          <w:numId w:val="57"/>
        </w:numPr>
        <w:contextualSpacing/>
        <w:jc w:val="both"/>
        <w:rPr>
          <w:rFonts w:ascii="Open Sans" w:hAnsi="Open Sans" w:cs="Open Sans"/>
        </w:rPr>
      </w:pPr>
      <w:r w:rsidRPr="00EF199A">
        <w:rPr>
          <w:rFonts w:ascii="Open Sans" w:hAnsi="Open Sans" w:cs="Open Sans"/>
        </w:rPr>
        <w:t>seznaniti mora izvajalca z internimi predpisi, ki se nanašajo na območje/objekt izvajanja dela, zlasti pa:</w:t>
      </w:r>
    </w:p>
    <w:p w14:paraId="563A2459"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dvoriščnim redom (dostopi v podjetje, garažni objekti, parkirni prostori, zunanje površine znotraj podjetja, ki vodijo do območja/objekta, kjer je delovišče),</w:t>
      </w:r>
    </w:p>
    <w:p w14:paraId="0F914ED0"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z redi in navodili za obravnavano območje/objekt,</w:t>
      </w:r>
    </w:p>
    <w:p w14:paraId="54894B4A"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z izvlečkom iz požarnega reda in morebitnim evakuacijskim načrtom,</w:t>
      </w:r>
    </w:p>
    <w:p w14:paraId="321A4BE5"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 xml:space="preserve">preventivnimi ukrepi iz požarnega varstva, ki se nanašajo na delovišče. Pri izvajanju vročih del (rezanje, varjenje, lotanje, brušenje, uporaba odprtega ognja ipd.) na delovišču se mora izvajalec o ukrepih varstva pred požarom predhodno dogovoriti s skrbnikom pogodbe in od njega pridobiti »Dovoljenje za delo z odprtim ognjem in orodjem, ki iskri« in po potrebi izvesti tudi druge preventivne ukrepe PV, </w:t>
      </w:r>
    </w:p>
    <w:p w14:paraId="35DE6D41" w14:textId="77777777" w:rsidR="0028675A" w:rsidRPr="00EF199A" w:rsidRDefault="0028675A" w:rsidP="00E901F7">
      <w:pPr>
        <w:keepLines/>
        <w:widowControl w:val="0"/>
        <w:numPr>
          <w:ilvl w:val="0"/>
          <w:numId w:val="57"/>
        </w:numPr>
        <w:contextualSpacing/>
        <w:jc w:val="both"/>
        <w:rPr>
          <w:rFonts w:ascii="Open Sans" w:hAnsi="Open Sans" w:cs="Open Sans"/>
        </w:rPr>
      </w:pPr>
      <w:r w:rsidRPr="00EF199A">
        <w:rPr>
          <w:rFonts w:ascii="Open Sans" w:hAnsi="Open Sans" w:cs="Open Sans"/>
        </w:rPr>
        <w:t>zagotoviti mora (po potrebi) brezhibno delovno opremo in pripomočke, kot so:</w:t>
      </w:r>
    </w:p>
    <w:p w14:paraId="31122105"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dvigala – lifti z osebnim spremstvom  za dostope in transport materiala, ter</w:t>
      </w:r>
    </w:p>
    <w:p w14:paraId="1F897E75"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 xml:space="preserve">mostna dvigala, vitle in druge dvižne pripomočke za izvajanje montažno/demontažnih del z veljavnimi poročili o pregledu in preizkusu, ki so stalno nameščeni na objektih, </w:t>
      </w:r>
    </w:p>
    <w:p w14:paraId="78C50679" w14:textId="1A520110" w:rsidR="0028675A" w:rsidRDefault="0028675A" w:rsidP="00E901F7">
      <w:pPr>
        <w:keepLines/>
        <w:widowControl w:val="0"/>
        <w:numPr>
          <w:ilvl w:val="0"/>
          <w:numId w:val="57"/>
        </w:numPr>
        <w:contextualSpacing/>
        <w:jc w:val="both"/>
        <w:rPr>
          <w:rFonts w:ascii="Open Sans" w:hAnsi="Open Sans" w:cs="Open Sans"/>
        </w:rPr>
      </w:pPr>
      <w:r w:rsidRPr="00EF199A">
        <w:rPr>
          <w:rFonts w:ascii="Open Sans" w:hAnsi="Open Sans" w:cs="Open Sans"/>
        </w:rPr>
        <w:t>z deloviščem mora seznaniti druge izvajalce del, obiskovalce ali nadzorno osebje, ki zahajajo na območje izvajanja pogodbenih storitev.</w:t>
      </w:r>
    </w:p>
    <w:p w14:paraId="56FF7251" w14:textId="20D16D69" w:rsidR="005C660D" w:rsidRDefault="005C660D" w:rsidP="005C660D">
      <w:pPr>
        <w:keepLines/>
        <w:widowControl w:val="0"/>
        <w:ind w:left="720"/>
        <w:contextualSpacing/>
        <w:jc w:val="both"/>
        <w:rPr>
          <w:rFonts w:ascii="Open Sans" w:hAnsi="Open Sans" w:cs="Open Sans"/>
        </w:rPr>
      </w:pPr>
    </w:p>
    <w:p w14:paraId="1D5F22C6" w14:textId="77777777" w:rsidR="005C660D" w:rsidRDefault="005C660D" w:rsidP="005C660D">
      <w:pPr>
        <w:keepLines/>
        <w:widowControl w:val="0"/>
        <w:ind w:left="720"/>
        <w:contextualSpacing/>
        <w:jc w:val="both"/>
        <w:rPr>
          <w:rFonts w:ascii="Open Sans" w:hAnsi="Open Sans" w:cs="Open Sans"/>
        </w:rPr>
      </w:pPr>
    </w:p>
    <w:p w14:paraId="475BE969" w14:textId="77777777" w:rsidR="0028675A" w:rsidRPr="00EF199A" w:rsidRDefault="0028675A" w:rsidP="0028675A">
      <w:pPr>
        <w:keepLines/>
        <w:widowControl w:val="0"/>
        <w:jc w:val="both"/>
        <w:rPr>
          <w:rFonts w:ascii="Open Sans" w:hAnsi="Open Sans" w:cs="Open Sans"/>
          <w:b/>
        </w:rPr>
      </w:pPr>
      <w:r w:rsidRPr="00EF199A">
        <w:rPr>
          <w:rFonts w:ascii="Open Sans" w:hAnsi="Open Sans" w:cs="Open Sans"/>
          <w:b/>
        </w:rPr>
        <w:lastRenderedPageBreak/>
        <w:t>2.3. Posebne obveznosti izvajalca</w:t>
      </w:r>
    </w:p>
    <w:p w14:paraId="2C16378A" w14:textId="77777777" w:rsidR="0028675A" w:rsidRPr="00EF199A" w:rsidRDefault="0028675A" w:rsidP="0028675A">
      <w:pPr>
        <w:keepLines/>
        <w:widowControl w:val="0"/>
        <w:jc w:val="both"/>
        <w:rPr>
          <w:rFonts w:ascii="Open Sans" w:hAnsi="Open Sans" w:cs="Open Sans"/>
          <w:u w:val="single"/>
        </w:rPr>
      </w:pPr>
    </w:p>
    <w:p w14:paraId="6B5D6D2A" w14:textId="77777777" w:rsidR="0028675A" w:rsidRPr="00EF199A" w:rsidRDefault="0028675A" w:rsidP="0028675A">
      <w:pPr>
        <w:keepLines/>
        <w:widowControl w:val="0"/>
        <w:jc w:val="both"/>
        <w:rPr>
          <w:rFonts w:ascii="Open Sans" w:hAnsi="Open Sans" w:cs="Open Sans"/>
        </w:rPr>
      </w:pPr>
      <w:r w:rsidRPr="00EF199A">
        <w:rPr>
          <w:rFonts w:ascii="Open Sans" w:hAnsi="Open Sans" w:cs="Open Sans"/>
        </w:rPr>
        <w:t>Izvajalec ima naslednje posebne obveznosti:</w:t>
      </w:r>
    </w:p>
    <w:p w14:paraId="7A31E1C2" w14:textId="77777777" w:rsidR="0028675A" w:rsidRPr="00EF199A" w:rsidRDefault="0028675A" w:rsidP="0028675A">
      <w:pPr>
        <w:keepLines/>
        <w:widowControl w:val="0"/>
        <w:jc w:val="both"/>
        <w:rPr>
          <w:rFonts w:ascii="Open Sans" w:hAnsi="Open Sans" w:cs="Open Sans"/>
        </w:rPr>
      </w:pPr>
    </w:p>
    <w:p w14:paraId="66AED945" w14:textId="77777777" w:rsidR="0028675A" w:rsidRPr="00EF199A" w:rsidRDefault="0028675A" w:rsidP="00E901F7">
      <w:pPr>
        <w:keepLines/>
        <w:widowControl w:val="0"/>
        <w:numPr>
          <w:ilvl w:val="0"/>
          <w:numId w:val="52"/>
        </w:numPr>
        <w:contextualSpacing/>
        <w:jc w:val="both"/>
        <w:rPr>
          <w:rFonts w:ascii="Open Sans" w:hAnsi="Open Sans" w:cs="Open Sans"/>
        </w:rPr>
      </w:pPr>
      <w:r w:rsidRPr="00EF199A">
        <w:rPr>
          <w:rFonts w:ascii="Open Sans" w:hAnsi="Open Sans" w:cs="Open Sans"/>
        </w:rPr>
        <w:t>pri delih mora uporabljati, če ni pisno drugače določeno, izključno svojo delovno in osebno varovalno opremo in pripomočke, ki morajo biti brezhibni,</w:t>
      </w:r>
    </w:p>
    <w:p w14:paraId="5CD20767" w14:textId="77777777" w:rsidR="0028675A" w:rsidRPr="00EF199A" w:rsidRDefault="0028675A" w:rsidP="00E901F7">
      <w:pPr>
        <w:keepLines/>
        <w:widowControl w:val="0"/>
        <w:numPr>
          <w:ilvl w:val="0"/>
          <w:numId w:val="52"/>
        </w:numPr>
        <w:contextualSpacing/>
        <w:jc w:val="both"/>
        <w:rPr>
          <w:rFonts w:ascii="Open Sans" w:hAnsi="Open Sans" w:cs="Open Sans"/>
        </w:rPr>
      </w:pPr>
      <w:r w:rsidRPr="00EF199A">
        <w:rPr>
          <w:rFonts w:ascii="Open Sans" w:hAnsi="Open Sans" w:cs="Open Sans"/>
        </w:rPr>
        <w:t>dela mora izvajati izključno z delavci, ki jih navede v ponudbi in pogodbi,</w:t>
      </w:r>
    </w:p>
    <w:p w14:paraId="0072E45F" w14:textId="77777777" w:rsidR="0028675A" w:rsidRPr="00EF199A" w:rsidRDefault="0028675A" w:rsidP="00E901F7">
      <w:pPr>
        <w:keepLines/>
        <w:widowControl w:val="0"/>
        <w:numPr>
          <w:ilvl w:val="0"/>
          <w:numId w:val="52"/>
        </w:numPr>
        <w:contextualSpacing/>
        <w:jc w:val="both"/>
        <w:rPr>
          <w:rFonts w:ascii="Open Sans" w:hAnsi="Open Sans" w:cs="Open Sans"/>
        </w:rPr>
      </w:pPr>
      <w:r w:rsidRPr="00EF199A">
        <w:rPr>
          <w:rFonts w:ascii="Open Sans" w:hAnsi="Open Sans" w:cs="Open Sans"/>
        </w:rPr>
        <w:t>za vsakega svojega delavca in/ali delavca njegovega podizvajalca mora razpolagati z ustrezno dokumentacijo:</w:t>
      </w:r>
    </w:p>
    <w:p w14:paraId="52AFBDD8"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»Obr. M-1« - Prijava za pokojninsko in invalidsko ter zdravstveno zavarovanje,</w:t>
      </w:r>
    </w:p>
    <w:p w14:paraId="3B12DD30"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dokazilom o zdravstveni sposobnosti - zdravniško spričevalo, za izvajanje (naročenih) pogodbenih storitev,</w:t>
      </w:r>
    </w:p>
    <w:p w14:paraId="5DBC57F2"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potrebnimi dokazili o opravljenem usposabljanju s področja varstva pri delu - zapisnik o preizkusu, za izvajanje (naročenih) pogodbenih storitev,</w:t>
      </w:r>
    </w:p>
    <w:p w14:paraId="1D86D321"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potrebnimi dokazili o dodatnih usposobljenostih: za uporabo delovne opreme in pripomočkov, za posebno nevarna dela, ipd.,</w:t>
      </w:r>
    </w:p>
    <w:p w14:paraId="585E6843"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delovnim dovoljenjem pristojnega organa, kopijo delovne vize (velja za delavce, ki niso državljani RS),</w:t>
      </w:r>
    </w:p>
    <w:p w14:paraId="38D2B2EC" w14:textId="77777777" w:rsidR="0028675A" w:rsidRPr="00EF199A" w:rsidRDefault="0028675A" w:rsidP="00E901F7">
      <w:pPr>
        <w:keepLines/>
        <w:widowControl w:val="0"/>
        <w:numPr>
          <w:ilvl w:val="0"/>
          <w:numId w:val="43"/>
        </w:numPr>
        <w:ind w:left="993" w:hanging="284"/>
        <w:contextualSpacing/>
        <w:jc w:val="both"/>
        <w:rPr>
          <w:rFonts w:ascii="Open Sans" w:hAnsi="Open Sans" w:cs="Open Sans"/>
        </w:rPr>
      </w:pPr>
      <w:r w:rsidRPr="00EF199A">
        <w:rPr>
          <w:rFonts w:ascii="Open Sans" w:hAnsi="Open Sans" w:cs="Open Sans"/>
        </w:rPr>
        <w:t>pisnim dokazilom, da je delavec, oz. da so delavci seznanjeni z varnostnimi listi za nevarne snovi, ki jih bo/bodo uporabljal/i pri naročniku,</w:t>
      </w:r>
    </w:p>
    <w:p w14:paraId="0626E6BF" w14:textId="77777777" w:rsidR="0028675A" w:rsidRPr="00EF199A" w:rsidRDefault="0028675A" w:rsidP="00E901F7">
      <w:pPr>
        <w:keepLines/>
        <w:widowControl w:val="0"/>
        <w:numPr>
          <w:ilvl w:val="0"/>
          <w:numId w:val="52"/>
        </w:numPr>
        <w:contextualSpacing/>
        <w:jc w:val="both"/>
        <w:rPr>
          <w:rFonts w:ascii="Open Sans" w:hAnsi="Open Sans" w:cs="Open Sans"/>
        </w:rPr>
      </w:pPr>
      <w:r w:rsidRPr="00EF199A">
        <w:rPr>
          <w:rFonts w:ascii="Open Sans" w:hAnsi="Open Sans" w:cs="Open Sans"/>
        </w:rPr>
        <w:t>zagotavljati stalen nadzor svojih delavcev na delovišču,</w:t>
      </w:r>
    </w:p>
    <w:p w14:paraId="1D6EED27" w14:textId="77777777" w:rsidR="0028675A" w:rsidRPr="00EF199A" w:rsidRDefault="0028675A" w:rsidP="00E901F7">
      <w:pPr>
        <w:keepLines/>
        <w:widowControl w:val="0"/>
        <w:numPr>
          <w:ilvl w:val="0"/>
          <w:numId w:val="52"/>
        </w:numPr>
        <w:contextualSpacing/>
        <w:jc w:val="both"/>
        <w:rPr>
          <w:rFonts w:ascii="Open Sans" w:hAnsi="Open Sans" w:cs="Open Sans"/>
        </w:rPr>
      </w:pPr>
      <w:r w:rsidRPr="00EF199A">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438CBABF" w14:textId="77777777" w:rsidR="0028675A" w:rsidRPr="00EF199A" w:rsidRDefault="0028675A" w:rsidP="0028675A">
      <w:pPr>
        <w:keepLines/>
        <w:widowControl w:val="0"/>
        <w:jc w:val="both"/>
        <w:rPr>
          <w:rFonts w:ascii="Open Sans" w:hAnsi="Open Sans" w:cs="Open Sans"/>
          <w:b/>
        </w:rPr>
      </w:pPr>
    </w:p>
    <w:p w14:paraId="08E51977" w14:textId="77777777" w:rsidR="0028675A" w:rsidRPr="00EF199A" w:rsidRDefault="0028675A" w:rsidP="0028675A">
      <w:pPr>
        <w:keepLines/>
        <w:widowControl w:val="0"/>
        <w:ind w:left="705" w:hanging="705"/>
        <w:jc w:val="both"/>
        <w:rPr>
          <w:rFonts w:ascii="Open Sans" w:hAnsi="Open Sans" w:cs="Open Sans"/>
          <w:b/>
        </w:rPr>
      </w:pPr>
      <w:r w:rsidRPr="00EF199A">
        <w:rPr>
          <w:rFonts w:ascii="Open Sans" w:hAnsi="Open Sans" w:cs="Open Sans"/>
          <w:b/>
        </w:rPr>
        <w:t>2.4.  Obveznosti v zvezi z delom z nevarnimi snovmi in ravnanje z odpadki:</w:t>
      </w:r>
    </w:p>
    <w:p w14:paraId="580EA92B" w14:textId="77777777" w:rsidR="0028675A" w:rsidRPr="00EF199A" w:rsidRDefault="0028675A" w:rsidP="0028675A">
      <w:pPr>
        <w:keepLines/>
        <w:widowControl w:val="0"/>
        <w:ind w:left="1068" w:hanging="285"/>
        <w:jc w:val="both"/>
        <w:rPr>
          <w:rFonts w:ascii="Open Sans" w:hAnsi="Open Sans" w:cs="Open Sans"/>
          <w:b/>
        </w:rPr>
      </w:pPr>
    </w:p>
    <w:p w14:paraId="457CC6A4" w14:textId="77777777" w:rsidR="0028675A" w:rsidRPr="00EF199A" w:rsidRDefault="0028675A" w:rsidP="0028675A">
      <w:pPr>
        <w:keepLines/>
        <w:widowControl w:val="0"/>
        <w:tabs>
          <w:tab w:val="left" w:pos="709"/>
        </w:tabs>
        <w:ind w:right="45"/>
        <w:jc w:val="both"/>
        <w:rPr>
          <w:rFonts w:ascii="Open Sans" w:hAnsi="Open Sans" w:cs="Open Sans"/>
        </w:rPr>
      </w:pPr>
      <w:r w:rsidRPr="00EF199A">
        <w:rPr>
          <w:rFonts w:ascii="Open Sans" w:hAnsi="Open Sans" w:cs="Open Sans"/>
        </w:rPr>
        <w:t>Podpisnika soglašata:</w:t>
      </w:r>
    </w:p>
    <w:p w14:paraId="5EDD4A42" w14:textId="77777777" w:rsidR="0028675A" w:rsidRPr="00EF199A" w:rsidRDefault="0028675A" w:rsidP="0028675A">
      <w:pPr>
        <w:keepLines/>
        <w:widowControl w:val="0"/>
        <w:tabs>
          <w:tab w:val="left" w:pos="709"/>
        </w:tabs>
        <w:ind w:right="45"/>
        <w:jc w:val="both"/>
        <w:rPr>
          <w:rFonts w:ascii="Open Sans" w:hAnsi="Open Sans" w:cs="Open Sans"/>
        </w:rPr>
      </w:pPr>
    </w:p>
    <w:p w14:paraId="6A76A728" w14:textId="77777777" w:rsidR="0028675A" w:rsidRPr="00EF199A" w:rsidRDefault="0028675A" w:rsidP="00E901F7">
      <w:pPr>
        <w:keepLines/>
        <w:widowControl w:val="0"/>
        <w:numPr>
          <w:ilvl w:val="0"/>
          <w:numId w:val="53"/>
        </w:numPr>
        <w:tabs>
          <w:tab w:val="left" w:pos="709"/>
        </w:tabs>
        <w:ind w:right="45"/>
        <w:contextualSpacing/>
        <w:jc w:val="both"/>
        <w:rPr>
          <w:rFonts w:ascii="Open Sans" w:hAnsi="Open Sans" w:cs="Open Sans"/>
        </w:rPr>
      </w:pPr>
      <w:r w:rsidRPr="00EF199A">
        <w:rPr>
          <w:rFonts w:ascii="Open Sans" w:hAnsi="Open Sans" w:cs="Open Sans"/>
        </w:rPr>
        <w:t>da bo izvajalec pri izvajanju storitev ravnal v skladu z okoljsko politiko, ki je pri naročniku določena s poslovnikom ravnanja z okoljem,</w:t>
      </w:r>
    </w:p>
    <w:p w14:paraId="64F799EC" w14:textId="77777777" w:rsidR="0028675A" w:rsidRPr="00EF199A" w:rsidRDefault="0028675A" w:rsidP="00E901F7">
      <w:pPr>
        <w:keepLines/>
        <w:widowControl w:val="0"/>
        <w:numPr>
          <w:ilvl w:val="0"/>
          <w:numId w:val="53"/>
        </w:numPr>
        <w:tabs>
          <w:tab w:val="left" w:pos="709"/>
        </w:tabs>
        <w:ind w:right="45"/>
        <w:contextualSpacing/>
        <w:jc w:val="both"/>
        <w:rPr>
          <w:rFonts w:ascii="Open Sans" w:hAnsi="Open Sans" w:cs="Open Sans"/>
        </w:rPr>
      </w:pPr>
      <w:r w:rsidRPr="00EF199A">
        <w:rPr>
          <w:rFonts w:ascii="Open Sans" w:hAnsi="Open Sans" w:cs="Open Sans"/>
        </w:rPr>
        <w:t>da bo izvajalec pri uporabi  nevarnih snovi opredelil: količine snovi, oznake, mesto hrambe, delo z nevarnimi snovmi in odvoz nevarnih odpadkov,</w:t>
      </w:r>
    </w:p>
    <w:p w14:paraId="09D8DE43" w14:textId="77777777" w:rsidR="0028675A" w:rsidRPr="00EF199A" w:rsidRDefault="0028675A" w:rsidP="00E901F7">
      <w:pPr>
        <w:keepLines/>
        <w:widowControl w:val="0"/>
        <w:numPr>
          <w:ilvl w:val="0"/>
          <w:numId w:val="53"/>
        </w:numPr>
        <w:contextualSpacing/>
        <w:jc w:val="both"/>
        <w:rPr>
          <w:rFonts w:ascii="Open Sans" w:hAnsi="Open Sans" w:cs="Open Sans"/>
          <w:b/>
        </w:rPr>
      </w:pPr>
      <w:r w:rsidRPr="00EF199A">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5FD3568D" w14:textId="77777777" w:rsidR="0028675A" w:rsidRPr="00EF199A" w:rsidRDefault="0028675A" w:rsidP="0028675A">
      <w:pPr>
        <w:keepLines/>
        <w:widowControl w:val="0"/>
        <w:ind w:left="705" w:hanging="705"/>
        <w:jc w:val="both"/>
        <w:rPr>
          <w:rFonts w:ascii="Open Sans" w:hAnsi="Open Sans" w:cs="Open Sans"/>
          <w:b/>
        </w:rPr>
      </w:pPr>
    </w:p>
    <w:p w14:paraId="49AC517D" w14:textId="77777777" w:rsidR="0028675A" w:rsidRPr="00EF199A" w:rsidRDefault="0028675A" w:rsidP="0028675A">
      <w:pPr>
        <w:keepLines/>
        <w:widowControl w:val="0"/>
        <w:ind w:left="705" w:hanging="705"/>
        <w:jc w:val="both"/>
        <w:rPr>
          <w:rFonts w:ascii="Open Sans" w:hAnsi="Open Sans" w:cs="Open Sans"/>
          <w:b/>
        </w:rPr>
      </w:pPr>
      <w:r w:rsidRPr="00EF199A">
        <w:rPr>
          <w:rFonts w:ascii="Open Sans" w:hAnsi="Open Sans" w:cs="Open Sans"/>
          <w:b/>
        </w:rPr>
        <w:t xml:space="preserve">2.5. </w:t>
      </w:r>
      <w:r w:rsidRPr="00EF199A">
        <w:rPr>
          <w:rFonts w:ascii="Open Sans" w:hAnsi="Open Sans" w:cs="Open Sans"/>
          <w:b/>
        </w:rPr>
        <w:tab/>
        <w:t>Knjiga ukrepov:</w:t>
      </w:r>
    </w:p>
    <w:p w14:paraId="72BF0252" w14:textId="77777777" w:rsidR="0028675A" w:rsidRPr="00EF199A" w:rsidRDefault="0028675A" w:rsidP="0028675A">
      <w:pPr>
        <w:keepLines/>
        <w:widowControl w:val="0"/>
        <w:ind w:left="705" w:hanging="705"/>
        <w:jc w:val="both"/>
        <w:rPr>
          <w:rFonts w:ascii="Open Sans" w:hAnsi="Open Sans" w:cs="Open Sans"/>
          <w:b/>
        </w:rPr>
      </w:pPr>
    </w:p>
    <w:p w14:paraId="24C902CB" w14:textId="77777777" w:rsidR="0028675A" w:rsidRPr="00EF199A" w:rsidRDefault="0028675A" w:rsidP="0028675A">
      <w:pPr>
        <w:keepLines/>
        <w:widowControl w:val="0"/>
        <w:jc w:val="both"/>
        <w:rPr>
          <w:rFonts w:ascii="Open Sans" w:hAnsi="Open Sans" w:cs="Open Sans"/>
        </w:rPr>
      </w:pPr>
      <w:r w:rsidRPr="00EF199A">
        <w:rPr>
          <w:rFonts w:ascii="Open Sans" w:hAnsi="Open Sans" w:cs="Open Sans"/>
        </w:rPr>
        <w:t xml:space="preserve">Podpisnika se zavežeta, da bosta v času izvajanja pogodbenih storitev oziroma naročilnici vodila knjigo ukrepov. Knjiga ukrepov je dokument, ki se ga vodi v elektronski obliki in je arhiv zapisov poslanih z e-pošto. V knjigo imajo pravico vpisa vse odgovorne osebe, imenovane s tem sporazumom. </w:t>
      </w:r>
    </w:p>
    <w:p w14:paraId="4E7CFB17" w14:textId="77777777" w:rsidR="0028675A" w:rsidRPr="00EF199A" w:rsidRDefault="0028675A" w:rsidP="0028675A">
      <w:pPr>
        <w:keepLines/>
        <w:widowControl w:val="0"/>
        <w:ind w:left="705"/>
        <w:jc w:val="both"/>
        <w:rPr>
          <w:rFonts w:ascii="Open Sans" w:hAnsi="Open Sans" w:cs="Open Sans"/>
        </w:rPr>
      </w:pPr>
    </w:p>
    <w:p w14:paraId="2BB976ED" w14:textId="77777777" w:rsidR="0028675A" w:rsidRPr="00EF199A" w:rsidRDefault="0028675A" w:rsidP="0028675A">
      <w:pPr>
        <w:keepLines/>
        <w:widowControl w:val="0"/>
        <w:jc w:val="both"/>
        <w:rPr>
          <w:rFonts w:ascii="Open Sans" w:hAnsi="Open Sans" w:cs="Open Sans"/>
        </w:rPr>
      </w:pPr>
      <w:r w:rsidRPr="00EF199A">
        <w:rPr>
          <w:rFonts w:ascii="Open Sans" w:hAnsi="Open Sans" w:cs="Open Sans"/>
        </w:rPr>
        <w:t xml:space="preserve">V knjigo ukrepov se vpisuje zlasti: </w:t>
      </w:r>
    </w:p>
    <w:p w14:paraId="05142636" w14:textId="77777777" w:rsidR="0028675A" w:rsidRPr="00EF199A" w:rsidRDefault="0028675A" w:rsidP="0028675A">
      <w:pPr>
        <w:keepLines/>
        <w:widowControl w:val="0"/>
        <w:ind w:left="705"/>
        <w:jc w:val="both"/>
        <w:rPr>
          <w:rFonts w:ascii="Open Sans" w:hAnsi="Open Sans" w:cs="Open Sans"/>
        </w:rPr>
      </w:pPr>
    </w:p>
    <w:p w14:paraId="710A9D5C" w14:textId="77777777" w:rsidR="0028675A" w:rsidRPr="00EF199A" w:rsidRDefault="0028675A" w:rsidP="00E901F7">
      <w:pPr>
        <w:keepLines/>
        <w:widowControl w:val="0"/>
        <w:numPr>
          <w:ilvl w:val="0"/>
          <w:numId w:val="56"/>
        </w:numPr>
        <w:contextualSpacing/>
        <w:jc w:val="both"/>
        <w:rPr>
          <w:rFonts w:ascii="Open Sans" w:hAnsi="Open Sans" w:cs="Open Sans"/>
        </w:rPr>
      </w:pPr>
      <w:r w:rsidRPr="00EF199A">
        <w:rPr>
          <w:rFonts w:ascii="Open Sans" w:hAnsi="Open Sans" w:cs="Open Sans"/>
        </w:rPr>
        <w:t xml:space="preserve">naknadno ugotovljene nevarnosti ter dodatno določeni varnostni ukrepi, </w:t>
      </w:r>
    </w:p>
    <w:p w14:paraId="3F43D805" w14:textId="77777777" w:rsidR="0028675A" w:rsidRPr="00EF199A" w:rsidRDefault="0028675A" w:rsidP="00E901F7">
      <w:pPr>
        <w:keepLines/>
        <w:widowControl w:val="0"/>
        <w:numPr>
          <w:ilvl w:val="0"/>
          <w:numId w:val="56"/>
        </w:numPr>
        <w:contextualSpacing/>
        <w:jc w:val="both"/>
        <w:rPr>
          <w:rFonts w:ascii="Open Sans" w:hAnsi="Open Sans" w:cs="Open Sans"/>
        </w:rPr>
      </w:pPr>
      <w:r w:rsidRPr="00EF199A">
        <w:rPr>
          <w:rFonts w:ascii="Open Sans" w:hAnsi="Open Sans" w:cs="Open Sans"/>
        </w:rPr>
        <w:t>spremembe na delovišču,</w:t>
      </w:r>
    </w:p>
    <w:p w14:paraId="28C30C90" w14:textId="77777777" w:rsidR="0028675A" w:rsidRPr="00EF199A" w:rsidRDefault="0028675A" w:rsidP="00E901F7">
      <w:pPr>
        <w:keepLines/>
        <w:widowControl w:val="0"/>
        <w:numPr>
          <w:ilvl w:val="0"/>
          <w:numId w:val="56"/>
        </w:numPr>
        <w:contextualSpacing/>
        <w:jc w:val="both"/>
        <w:rPr>
          <w:rFonts w:ascii="Open Sans" w:hAnsi="Open Sans" w:cs="Open Sans"/>
        </w:rPr>
      </w:pPr>
      <w:r w:rsidRPr="00EF199A">
        <w:rPr>
          <w:rFonts w:ascii="Open Sans" w:hAnsi="Open Sans" w:cs="Open Sans"/>
        </w:rPr>
        <w:t>ugotovljene kršitve ukrepov določenih s tem sporazumom,</w:t>
      </w:r>
    </w:p>
    <w:p w14:paraId="5DC5B47F" w14:textId="77777777" w:rsidR="0028675A" w:rsidRPr="00EF199A" w:rsidRDefault="0028675A" w:rsidP="00E901F7">
      <w:pPr>
        <w:keepLines/>
        <w:widowControl w:val="0"/>
        <w:numPr>
          <w:ilvl w:val="0"/>
          <w:numId w:val="56"/>
        </w:numPr>
        <w:contextualSpacing/>
        <w:jc w:val="both"/>
        <w:rPr>
          <w:rFonts w:ascii="Open Sans" w:hAnsi="Open Sans" w:cs="Open Sans"/>
        </w:rPr>
      </w:pPr>
      <w:r w:rsidRPr="00EF199A">
        <w:rPr>
          <w:rFonts w:ascii="Open Sans" w:hAnsi="Open Sans" w:cs="Open Sans"/>
        </w:rPr>
        <w:t>vsako poškodbo pri delu,</w:t>
      </w:r>
    </w:p>
    <w:p w14:paraId="04AA5138" w14:textId="77777777" w:rsidR="0028675A" w:rsidRPr="00EF199A" w:rsidRDefault="0028675A" w:rsidP="00E901F7">
      <w:pPr>
        <w:keepLines/>
        <w:widowControl w:val="0"/>
        <w:numPr>
          <w:ilvl w:val="0"/>
          <w:numId w:val="56"/>
        </w:numPr>
        <w:contextualSpacing/>
        <w:jc w:val="both"/>
        <w:rPr>
          <w:rFonts w:ascii="Open Sans" w:hAnsi="Open Sans" w:cs="Open Sans"/>
        </w:rPr>
      </w:pPr>
      <w:r w:rsidRPr="00EF199A">
        <w:rPr>
          <w:rFonts w:ascii="Open Sans" w:hAnsi="Open Sans" w:cs="Open Sans"/>
        </w:rPr>
        <w:t>druge podatke pomembne za varnost delavcev in okolja na skupnem delovišču.</w:t>
      </w:r>
    </w:p>
    <w:p w14:paraId="14FA8619" w14:textId="77777777" w:rsidR="0028675A" w:rsidRPr="00EF199A" w:rsidRDefault="0028675A" w:rsidP="0028675A">
      <w:pPr>
        <w:keepLines/>
        <w:widowControl w:val="0"/>
        <w:ind w:left="705" w:hanging="705"/>
        <w:jc w:val="both"/>
        <w:rPr>
          <w:rFonts w:ascii="Open Sans" w:hAnsi="Open Sans" w:cs="Open Sans"/>
        </w:rPr>
      </w:pPr>
    </w:p>
    <w:p w14:paraId="69F71BC3" w14:textId="77777777" w:rsidR="0028675A" w:rsidRPr="00EF199A" w:rsidRDefault="0028675A" w:rsidP="0028675A">
      <w:pPr>
        <w:keepLines/>
        <w:widowControl w:val="0"/>
        <w:ind w:left="705" w:hanging="705"/>
        <w:jc w:val="both"/>
        <w:rPr>
          <w:rFonts w:ascii="Open Sans" w:hAnsi="Open Sans" w:cs="Open Sans"/>
          <w:b/>
        </w:rPr>
      </w:pPr>
      <w:r w:rsidRPr="00EF199A">
        <w:rPr>
          <w:rFonts w:ascii="Open Sans" w:hAnsi="Open Sans" w:cs="Open Sans"/>
          <w:b/>
        </w:rPr>
        <w:lastRenderedPageBreak/>
        <w:t xml:space="preserve">2.6. </w:t>
      </w:r>
      <w:r w:rsidRPr="00EF199A">
        <w:rPr>
          <w:rFonts w:ascii="Open Sans" w:hAnsi="Open Sans" w:cs="Open Sans"/>
          <w:b/>
        </w:rPr>
        <w:tab/>
        <w:t>Prijavljanje poškodb pri delu:</w:t>
      </w:r>
    </w:p>
    <w:p w14:paraId="47F0E7E6" w14:textId="77777777" w:rsidR="0028675A" w:rsidRPr="00EF199A" w:rsidRDefault="0028675A" w:rsidP="0028675A">
      <w:pPr>
        <w:keepLines/>
        <w:widowControl w:val="0"/>
        <w:ind w:left="705" w:hanging="705"/>
        <w:jc w:val="both"/>
        <w:rPr>
          <w:rFonts w:ascii="Open Sans" w:hAnsi="Open Sans" w:cs="Open Sans"/>
          <w:b/>
        </w:rPr>
      </w:pPr>
    </w:p>
    <w:p w14:paraId="7FFD3725" w14:textId="77777777" w:rsidR="0028675A" w:rsidRPr="00EF199A" w:rsidRDefault="0028675A" w:rsidP="0028675A">
      <w:pPr>
        <w:keepLines/>
        <w:widowControl w:val="0"/>
        <w:numPr>
          <w:ilvl w:val="12"/>
          <w:numId w:val="0"/>
        </w:numPr>
        <w:tabs>
          <w:tab w:val="left" w:pos="709"/>
        </w:tabs>
        <w:ind w:left="709" w:right="45" w:hanging="709"/>
        <w:jc w:val="both"/>
        <w:rPr>
          <w:rFonts w:ascii="Open Sans" w:hAnsi="Open Sans" w:cs="Open Sans"/>
        </w:rPr>
      </w:pPr>
      <w:r w:rsidRPr="00EF199A">
        <w:rPr>
          <w:rFonts w:ascii="Open Sans" w:hAnsi="Open Sans" w:cs="Open Sans"/>
        </w:rPr>
        <w:t>Izvajalec soglaša, da bo glede prijavljanja poškodb pri delu spoštoval naslednja določila:</w:t>
      </w:r>
    </w:p>
    <w:p w14:paraId="3039896B" w14:textId="77777777" w:rsidR="0028675A" w:rsidRPr="00EF199A" w:rsidRDefault="0028675A" w:rsidP="0028675A">
      <w:pPr>
        <w:keepLines/>
        <w:widowControl w:val="0"/>
        <w:numPr>
          <w:ilvl w:val="12"/>
          <w:numId w:val="0"/>
        </w:numPr>
        <w:tabs>
          <w:tab w:val="left" w:pos="709"/>
        </w:tabs>
        <w:ind w:left="709" w:right="45" w:hanging="709"/>
        <w:jc w:val="both"/>
        <w:rPr>
          <w:rFonts w:ascii="Open Sans" w:hAnsi="Open Sans" w:cs="Open Sans"/>
        </w:rPr>
      </w:pPr>
    </w:p>
    <w:p w14:paraId="2A5994D4" w14:textId="77777777" w:rsidR="0028675A" w:rsidRPr="00EF199A" w:rsidRDefault="0028675A" w:rsidP="00E901F7">
      <w:pPr>
        <w:keepLines/>
        <w:widowControl w:val="0"/>
        <w:numPr>
          <w:ilvl w:val="0"/>
          <w:numId w:val="55"/>
        </w:numPr>
        <w:tabs>
          <w:tab w:val="left" w:pos="709"/>
        </w:tabs>
        <w:ind w:left="643" w:right="45"/>
        <w:contextualSpacing/>
        <w:jc w:val="both"/>
        <w:rPr>
          <w:rFonts w:ascii="Open Sans" w:hAnsi="Open Sans" w:cs="Open Sans"/>
        </w:rPr>
      </w:pPr>
      <w:r w:rsidRPr="00EF199A">
        <w:rPr>
          <w:rFonts w:ascii="Open Sans" w:hAnsi="Open Sans" w:cs="Open Sans"/>
        </w:rPr>
        <w:t>da bo prijavil</w:t>
      </w:r>
      <w:r w:rsidRPr="00EF199A">
        <w:rPr>
          <w:rFonts w:ascii="Open Sans" w:hAnsi="Open Sans" w:cs="Open Sans"/>
          <w:color w:val="FF0000"/>
        </w:rPr>
        <w:t xml:space="preserve"> </w:t>
      </w:r>
      <w:r w:rsidRPr="00EF199A">
        <w:rPr>
          <w:rFonts w:ascii="Open Sans" w:hAnsi="Open Sans" w:cs="Open Sans"/>
        </w:rPr>
        <w:t>inšpekciji vsako morebitno nezgodo pri delu s smrtnim izidom oziroma nezgodo pri delu, pri kateri je delavec nezmožen za delo več kot tri delovne dni,</w:t>
      </w:r>
    </w:p>
    <w:p w14:paraId="49AF6361" w14:textId="77777777" w:rsidR="0028675A" w:rsidRPr="00EF199A" w:rsidRDefault="0028675A" w:rsidP="00E901F7">
      <w:pPr>
        <w:keepLines/>
        <w:widowControl w:val="0"/>
        <w:numPr>
          <w:ilvl w:val="0"/>
          <w:numId w:val="55"/>
        </w:numPr>
        <w:tabs>
          <w:tab w:val="left" w:pos="709"/>
        </w:tabs>
        <w:ind w:left="643" w:right="45"/>
        <w:contextualSpacing/>
        <w:jc w:val="both"/>
        <w:rPr>
          <w:rFonts w:ascii="Open Sans" w:hAnsi="Open Sans" w:cs="Open Sans"/>
        </w:rPr>
      </w:pPr>
      <w:r w:rsidRPr="00EF199A">
        <w:rPr>
          <w:rFonts w:ascii="Open Sans" w:hAnsi="Open Sans" w:cs="Open Sans"/>
        </w:rPr>
        <w:t xml:space="preserve">da bo seznanil delavce, da je potrebno </w:t>
      </w:r>
      <w:r w:rsidRPr="00EF199A">
        <w:rPr>
          <w:rFonts w:ascii="Open Sans" w:hAnsi="Open Sans" w:cs="Open Sans"/>
          <w:b/>
          <w:u w:val="single"/>
        </w:rPr>
        <w:t>vsako</w:t>
      </w:r>
      <w:r w:rsidRPr="00EF199A">
        <w:rPr>
          <w:rFonts w:ascii="Open Sans" w:hAnsi="Open Sans" w:cs="Open Sans"/>
        </w:rPr>
        <w:t xml:space="preserve"> poškodbo pri delu prijaviti </w:t>
      </w:r>
      <w:r w:rsidRPr="00EF199A">
        <w:rPr>
          <w:rFonts w:ascii="Open Sans" w:hAnsi="Open Sans" w:cs="Open Sans"/>
          <w:b/>
          <w:u w:val="single"/>
        </w:rPr>
        <w:t>takoj</w:t>
      </w:r>
      <w:r w:rsidRPr="00EF199A">
        <w:rPr>
          <w:rFonts w:ascii="Open Sans" w:hAnsi="Open Sans" w:cs="Open Sans"/>
        </w:rPr>
        <w:t>,</w:t>
      </w:r>
    </w:p>
    <w:p w14:paraId="68845C53" w14:textId="77777777" w:rsidR="0028675A" w:rsidRPr="00EF199A" w:rsidRDefault="0028675A" w:rsidP="00E901F7">
      <w:pPr>
        <w:keepLines/>
        <w:widowControl w:val="0"/>
        <w:numPr>
          <w:ilvl w:val="0"/>
          <w:numId w:val="55"/>
        </w:numPr>
        <w:tabs>
          <w:tab w:val="left" w:pos="709"/>
        </w:tabs>
        <w:ind w:left="643" w:right="45"/>
        <w:contextualSpacing/>
        <w:jc w:val="both"/>
        <w:rPr>
          <w:rFonts w:ascii="Open Sans" w:hAnsi="Open Sans" w:cs="Open Sans"/>
        </w:rPr>
      </w:pPr>
      <w:r w:rsidRPr="00EF199A">
        <w:rPr>
          <w:rFonts w:ascii="Open Sans" w:hAnsi="Open Sans" w:cs="Open Sans"/>
        </w:rPr>
        <w:t>da bo ob prijavi poškodbe izvedel preizkus alkoholiziranosti skladno s svojimi internimi navodili,</w:t>
      </w:r>
    </w:p>
    <w:p w14:paraId="38D6BF0F" w14:textId="77777777" w:rsidR="0028675A" w:rsidRPr="00EF199A" w:rsidRDefault="0028675A" w:rsidP="00E901F7">
      <w:pPr>
        <w:keepLines/>
        <w:widowControl w:val="0"/>
        <w:numPr>
          <w:ilvl w:val="0"/>
          <w:numId w:val="55"/>
        </w:numPr>
        <w:tabs>
          <w:tab w:val="left" w:pos="709"/>
        </w:tabs>
        <w:ind w:left="643" w:right="45"/>
        <w:contextualSpacing/>
        <w:jc w:val="both"/>
        <w:rPr>
          <w:rFonts w:ascii="Open Sans" w:hAnsi="Open Sans" w:cs="Open Sans"/>
        </w:rPr>
      </w:pPr>
      <w:r w:rsidRPr="00EF199A">
        <w:rPr>
          <w:rFonts w:ascii="Open Sans" w:hAnsi="Open Sans" w:cs="Open Sans"/>
        </w:rPr>
        <w:t>da bo vsako poškodbo na skupnem delovišču zavedel v Knjigo ukrepov.</w:t>
      </w:r>
    </w:p>
    <w:p w14:paraId="216C734D" w14:textId="77777777" w:rsidR="0028675A" w:rsidRPr="00EF199A" w:rsidRDefault="0028675A" w:rsidP="0028675A">
      <w:pPr>
        <w:keepLines/>
        <w:widowControl w:val="0"/>
        <w:ind w:left="705" w:hanging="705"/>
        <w:jc w:val="both"/>
        <w:rPr>
          <w:rFonts w:ascii="Open Sans" w:hAnsi="Open Sans" w:cs="Open Sans"/>
        </w:rPr>
      </w:pPr>
    </w:p>
    <w:p w14:paraId="58900413" w14:textId="77777777" w:rsidR="0028675A" w:rsidRPr="00EF199A" w:rsidRDefault="0028675A" w:rsidP="0028675A">
      <w:pPr>
        <w:keepLines/>
        <w:widowControl w:val="0"/>
        <w:ind w:left="705" w:hanging="705"/>
        <w:jc w:val="both"/>
        <w:rPr>
          <w:rFonts w:ascii="Open Sans" w:hAnsi="Open Sans" w:cs="Open Sans"/>
          <w:b/>
        </w:rPr>
      </w:pPr>
      <w:r w:rsidRPr="00EF199A">
        <w:rPr>
          <w:rFonts w:ascii="Open Sans" w:hAnsi="Open Sans" w:cs="Open Sans"/>
          <w:b/>
        </w:rPr>
        <w:t xml:space="preserve">2.7. </w:t>
      </w:r>
      <w:r w:rsidRPr="00EF199A">
        <w:rPr>
          <w:rFonts w:ascii="Open Sans" w:hAnsi="Open Sans" w:cs="Open Sans"/>
          <w:b/>
        </w:rPr>
        <w:tab/>
        <w:t>Prepoznavnost delavcev:</w:t>
      </w:r>
    </w:p>
    <w:p w14:paraId="27F92219" w14:textId="77777777" w:rsidR="0028675A" w:rsidRPr="00EF199A" w:rsidRDefault="0028675A" w:rsidP="0028675A">
      <w:pPr>
        <w:keepLines/>
        <w:widowControl w:val="0"/>
        <w:ind w:left="705" w:hanging="705"/>
        <w:jc w:val="both"/>
        <w:rPr>
          <w:rFonts w:ascii="Open Sans" w:hAnsi="Open Sans" w:cs="Open Sans"/>
        </w:rPr>
      </w:pPr>
    </w:p>
    <w:p w14:paraId="1B9DE0B7" w14:textId="77777777" w:rsidR="0028675A" w:rsidRPr="00EF199A" w:rsidRDefault="0028675A" w:rsidP="0028675A">
      <w:pPr>
        <w:keepLines/>
        <w:widowControl w:val="0"/>
        <w:numPr>
          <w:ilvl w:val="12"/>
          <w:numId w:val="0"/>
        </w:numPr>
        <w:tabs>
          <w:tab w:val="left" w:pos="709"/>
        </w:tabs>
        <w:ind w:left="709" w:right="45" w:hanging="709"/>
        <w:jc w:val="both"/>
        <w:rPr>
          <w:rFonts w:ascii="Open Sans" w:hAnsi="Open Sans" w:cs="Open Sans"/>
        </w:rPr>
      </w:pPr>
      <w:r w:rsidRPr="00EF199A">
        <w:rPr>
          <w:rFonts w:ascii="Open Sans" w:hAnsi="Open Sans" w:cs="Open Sans"/>
        </w:rPr>
        <w:tab/>
        <w:t>Izvajalec del je dolžan poskrbeti, da bodo njegovi delavci uporabljali prepoznavna, nepoškodovana delovna oblačila z originalnim emblemom izvajalca.</w:t>
      </w:r>
    </w:p>
    <w:p w14:paraId="12C298D6" w14:textId="77777777" w:rsidR="0028675A" w:rsidRPr="00EF199A" w:rsidRDefault="0028675A" w:rsidP="0028675A">
      <w:pPr>
        <w:keepLines/>
        <w:widowControl w:val="0"/>
        <w:ind w:left="705" w:hanging="705"/>
        <w:jc w:val="both"/>
        <w:rPr>
          <w:rFonts w:ascii="Open Sans" w:hAnsi="Open Sans" w:cs="Open Sans"/>
        </w:rPr>
      </w:pPr>
    </w:p>
    <w:p w14:paraId="4E6E00BD" w14:textId="77777777" w:rsidR="0028675A" w:rsidRPr="00EF199A" w:rsidRDefault="0028675A" w:rsidP="0028675A">
      <w:pPr>
        <w:keepLines/>
        <w:widowControl w:val="0"/>
        <w:ind w:left="705" w:hanging="705"/>
        <w:jc w:val="both"/>
        <w:rPr>
          <w:rFonts w:ascii="Open Sans" w:hAnsi="Open Sans" w:cs="Open Sans"/>
        </w:rPr>
      </w:pPr>
      <w:r w:rsidRPr="00EF199A">
        <w:rPr>
          <w:rFonts w:ascii="Open Sans" w:hAnsi="Open Sans" w:cs="Open Sans"/>
          <w:b/>
        </w:rPr>
        <w:t xml:space="preserve">2.8. </w:t>
      </w:r>
      <w:r w:rsidRPr="00EF199A">
        <w:rPr>
          <w:rFonts w:ascii="Open Sans" w:hAnsi="Open Sans" w:cs="Open Sans"/>
          <w:b/>
        </w:rPr>
        <w:tab/>
        <w:t>Prepoved dela pod vplivom alkohola, drog in drugih substanc</w:t>
      </w:r>
    </w:p>
    <w:p w14:paraId="6D1F38EF" w14:textId="77777777" w:rsidR="0028675A" w:rsidRPr="00EF199A" w:rsidRDefault="0028675A" w:rsidP="0028675A">
      <w:pPr>
        <w:keepLines/>
        <w:widowControl w:val="0"/>
        <w:ind w:left="705" w:hanging="705"/>
        <w:jc w:val="both"/>
        <w:rPr>
          <w:rFonts w:ascii="Open Sans" w:hAnsi="Open Sans" w:cs="Open Sans"/>
        </w:rPr>
      </w:pPr>
    </w:p>
    <w:p w14:paraId="61D826B4" w14:textId="77777777" w:rsidR="0028675A" w:rsidRPr="00EF199A" w:rsidRDefault="0028675A" w:rsidP="0028675A">
      <w:pPr>
        <w:keepLines/>
        <w:widowControl w:val="0"/>
        <w:ind w:left="705" w:hanging="705"/>
        <w:jc w:val="both"/>
        <w:rPr>
          <w:rFonts w:ascii="Open Sans" w:hAnsi="Open Sans" w:cs="Open Sans"/>
        </w:rPr>
      </w:pPr>
      <w:r w:rsidRPr="00EF199A">
        <w:rPr>
          <w:rFonts w:ascii="Open Sans" w:hAnsi="Open Sans" w:cs="Open Sans"/>
        </w:rPr>
        <w:t>Podpisnika soglašata:</w:t>
      </w:r>
    </w:p>
    <w:p w14:paraId="3C51A739" w14:textId="77777777" w:rsidR="0028675A" w:rsidRPr="00EF199A" w:rsidRDefault="0028675A" w:rsidP="0028675A">
      <w:pPr>
        <w:keepLines/>
        <w:widowControl w:val="0"/>
        <w:ind w:left="705" w:hanging="705"/>
        <w:jc w:val="both"/>
        <w:rPr>
          <w:rFonts w:ascii="Open Sans" w:hAnsi="Open Sans" w:cs="Open Sans"/>
        </w:rPr>
      </w:pPr>
    </w:p>
    <w:p w14:paraId="23891BC3" w14:textId="77777777" w:rsidR="0028675A" w:rsidRPr="00EF199A" w:rsidRDefault="0028675A" w:rsidP="00E901F7">
      <w:pPr>
        <w:keepLines/>
        <w:widowControl w:val="0"/>
        <w:numPr>
          <w:ilvl w:val="0"/>
          <w:numId w:val="54"/>
        </w:numPr>
        <w:contextualSpacing/>
        <w:jc w:val="both"/>
        <w:rPr>
          <w:rFonts w:ascii="Open Sans" w:hAnsi="Open Sans" w:cs="Open Sans"/>
        </w:rPr>
      </w:pPr>
      <w:r w:rsidRPr="00EF199A">
        <w:rPr>
          <w:rFonts w:ascii="Open Sans" w:hAnsi="Open Sans" w:cs="Open Sans"/>
        </w:rPr>
        <w:t xml:space="preserve">da delavci na celotnem območju del </w:t>
      </w:r>
      <w:r w:rsidRPr="00EF199A">
        <w:rPr>
          <w:rFonts w:ascii="Open Sans" w:hAnsi="Open Sans" w:cs="Open Sans"/>
          <w:b/>
          <w:u w:val="single"/>
        </w:rPr>
        <w:t>ne smejo</w:t>
      </w:r>
      <w:r w:rsidRPr="00EF199A">
        <w:rPr>
          <w:rFonts w:ascii="Open Sans" w:hAnsi="Open Sans" w:cs="Open Sans"/>
          <w:b/>
        </w:rPr>
        <w:t xml:space="preserve"> </w:t>
      </w:r>
      <w:r w:rsidRPr="00EF199A">
        <w:rPr>
          <w:rFonts w:ascii="Open Sans" w:hAnsi="Open Sans" w:cs="Open Sans"/>
        </w:rPr>
        <w:t>biti pod vplivom alkohola, drog ali drugih psihoaktivnih substanc,</w:t>
      </w:r>
    </w:p>
    <w:p w14:paraId="5DFACA73" w14:textId="77777777" w:rsidR="0028675A" w:rsidRPr="00EF199A" w:rsidRDefault="0028675A" w:rsidP="00E901F7">
      <w:pPr>
        <w:keepLines/>
        <w:widowControl w:val="0"/>
        <w:numPr>
          <w:ilvl w:val="0"/>
          <w:numId w:val="54"/>
        </w:numPr>
        <w:contextualSpacing/>
        <w:jc w:val="both"/>
        <w:rPr>
          <w:rFonts w:ascii="Open Sans" w:hAnsi="Open Sans" w:cs="Open Sans"/>
        </w:rPr>
      </w:pPr>
      <w:r w:rsidRPr="00EF199A">
        <w:rPr>
          <w:rFonts w:ascii="Open Sans" w:hAnsi="Open Sans" w:cs="Open Sans"/>
        </w:rPr>
        <w:t>da delavci ne smejo delati ali biti pod vplivom zdravil, ki lahko vplivajo na psihofizično sposobnost, na tistih delovnih mestih, na katerih je zaradi večje nevarnosti nezgode,</w:t>
      </w:r>
    </w:p>
    <w:p w14:paraId="793589F8" w14:textId="77777777" w:rsidR="0028675A" w:rsidRPr="00EF199A" w:rsidRDefault="0028675A" w:rsidP="00E901F7">
      <w:pPr>
        <w:keepLines/>
        <w:widowControl w:val="0"/>
        <w:numPr>
          <w:ilvl w:val="0"/>
          <w:numId w:val="54"/>
        </w:numPr>
        <w:contextualSpacing/>
        <w:jc w:val="both"/>
        <w:rPr>
          <w:rFonts w:ascii="Open Sans" w:hAnsi="Open Sans" w:cs="Open Sans"/>
        </w:rPr>
      </w:pPr>
      <w:r w:rsidRPr="00EF199A">
        <w:rPr>
          <w:rFonts w:ascii="Open Sans" w:hAnsi="Open Sans" w:cs="Open Sans"/>
        </w:rPr>
        <w:t>da stanje iz točke a. ugotavlja vsak podpisnik za svoje delavce, skladno s svojimi internimi predpisi,</w:t>
      </w:r>
    </w:p>
    <w:p w14:paraId="15FAFA63" w14:textId="77777777" w:rsidR="0028675A" w:rsidRPr="00EF199A" w:rsidRDefault="0028675A" w:rsidP="00E901F7">
      <w:pPr>
        <w:keepLines/>
        <w:widowControl w:val="0"/>
        <w:numPr>
          <w:ilvl w:val="0"/>
          <w:numId w:val="54"/>
        </w:numPr>
        <w:contextualSpacing/>
        <w:jc w:val="both"/>
        <w:rPr>
          <w:rFonts w:ascii="Open Sans" w:hAnsi="Open Sans" w:cs="Open Sans"/>
        </w:rPr>
      </w:pPr>
      <w:r w:rsidRPr="00EF199A">
        <w:rPr>
          <w:rFonts w:ascii="Open Sans" w:hAnsi="Open Sans" w:cs="Open Sans"/>
        </w:rPr>
        <w:t>da se odstrani delavce s skupnega delovišča, ki so delali v nasprotju z določbami iz točke a. in b. z delovišča.</w:t>
      </w:r>
    </w:p>
    <w:p w14:paraId="58647537" w14:textId="77777777" w:rsidR="0028675A" w:rsidRPr="00EF199A" w:rsidRDefault="0028675A" w:rsidP="0028675A">
      <w:pPr>
        <w:keepLines/>
        <w:widowControl w:val="0"/>
        <w:ind w:left="705" w:hanging="705"/>
        <w:jc w:val="both"/>
        <w:rPr>
          <w:rFonts w:ascii="Open Sans" w:hAnsi="Open Sans" w:cs="Open Sans"/>
          <w:b/>
          <w:bCs/>
        </w:rPr>
      </w:pPr>
    </w:p>
    <w:p w14:paraId="20F1A33D" w14:textId="77777777" w:rsidR="0028675A" w:rsidRPr="00EF199A" w:rsidRDefault="0028675A" w:rsidP="0028675A">
      <w:pPr>
        <w:keepLines/>
        <w:widowControl w:val="0"/>
        <w:tabs>
          <w:tab w:val="left" w:pos="709"/>
        </w:tabs>
        <w:spacing w:after="200" w:line="276" w:lineRule="auto"/>
        <w:ind w:right="45"/>
        <w:jc w:val="both"/>
        <w:rPr>
          <w:rFonts w:ascii="Open Sans" w:hAnsi="Open Sans" w:cs="Open Sans"/>
          <w:b/>
          <w:bCs/>
        </w:rPr>
      </w:pPr>
      <w:r w:rsidRPr="00EF199A">
        <w:rPr>
          <w:rFonts w:ascii="Open Sans" w:eastAsia="Calibri" w:hAnsi="Open Sans" w:cs="Open Sans"/>
          <w:b/>
          <w:lang w:eastAsia="en-US"/>
        </w:rPr>
        <w:t>3.</w:t>
      </w:r>
      <w:r w:rsidRPr="00EF199A">
        <w:rPr>
          <w:rFonts w:ascii="Open Sans" w:eastAsia="Calibri" w:hAnsi="Open Sans" w:cs="Open Sans"/>
          <w:lang w:eastAsia="en-US"/>
        </w:rPr>
        <w:t xml:space="preserve"> </w:t>
      </w:r>
      <w:r w:rsidRPr="00EF199A">
        <w:rPr>
          <w:rFonts w:ascii="Open Sans" w:eastAsia="Calibri" w:hAnsi="Open Sans" w:cs="Open Sans"/>
          <w:lang w:eastAsia="en-US"/>
        </w:rPr>
        <w:tab/>
      </w:r>
      <w:r w:rsidRPr="00EF199A">
        <w:rPr>
          <w:rFonts w:ascii="Open Sans" w:eastAsia="Calibri" w:hAnsi="Open Sans" w:cs="Open Sans"/>
          <w:b/>
          <w:lang w:eastAsia="en-US"/>
        </w:rPr>
        <w:t xml:space="preserve">DOLOČITEV ODGOVORNIH OSEB IN NJIHOVIH </w:t>
      </w:r>
      <w:r w:rsidRPr="00EF199A">
        <w:rPr>
          <w:rFonts w:ascii="Open Sans" w:hAnsi="Open Sans" w:cs="Open Sans"/>
          <w:b/>
          <w:bCs/>
        </w:rPr>
        <w:t xml:space="preserve">OBVEZNOSTI </w:t>
      </w:r>
    </w:p>
    <w:p w14:paraId="71100FFB" w14:textId="43A68BE6" w:rsidR="0028675A" w:rsidRDefault="0028675A" w:rsidP="0028675A">
      <w:pPr>
        <w:keepLines/>
        <w:widowControl w:val="0"/>
        <w:jc w:val="both"/>
        <w:rPr>
          <w:rFonts w:ascii="Open Sans" w:eastAsia="Calibri" w:hAnsi="Open Sans" w:cs="Open Sans"/>
          <w:b/>
        </w:rPr>
      </w:pPr>
      <w:r w:rsidRPr="00EF199A">
        <w:rPr>
          <w:rFonts w:ascii="Open Sans" w:eastAsia="Calibri" w:hAnsi="Open Sans" w:cs="Open Sans"/>
          <w:b/>
        </w:rPr>
        <w:t>3.1.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1"/>
        <w:gridCol w:w="3559"/>
        <w:gridCol w:w="2993"/>
      </w:tblGrid>
      <w:tr w:rsidR="009238E1" w:rsidRPr="009238E1" w14:paraId="5C87985A" w14:textId="77777777" w:rsidTr="00E265A6">
        <w:tc>
          <w:tcPr>
            <w:tcW w:w="3371" w:type="dxa"/>
            <w:tcBorders>
              <w:right w:val="dashSmallGap" w:sz="4" w:space="0" w:color="auto"/>
            </w:tcBorders>
            <w:shd w:val="clear" w:color="auto" w:fill="auto"/>
          </w:tcPr>
          <w:p w14:paraId="2E476273" w14:textId="77777777" w:rsidR="009238E1" w:rsidRPr="009238E1" w:rsidRDefault="009238E1" w:rsidP="009238E1">
            <w:pPr>
              <w:widowControl w:val="0"/>
              <w:rPr>
                <w:rFonts w:ascii="Open Sans" w:eastAsia="Calibri" w:hAnsi="Open Sans" w:cs="Open Sans"/>
                <w:b/>
              </w:rPr>
            </w:pPr>
          </w:p>
        </w:tc>
        <w:tc>
          <w:tcPr>
            <w:tcW w:w="3559" w:type="dxa"/>
            <w:tcBorders>
              <w:left w:val="dashSmallGap" w:sz="4" w:space="0" w:color="auto"/>
              <w:right w:val="dashSmallGap" w:sz="4" w:space="0" w:color="auto"/>
            </w:tcBorders>
            <w:shd w:val="clear" w:color="auto" w:fill="auto"/>
          </w:tcPr>
          <w:p w14:paraId="0398928C" w14:textId="77777777" w:rsidR="009238E1" w:rsidRPr="009238E1" w:rsidRDefault="009238E1" w:rsidP="009238E1">
            <w:pPr>
              <w:widowControl w:val="0"/>
              <w:rPr>
                <w:rFonts w:ascii="Open Sans" w:eastAsia="Calibri" w:hAnsi="Open Sans" w:cs="Open Sans"/>
                <w:b/>
              </w:rPr>
            </w:pPr>
            <w:r w:rsidRPr="009238E1">
              <w:rPr>
                <w:rFonts w:ascii="Open Sans" w:eastAsia="Calibri" w:hAnsi="Open Sans" w:cs="Open Sans"/>
                <w:b/>
              </w:rPr>
              <w:t>Naročnik:</w:t>
            </w:r>
          </w:p>
        </w:tc>
        <w:tc>
          <w:tcPr>
            <w:tcW w:w="2993" w:type="dxa"/>
            <w:tcBorders>
              <w:left w:val="dashSmallGap" w:sz="4" w:space="0" w:color="auto"/>
            </w:tcBorders>
            <w:shd w:val="clear" w:color="auto" w:fill="auto"/>
          </w:tcPr>
          <w:p w14:paraId="0F3AC441" w14:textId="77777777" w:rsidR="009238E1" w:rsidRPr="009238E1" w:rsidRDefault="009238E1" w:rsidP="009238E1">
            <w:pPr>
              <w:widowControl w:val="0"/>
              <w:rPr>
                <w:rFonts w:ascii="Open Sans" w:eastAsia="Calibri" w:hAnsi="Open Sans" w:cs="Open Sans"/>
                <w:b/>
              </w:rPr>
            </w:pPr>
            <w:r w:rsidRPr="009238E1">
              <w:rPr>
                <w:rFonts w:ascii="Open Sans" w:eastAsia="Calibri" w:hAnsi="Open Sans" w:cs="Open Sans"/>
                <w:b/>
              </w:rPr>
              <w:t>Izvajalec:</w:t>
            </w:r>
          </w:p>
        </w:tc>
      </w:tr>
      <w:tr w:rsidR="009238E1" w:rsidRPr="009238E1" w14:paraId="48603D3C" w14:textId="77777777" w:rsidTr="00E265A6">
        <w:trPr>
          <w:trHeight w:val="258"/>
        </w:trPr>
        <w:tc>
          <w:tcPr>
            <w:tcW w:w="3371" w:type="dxa"/>
            <w:tcBorders>
              <w:right w:val="dashSmallGap" w:sz="4" w:space="0" w:color="auto"/>
            </w:tcBorders>
            <w:shd w:val="clear" w:color="auto" w:fill="auto"/>
          </w:tcPr>
          <w:p w14:paraId="58EC8B03" w14:textId="77777777" w:rsidR="009238E1" w:rsidRPr="009238E1" w:rsidRDefault="009238E1" w:rsidP="009238E1">
            <w:pPr>
              <w:widowControl w:val="0"/>
              <w:rPr>
                <w:rFonts w:ascii="Open Sans" w:eastAsia="Calibri" w:hAnsi="Open Sans" w:cs="Open Sans"/>
                <w:b/>
              </w:rPr>
            </w:pPr>
            <w:r w:rsidRPr="009238E1">
              <w:rPr>
                <w:rFonts w:ascii="Open Sans" w:eastAsia="Calibri" w:hAnsi="Open Sans" w:cs="Open Sans"/>
                <w:b/>
                <w:lang w:eastAsia="en-US"/>
              </w:rPr>
              <w:t>Skrbnik pogodbe</w:t>
            </w:r>
          </w:p>
        </w:tc>
        <w:tc>
          <w:tcPr>
            <w:tcW w:w="6552" w:type="dxa"/>
            <w:gridSpan w:val="2"/>
            <w:tcBorders>
              <w:left w:val="dashSmallGap" w:sz="4" w:space="0" w:color="auto"/>
            </w:tcBorders>
            <w:shd w:val="clear" w:color="auto" w:fill="auto"/>
          </w:tcPr>
          <w:p w14:paraId="059DD586" w14:textId="77777777" w:rsidR="009238E1" w:rsidRPr="009238E1" w:rsidRDefault="009238E1" w:rsidP="009238E1">
            <w:pPr>
              <w:widowControl w:val="0"/>
              <w:rPr>
                <w:rFonts w:ascii="Open Sans" w:eastAsia="Calibri" w:hAnsi="Open Sans" w:cs="Open Sans"/>
                <w:b/>
                <w:sz w:val="16"/>
                <w:szCs w:val="16"/>
              </w:rPr>
            </w:pPr>
            <w:r w:rsidRPr="009238E1">
              <w:rPr>
                <w:rFonts w:ascii="Open Sans" w:eastAsia="Calibri" w:hAnsi="Open Sans" w:cs="Open Sans"/>
                <w:b/>
                <w:sz w:val="16"/>
                <w:szCs w:val="16"/>
              </w:rPr>
              <w:t>Ime in Priimek/Mobilni telefon/e-pošta:</w:t>
            </w:r>
          </w:p>
          <w:p w14:paraId="509F35E4" w14:textId="77777777" w:rsidR="003D0616" w:rsidRPr="003D0616" w:rsidRDefault="003D0616" w:rsidP="003D0616">
            <w:pPr>
              <w:widowControl w:val="0"/>
              <w:jc w:val="center"/>
              <w:rPr>
                <w:rFonts w:ascii="Open Sans" w:eastAsia="Calibri" w:hAnsi="Open Sans" w:cs="Open Sans"/>
                <w:b/>
              </w:rPr>
            </w:pPr>
            <w:r w:rsidRPr="003D0616">
              <w:rPr>
                <w:rFonts w:ascii="Open Sans" w:eastAsia="Calibri" w:hAnsi="Open Sans" w:cs="Open Sans"/>
                <w:b/>
              </w:rPr>
              <w:t>Alen Barunčić</w:t>
            </w:r>
          </w:p>
          <w:p w14:paraId="06E3521D" w14:textId="77777777" w:rsidR="003D0616" w:rsidRPr="003D0616" w:rsidRDefault="003D0616" w:rsidP="003D0616">
            <w:pPr>
              <w:widowControl w:val="0"/>
              <w:jc w:val="center"/>
              <w:rPr>
                <w:rFonts w:ascii="Open Sans" w:eastAsia="Calibri" w:hAnsi="Open Sans" w:cs="Open Sans"/>
                <w:bCs/>
              </w:rPr>
            </w:pPr>
            <w:r w:rsidRPr="003D0616">
              <w:rPr>
                <w:rFonts w:ascii="Open Sans" w:eastAsia="Calibri" w:hAnsi="Open Sans" w:cs="Open Sans"/>
                <w:bCs/>
              </w:rPr>
              <w:t>GSM 041 484 093</w:t>
            </w:r>
          </w:p>
          <w:p w14:paraId="1CE64135" w14:textId="59D1C454" w:rsidR="009238E1" w:rsidRPr="009238E1" w:rsidRDefault="00CC4663" w:rsidP="003D0616">
            <w:pPr>
              <w:widowControl w:val="0"/>
              <w:jc w:val="center"/>
              <w:rPr>
                <w:rFonts w:ascii="Open Sans" w:eastAsia="Calibri" w:hAnsi="Open Sans" w:cs="Open Sans"/>
                <w:b/>
              </w:rPr>
            </w:pPr>
            <w:hyperlink r:id="rId18" w:history="1">
              <w:r w:rsidR="003D0616" w:rsidRPr="003D0616">
                <w:rPr>
                  <w:rStyle w:val="Hiperpovezava"/>
                  <w:rFonts w:ascii="Open Sans" w:eastAsia="Calibri" w:hAnsi="Open Sans" w:cs="Open Sans"/>
                  <w:bCs/>
                </w:rPr>
                <w:t>alen.baruncic@energetika.si</w:t>
              </w:r>
            </w:hyperlink>
          </w:p>
        </w:tc>
      </w:tr>
      <w:tr w:rsidR="009238E1" w:rsidRPr="009238E1" w14:paraId="6EFFD1BB" w14:textId="77777777" w:rsidTr="00E265A6">
        <w:trPr>
          <w:trHeight w:val="927"/>
        </w:trPr>
        <w:tc>
          <w:tcPr>
            <w:tcW w:w="3371" w:type="dxa"/>
            <w:vMerge w:val="restart"/>
            <w:tcBorders>
              <w:right w:val="dashSmallGap" w:sz="4" w:space="0" w:color="auto"/>
            </w:tcBorders>
            <w:shd w:val="clear" w:color="auto" w:fill="auto"/>
          </w:tcPr>
          <w:p w14:paraId="2F19FC5E" w14:textId="77777777" w:rsidR="009238E1" w:rsidRPr="009238E1" w:rsidRDefault="009238E1" w:rsidP="009238E1">
            <w:pPr>
              <w:widowControl w:val="0"/>
              <w:rPr>
                <w:rFonts w:ascii="Open Sans" w:eastAsia="Calibri" w:hAnsi="Open Sans" w:cs="Open Sans"/>
                <w:b/>
              </w:rPr>
            </w:pPr>
            <w:r w:rsidRPr="009238E1">
              <w:rPr>
                <w:rFonts w:ascii="Open Sans" w:eastAsia="Calibri" w:hAnsi="Open Sans" w:cs="Open Sans"/>
                <w:b/>
              </w:rPr>
              <w:t xml:space="preserve">Vodje del/vodja </w:t>
            </w:r>
            <w:r w:rsidRPr="009238E1">
              <w:rPr>
                <w:rFonts w:ascii="Open Sans" w:eastAsia="Calibri" w:hAnsi="Open Sans" w:cs="Open Sans"/>
                <w:b/>
                <w:lang w:eastAsia="en-US"/>
              </w:rPr>
              <w:t>OE naročnik</w:t>
            </w:r>
          </w:p>
        </w:tc>
        <w:tc>
          <w:tcPr>
            <w:tcW w:w="3559" w:type="dxa"/>
            <w:tcBorders>
              <w:left w:val="dashSmallGap" w:sz="4" w:space="0" w:color="auto"/>
              <w:right w:val="dashSmallGap" w:sz="4" w:space="0" w:color="auto"/>
            </w:tcBorders>
            <w:shd w:val="clear" w:color="auto" w:fill="auto"/>
          </w:tcPr>
          <w:p w14:paraId="71B1E354" w14:textId="761585F4" w:rsidR="00E265A6" w:rsidRPr="00DB0E23" w:rsidRDefault="009238E1" w:rsidP="00DB0E23">
            <w:pPr>
              <w:widowControl w:val="0"/>
              <w:jc w:val="both"/>
              <w:rPr>
                <w:rFonts w:ascii="Open Sans" w:eastAsia="Calibri" w:hAnsi="Open Sans" w:cs="Open Sans"/>
                <w:b/>
                <w:sz w:val="16"/>
                <w:szCs w:val="16"/>
              </w:rPr>
            </w:pPr>
            <w:r w:rsidRPr="009238E1">
              <w:rPr>
                <w:rFonts w:ascii="Open Sans" w:eastAsia="Calibri" w:hAnsi="Open Sans" w:cs="Open Sans"/>
                <w:b/>
                <w:sz w:val="16"/>
                <w:szCs w:val="16"/>
              </w:rPr>
              <w:t>Ime in Priimek/Mobilni telefon/e-pošta:</w:t>
            </w:r>
          </w:p>
          <w:p w14:paraId="506B0B52" w14:textId="77777777" w:rsidR="00E265A6" w:rsidRPr="00E265A6" w:rsidRDefault="00E265A6" w:rsidP="00E265A6">
            <w:pPr>
              <w:widowControl w:val="0"/>
              <w:jc w:val="center"/>
              <w:rPr>
                <w:rFonts w:ascii="Open Sans" w:eastAsia="Calibri" w:hAnsi="Open Sans" w:cs="Open Sans"/>
                <w:b/>
              </w:rPr>
            </w:pPr>
            <w:r w:rsidRPr="00E265A6">
              <w:rPr>
                <w:rFonts w:ascii="Open Sans" w:eastAsia="Calibri" w:hAnsi="Open Sans" w:cs="Open Sans"/>
                <w:b/>
              </w:rPr>
              <w:t>Marjan-Darko Nartnik,</w:t>
            </w:r>
          </w:p>
          <w:p w14:paraId="359E21BB" w14:textId="77777777" w:rsidR="00E265A6" w:rsidRPr="00E265A6" w:rsidRDefault="00E265A6" w:rsidP="00E265A6">
            <w:pPr>
              <w:widowControl w:val="0"/>
              <w:jc w:val="center"/>
              <w:rPr>
                <w:rFonts w:ascii="Open Sans" w:eastAsia="Calibri" w:hAnsi="Open Sans" w:cs="Open Sans"/>
              </w:rPr>
            </w:pPr>
            <w:r w:rsidRPr="00E265A6">
              <w:rPr>
                <w:rFonts w:ascii="Open Sans" w:eastAsia="Calibri" w:hAnsi="Open Sans" w:cs="Open Sans"/>
              </w:rPr>
              <w:t>01 58 75 260,</w:t>
            </w:r>
          </w:p>
          <w:p w14:paraId="3EE074BD" w14:textId="0E80CDB7" w:rsidR="009238E1" w:rsidRPr="009238E1" w:rsidRDefault="00CC4663" w:rsidP="00E265A6">
            <w:pPr>
              <w:widowControl w:val="0"/>
              <w:rPr>
                <w:rFonts w:ascii="Open Sans" w:eastAsia="Calibri" w:hAnsi="Open Sans" w:cs="Open Sans"/>
                <w:b/>
              </w:rPr>
            </w:pPr>
            <w:hyperlink r:id="rId19" w:history="1">
              <w:r w:rsidR="00E265A6" w:rsidRPr="00E265A6">
                <w:rPr>
                  <w:rStyle w:val="Hiperpovezava"/>
                  <w:rFonts w:ascii="Open Sans" w:eastAsia="Calibri" w:hAnsi="Open Sans" w:cs="Open Sans"/>
                </w:rPr>
                <w:t>marjan.darko.nartnik@energetika.si</w:t>
              </w:r>
            </w:hyperlink>
          </w:p>
        </w:tc>
        <w:tc>
          <w:tcPr>
            <w:tcW w:w="2993" w:type="dxa"/>
            <w:vMerge w:val="restart"/>
            <w:tcBorders>
              <w:left w:val="dashSmallGap" w:sz="4" w:space="0" w:color="auto"/>
            </w:tcBorders>
            <w:shd w:val="clear" w:color="auto" w:fill="auto"/>
          </w:tcPr>
          <w:p w14:paraId="43EB5A3E" w14:textId="77777777" w:rsidR="009238E1" w:rsidRPr="009238E1" w:rsidRDefault="009238E1" w:rsidP="009238E1">
            <w:pPr>
              <w:widowControl w:val="0"/>
              <w:rPr>
                <w:rFonts w:ascii="Open Sans" w:eastAsia="Calibri" w:hAnsi="Open Sans" w:cs="Open Sans"/>
                <w:b/>
                <w:sz w:val="16"/>
                <w:szCs w:val="16"/>
              </w:rPr>
            </w:pPr>
            <w:r w:rsidRPr="009238E1">
              <w:rPr>
                <w:rFonts w:ascii="Open Sans" w:eastAsia="Calibri" w:hAnsi="Open Sans" w:cs="Open Sans"/>
                <w:b/>
                <w:sz w:val="16"/>
                <w:szCs w:val="16"/>
              </w:rPr>
              <w:t>Ime in Priimek/Mobilni telefon/e-pošta:</w:t>
            </w:r>
          </w:p>
          <w:p w14:paraId="74FED35F" w14:textId="2B22236C" w:rsidR="009238E1" w:rsidRPr="009238E1" w:rsidRDefault="009238E1" w:rsidP="009238E1">
            <w:pPr>
              <w:widowControl w:val="0"/>
              <w:jc w:val="center"/>
              <w:rPr>
                <w:rFonts w:ascii="Open Sans" w:eastAsia="Calibri" w:hAnsi="Open Sans" w:cs="Open Sans"/>
                <w:b/>
              </w:rPr>
            </w:pPr>
          </w:p>
        </w:tc>
      </w:tr>
      <w:tr w:rsidR="009238E1" w:rsidRPr="009238E1" w14:paraId="5607BE1A" w14:textId="77777777" w:rsidTr="00E265A6">
        <w:trPr>
          <w:trHeight w:val="927"/>
        </w:trPr>
        <w:tc>
          <w:tcPr>
            <w:tcW w:w="3371" w:type="dxa"/>
            <w:vMerge/>
            <w:tcBorders>
              <w:right w:val="dashSmallGap" w:sz="4" w:space="0" w:color="auto"/>
            </w:tcBorders>
            <w:shd w:val="clear" w:color="auto" w:fill="auto"/>
          </w:tcPr>
          <w:p w14:paraId="671DD443" w14:textId="77777777" w:rsidR="009238E1" w:rsidRPr="009238E1" w:rsidRDefault="009238E1" w:rsidP="009238E1">
            <w:pPr>
              <w:widowControl w:val="0"/>
              <w:rPr>
                <w:rFonts w:ascii="Open Sans" w:eastAsia="Calibri" w:hAnsi="Open Sans" w:cs="Open Sans"/>
                <w:b/>
              </w:rPr>
            </w:pPr>
          </w:p>
        </w:tc>
        <w:tc>
          <w:tcPr>
            <w:tcW w:w="3559" w:type="dxa"/>
            <w:tcBorders>
              <w:left w:val="dashSmallGap" w:sz="4" w:space="0" w:color="auto"/>
              <w:right w:val="dashSmallGap" w:sz="4" w:space="0" w:color="auto"/>
            </w:tcBorders>
            <w:shd w:val="clear" w:color="auto" w:fill="auto"/>
          </w:tcPr>
          <w:p w14:paraId="2A3AE8F3" w14:textId="77777777" w:rsidR="00DB0E23" w:rsidRDefault="00DB0E23" w:rsidP="009238E1">
            <w:pPr>
              <w:widowControl w:val="0"/>
              <w:rPr>
                <w:rFonts w:ascii="Open Sans" w:eastAsia="Calibri" w:hAnsi="Open Sans" w:cs="Open Sans"/>
                <w:b/>
                <w:sz w:val="16"/>
                <w:szCs w:val="16"/>
              </w:rPr>
            </w:pPr>
          </w:p>
          <w:p w14:paraId="7E650CBE" w14:textId="32C0D1BC" w:rsidR="009238E1" w:rsidRPr="009238E1" w:rsidRDefault="009238E1" w:rsidP="009238E1">
            <w:pPr>
              <w:widowControl w:val="0"/>
              <w:rPr>
                <w:rFonts w:ascii="Open Sans" w:eastAsia="Calibri" w:hAnsi="Open Sans" w:cs="Open Sans"/>
                <w:b/>
                <w:sz w:val="16"/>
                <w:szCs w:val="16"/>
              </w:rPr>
            </w:pPr>
            <w:r w:rsidRPr="009238E1">
              <w:rPr>
                <w:rFonts w:ascii="Open Sans" w:eastAsia="Calibri" w:hAnsi="Open Sans" w:cs="Open Sans"/>
                <w:b/>
                <w:sz w:val="16"/>
                <w:szCs w:val="16"/>
              </w:rPr>
              <w:t>Ime in Priimek/Mobilni telefon/e-pošta:</w:t>
            </w:r>
          </w:p>
          <w:p w14:paraId="73B5C872" w14:textId="77777777" w:rsidR="003D0616" w:rsidRPr="003D0616" w:rsidRDefault="003D0616" w:rsidP="003D0616">
            <w:pPr>
              <w:widowControl w:val="0"/>
              <w:jc w:val="center"/>
              <w:rPr>
                <w:rFonts w:ascii="Open Sans" w:eastAsia="Calibri" w:hAnsi="Open Sans" w:cs="Open Sans"/>
                <w:b/>
              </w:rPr>
            </w:pPr>
            <w:r w:rsidRPr="003D0616">
              <w:rPr>
                <w:rFonts w:ascii="Open Sans" w:eastAsia="Calibri" w:hAnsi="Open Sans" w:cs="Open Sans"/>
                <w:b/>
              </w:rPr>
              <w:t>Mitja Jakóp</w:t>
            </w:r>
          </w:p>
          <w:p w14:paraId="1FD7B527" w14:textId="77777777" w:rsidR="003D0616" w:rsidRPr="003D0616" w:rsidRDefault="003D0616" w:rsidP="003D0616">
            <w:pPr>
              <w:widowControl w:val="0"/>
              <w:jc w:val="center"/>
              <w:rPr>
                <w:rFonts w:ascii="Open Sans" w:eastAsia="Calibri" w:hAnsi="Open Sans" w:cs="Open Sans"/>
                <w:bCs/>
              </w:rPr>
            </w:pPr>
            <w:r w:rsidRPr="003D0616">
              <w:rPr>
                <w:rFonts w:ascii="Open Sans" w:eastAsia="Calibri" w:hAnsi="Open Sans" w:cs="Open Sans"/>
                <w:bCs/>
              </w:rPr>
              <w:t>Tel. št.: 01 58 75 350</w:t>
            </w:r>
          </w:p>
          <w:p w14:paraId="6904A9C8" w14:textId="314D56D6" w:rsidR="009238E1" w:rsidRPr="009238E1" w:rsidRDefault="00CC4663" w:rsidP="003D0616">
            <w:pPr>
              <w:widowControl w:val="0"/>
              <w:jc w:val="center"/>
              <w:rPr>
                <w:rFonts w:ascii="Open Sans" w:eastAsia="Calibri" w:hAnsi="Open Sans" w:cs="Open Sans"/>
              </w:rPr>
            </w:pPr>
            <w:hyperlink r:id="rId20" w:history="1">
              <w:r w:rsidR="003D0616" w:rsidRPr="00E265A6">
                <w:rPr>
                  <w:rStyle w:val="Hiperpovezava"/>
                  <w:rFonts w:ascii="Open Sans" w:eastAsia="Calibri" w:hAnsi="Open Sans" w:cs="Open Sans"/>
                  <w:bCs/>
                </w:rPr>
                <w:t>mitja.jakop@energetika.si</w:t>
              </w:r>
            </w:hyperlink>
          </w:p>
        </w:tc>
        <w:tc>
          <w:tcPr>
            <w:tcW w:w="2993" w:type="dxa"/>
            <w:vMerge/>
            <w:tcBorders>
              <w:left w:val="dashSmallGap" w:sz="4" w:space="0" w:color="auto"/>
            </w:tcBorders>
            <w:shd w:val="clear" w:color="auto" w:fill="auto"/>
          </w:tcPr>
          <w:p w14:paraId="72F25730" w14:textId="77777777" w:rsidR="009238E1" w:rsidRPr="009238E1" w:rsidRDefault="009238E1" w:rsidP="009238E1">
            <w:pPr>
              <w:widowControl w:val="0"/>
              <w:rPr>
                <w:rFonts w:ascii="Open Sans" w:eastAsia="Calibri" w:hAnsi="Open Sans" w:cs="Open Sans"/>
                <w:b/>
              </w:rPr>
            </w:pPr>
          </w:p>
        </w:tc>
      </w:tr>
      <w:tr w:rsidR="009238E1" w:rsidRPr="009238E1" w14:paraId="616755CB" w14:textId="77777777" w:rsidTr="00E265A6">
        <w:tc>
          <w:tcPr>
            <w:tcW w:w="3371" w:type="dxa"/>
            <w:tcBorders>
              <w:right w:val="dashSmallGap" w:sz="4" w:space="0" w:color="auto"/>
            </w:tcBorders>
            <w:shd w:val="clear" w:color="auto" w:fill="auto"/>
          </w:tcPr>
          <w:p w14:paraId="0214DA6B" w14:textId="77777777" w:rsidR="009238E1" w:rsidRPr="009238E1" w:rsidRDefault="009238E1" w:rsidP="009238E1">
            <w:pPr>
              <w:widowControl w:val="0"/>
              <w:rPr>
                <w:rFonts w:ascii="Open Sans" w:eastAsia="Calibri" w:hAnsi="Open Sans" w:cs="Open Sans"/>
                <w:b/>
              </w:rPr>
            </w:pPr>
            <w:r w:rsidRPr="009238E1">
              <w:rPr>
                <w:rFonts w:ascii="Open Sans" w:eastAsia="Calibri" w:hAnsi="Open Sans" w:cs="Open Sans"/>
                <w:b/>
              </w:rPr>
              <w:t xml:space="preserve">Strokovni delavec VpD in PV </w:t>
            </w:r>
          </w:p>
        </w:tc>
        <w:tc>
          <w:tcPr>
            <w:tcW w:w="3559" w:type="dxa"/>
            <w:tcBorders>
              <w:left w:val="dashSmallGap" w:sz="4" w:space="0" w:color="auto"/>
              <w:right w:val="dashSmallGap" w:sz="4" w:space="0" w:color="auto"/>
            </w:tcBorders>
            <w:shd w:val="clear" w:color="auto" w:fill="auto"/>
          </w:tcPr>
          <w:p w14:paraId="750BEEB8" w14:textId="77777777" w:rsidR="009238E1" w:rsidRPr="009238E1" w:rsidRDefault="009238E1" w:rsidP="009238E1">
            <w:pPr>
              <w:widowControl w:val="0"/>
              <w:jc w:val="center"/>
              <w:rPr>
                <w:rFonts w:ascii="Open Sans" w:eastAsia="Calibri" w:hAnsi="Open Sans" w:cs="Open Sans"/>
                <w:b/>
                <w:sz w:val="16"/>
                <w:szCs w:val="16"/>
                <w:lang w:eastAsia="en-US"/>
              </w:rPr>
            </w:pPr>
            <w:r w:rsidRPr="009238E1">
              <w:rPr>
                <w:rFonts w:ascii="Open Sans" w:eastAsia="Calibri" w:hAnsi="Open Sans" w:cs="Open Sans"/>
                <w:b/>
                <w:sz w:val="16"/>
                <w:szCs w:val="16"/>
                <w:lang w:eastAsia="en-US"/>
              </w:rPr>
              <w:t>Ime in Priimek/Mobilni telefon/e-pošta:</w:t>
            </w:r>
          </w:p>
          <w:p w14:paraId="65D1FD5C" w14:textId="77777777" w:rsidR="009238E1" w:rsidRPr="009238E1" w:rsidRDefault="009238E1" w:rsidP="009238E1">
            <w:pPr>
              <w:widowControl w:val="0"/>
              <w:jc w:val="center"/>
              <w:rPr>
                <w:rFonts w:ascii="Open Sans" w:eastAsia="Calibri" w:hAnsi="Open Sans" w:cs="Open Sans"/>
                <w:b/>
                <w:lang w:eastAsia="en-US"/>
              </w:rPr>
            </w:pPr>
            <w:r w:rsidRPr="009238E1">
              <w:rPr>
                <w:rFonts w:ascii="Open Sans" w:eastAsia="Calibri" w:hAnsi="Open Sans" w:cs="Open Sans"/>
                <w:b/>
                <w:lang w:eastAsia="en-US"/>
              </w:rPr>
              <w:t>Aleksander Klopčič</w:t>
            </w:r>
          </w:p>
          <w:p w14:paraId="43F18E36" w14:textId="77777777" w:rsidR="009238E1" w:rsidRPr="009238E1" w:rsidRDefault="009238E1" w:rsidP="009238E1">
            <w:pPr>
              <w:widowControl w:val="0"/>
              <w:jc w:val="center"/>
              <w:rPr>
                <w:rFonts w:ascii="Open Sans" w:eastAsia="Calibri" w:hAnsi="Open Sans" w:cs="Open Sans"/>
                <w:lang w:eastAsia="en-US"/>
              </w:rPr>
            </w:pPr>
            <w:r w:rsidRPr="009238E1">
              <w:rPr>
                <w:rFonts w:ascii="Open Sans" w:eastAsia="Calibri" w:hAnsi="Open Sans" w:cs="Open Sans"/>
                <w:lang w:eastAsia="en-US"/>
              </w:rPr>
              <w:t>GSM 0</w:t>
            </w:r>
            <w:r w:rsidRPr="009238E1">
              <w:rPr>
                <w:rFonts w:ascii="Open Sans" w:eastAsia="Calibri" w:hAnsi="Open Sans" w:cs="Open Sans"/>
                <w:bCs/>
                <w:lang w:eastAsia="en-US"/>
              </w:rPr>
              <w:t>41 530 548</w:t>
            </w:r>
          </w:p>
          <w:p w14:paraId="24E974A7" w14:textId="77777777" w:rsidR="009238E1" w:rsidRPr="009238E1" w:rsidRDefault="00CC4663" w:rsidP="009238E1">
            <w:pPr>
              <w:widowControl w:val="0"/>
              <w:jc w:val="center"/>
              <w:rPr>
                <w:rFonts w:ascii="Open Sans" w:eastAsia="Calibri" w:hAnsi="Open Sans" w:cs="Open Sans"/>
              </w:rPr>
            </w:pPr>
            <w:hyperlink r:id="rId21" w:history="1">
              <w:r w:rsidR="009238E1" w:rsidRPr="009238E1">
                <w:rPr>
                  <w:rFonts w:ascii="Open Sans" w:eastAsia="Calibri" w:hAnsi="Open Sans" w:cs="Open Sans"/>
                  <w:color w:val="0000FF"/>
                  <w:u w:val="single"/>
                  <w:lang w:eastAsia="en-US"/>
                </w:rPr>
                <w:t>aleksander.klopcic@energetika.si</w:t>
              </w:r>
            </w:hyperlink>
            <w:r w:rsidR="009238E1" w:rsidRPr="009238E1">
              <w:rPr>
                <w:rFonts w:ascii="Open Sans" w:eastAsia="Calibri" w:hAnsi="Open Sans" w:cs="Open Sans"/>
                <w:lang w:eastAsia="en-US"/>
              </w:rPr>
              <w:t xml:space="preserve"> </w:t>
            </w:r>
          </w:p>
        </w:tc>
        <w:tc>
          <w:tcPr>
            <w:tcW w:w="2993" w:type="dxa"/>
            <w:tcBorders>
              <w:left w:val="dashSmallGap" w:sz="4" w:space="0" w:color="auto"/>
            </w:tcBorders>
            <w:shd w:val="clear" w:color="auto" w:fill="auto"/>
          </w:tcPr>
          <w:p w14:paraId="2B2CE5A3" w14:textId="77777777" w:rsidR="009238E1" w:rsidRPr="009238E1" w:rsidRDefault="009238E1" w:rsidP="009238E1">
            <w:pPr>
              <w:widowControl w:val="0"/>
              <w:rPr>
                <w:rFonts w:ascii="Open Sans" w:eastAsia="Calibri" w:hAnsi="Open Sans" w:cs="Open Sans"/>
                <w:b/>
                <w:sz w:val="16"/>
                <w:szCs w:val="16"/>
              </w:rPr>
            </w:pPr>
            <w:r w:rsidRPr="009238E1">
              <w:rPr>
                <w:rFonts w:ascii="Open Sans" w:eastAsia="Calibri" w:hAnsi="Open Sans" w:cs="Open Sans"/>
                <w:b/>
                <w:sz w:val="16"/>
                <w:szCs w:val="16"/>
              </w:rPr>
              <w:t>Ime in Priimek/Mobilni telefon/e-pošta:</w:t>
            </w:r>
          </w:p>
          <w:p w14:paraId="534D8EAD" w14:textId="3645B449" w:rsidR="009238E1" w:rsidRPr="009238E1" w:rsidRDefault="009238E1" w:rsidP="009238E1">
            <w:pPr>
              <w:widowControl w:val="0"/>
              <w:jc w:val="center"/>
              <w:rPr>
                <w:rFonts w:ascii="Open Sans" w:eastAsia="Calibri" w:hAnsi="Open Sans" w:cs="Open Sans"/>
                <w:b/>
              </w:rPr>
            </w:pPr>
          </w:p>
        </w:tc>
      </w:tr>
      <w:tr w:rsidR="009238E1" w:rsidRPr="009238E1" w14:paraId="39A95CCF" w14:textId="77777777" w:rsidTr="00E265A6">
        <w:trPr>
          <w:trHeight w:val="1076"/>
        </w:trPr>
        <w:tc>
          <w:tcPr>
            <w:tcW w:w="3371" w:type="dxa"/>
            <w:tcBorders>
              <w:right w:val="dashSmallGap" w:sz="4" w:space="0" w:color="auto"/>
            </w:tcBorders>
            <w:shd w:val="clear" w:color="auto" w:fill="auto"/>
          </w:tcPr>
          <w:p w14:paraId="54532982" w14:textId="77777777" w:rsidR="009238E1" w:rsidRPr="009238E1" w:rsidRDefault="009238E1" w:rsidP="009238E1">
            <w:pPr>
              <w:widowControl w:val="0"/>
              <w:rPr>
                <w:rFonts w:ascii="Open Sans" w:eastAsia="Calibri" w:hAnsi="Open Sans" w:cs="Open Sans"/>
                <w:b/>
              </w:rPr>
            </w:pPr>
            <w:r w:rsidRPr="009238E1">
              <w:rPr>
                <w:rFonts w:ascii="Open Sans" w:eastAsia="Calibri" w:hAnsi="Open Sans" w:cs="Open Sans"/>
                <w:b/>
              </w:rPr>
              <w:lastRenderedPageBreak/>
              <w:t>Odg. oseba za nadzor nad izvajanjem ravnanja z nevarnimi snovmi in odpadki ter izrednimi razmerami</w:t>
            </w:r>
          </w:p>
        </w:tc>
        <w:tc>
          <w:tcPr>
            <w:tcW w:w="3559" w:type="dxa"/>
            <w:tcBorders>
              <w:left w:val="dashSmallGap" w:sz="4" w:space="0" w:color="auto"/>
              <w:right w:val="dashSmallGap" w:sz="4" w:space="0" w:color="auto"/>
            </w:tcBorders>
            <w:shd w:val="clear" w:color="auto" w:fill="auto"/>
          </w:tcPr>
          <w:p w14:paraId="156C3520" w14:textId="77777777" w:rsidR="009238E1" w:rsidRPr="009238E1" w:rsidRDefault="009238E1" w:rsidP="009238E1">
            <w:pPr>
              <w:widowControl w:val="0"/>
              <w:jc w:val="both"/>
              <w:rPr>
                <w:rFonts w:ascii="Open Sans" w:eastAsia="Calibri" w:hAnsi="Open Sans" w:cs="Open Sans"/>
                <w:b/>
                <w:sz w:val="16"/>
                <w:szCs w:val="16"/>
              </w:rPr>
            </w:pPr>
            <w:r w:rsidRPr="009238E1">
              <w:rPr>
                <w:rFonts w:ascii="Open Sans" w:eastAsia="Calibri" w:hAnsi="Open Sans" w:cs="Open Sans"/>
                <w:b/>
                <w:sz w:val="16"/>
                <w:szCs w:val="16"/>
              </w:rPr>
              <w:t>Ime in Priimek/Mobilni telefon/e-pošta:</w:t>
            </w:r>
          </w:p>
          <w:p w14:paraId="733EB861" w14:textId="77777777" w:rsidR="009238E1" w:rsidRPr="009238E1" w:rsidRDefault="009238E1" w:rsidP="009238E1">
            <w:pPr>
              <w:widowControl w:val="0"/>
              <w:jc w:val="center"/>
              <w:rPr>
                <w:rFonts w:ascii="Open Sans" w:eastAsia="Calibri" w:hAnsi="Open Sans" w:cs="Open Sans"/>
                <w:b/>
              </w:rPr>
            </w:pPr>
            <w:r w:rsidRPr="009238E1">
              <w:rPr>
                <w:rFonts w:ascii="Open Sans" w:eastAsia="Calibri" w:hAnsi="Open Sans" w:cs="Open Sans"/>
                <w:b/>
              </w:rPr>
              <w:t>Irena Debeljak</w:t>
            </w:r>
          </w:p>
          <w:p w14:paraId="48346470" w14:textId="77777777" w:rsidR="009238E1" w:rsidRPr="009238E1" w:rsidRDefault="009238E1" w:rsidP="009238E1">
            <w:pPr>
              <w:widowControl w:val="0"/>
              <w:jc w:val="center"/>
              <w:rPr>
                <w:rFonts w:ascii="Open Sans" w:eastAsia="Calibri" w:hAnsi="Open Sans" w:cs="Open Sans"/>
              </w:rPr>
            </w:pPr>
            <w:r w:rsidRPr="009238E1">
              <w:rPr>
                <w:rFonts w:ascii="Open Sans" w:eastAsia="Calibri" w:hAnsi="Open Sans" w:cs="Open Sans"/>
              </w:rPr>
              <w:t>GSM 041 375 300</w:t>
            </w:r>
          </w:p>
          <w:p w14:paraId="1CFDF8A1" w14:textId="77777777" w:rsidR="009238E1" w:rsidRPr="009238E1" w:rsidRDefault="00CC4663" w:rsidP="009238E1">
            <w:pPr>
              <w:widowControl w:val="0"/>
              <w:jc w:val="center"/>
              <w:rPr>
                <w:rFonts w:ascii="Open Sans" w:eastAsia="Calibri" w:hAnsi="Open Sans" w:cs="Open Sans"/>
                <w:b/>
              </w:rPr>
            </w:pPr>
            <w:hyperlink r:id="rId22" w:history="1">
              <w:r w:rsidR="009238E1" w:rsidRPr="009238E1">
                <w:rPr>
                  <w:rFonts w:ascii="Open Sans" w:eastAsia="Calibri" w:hAnsi="Open Sans" w:cs="Open Sans"/>
                  <w:color w:val="0000FF"/>
                  <w:u w:val="single"/>
                </w:rPr>
                <w:t>irena.debeljak@energetika.si</w:t>
              </w:r>
            </w:hyperlink>
            <w:r w:rsidR="009238E1" w:rsidRPr="009238E1">
              <w:rPr>
                <w:rFonts w:ascii="Open Sans" w:eastAsia="Calibri" w:hAnsi="Open Sans" w:cs="Open Sans"/>
              </w:rPr>
              <w:t xml:space="preserve"> </w:t>
            </w:r>
          </w:p>
        </w:tc>
        <w:tc>
          <w:tcPr>
            <w:tcW w:w="2993" w:type="dxa"/>
            <w:tcBorders>
              <w:left w:val="dashSmallGap" w:sz="4" w:space="0" w:color="auto"/>
            </w:tcBorders>
            <w:shd w:val="clear" w:color="auto" w:fill="D9D9D9"/>
          </w:tcPr>
          <w:p w14:paraId="5637E718" w14:textId="77777777" w:rsidR="009238E1" w:rsidRPr="009238E1" w:rsidRDefault="009238E1" w:rsidP="009238E1">
            <w:pPr>
              <w:widowControl w:val="0"/>
              <w:rPr>
                <w:rFonts w:ascii="Open Sans" w:eastAsia="Calibri" w:hAnsi="Open Sans" w:cs="Open Sans"/>
              </w:rPr>
            </w:pPr>
          </w:p>
        </w:tc>
      </w:tr>
    </w:tbl>
    <w:p w14:paraId="24F9C67D" w14:textId="77777777" w:rsidR="009238E1" w:rsidRDefault="009238E1" w:rsidP="0028675A">
      <w:pPr>
        <w:keepLines/>
        <w:widowControl w:val="0"/>
        <w:jc w:val="both"/>
        <w:rPr>
          <w:rFonts w:ascii="Open Sans" w:eastAsia="Calibri" w:hAnsi="Open Sans" w:cs="Open Sans"/>
          <w:b/>
        </w:rPr>
      </w:pPr>
    </w:p>
    <w:p w14:paraId="0C537855" w14:textId="05E1901C" w:rsidR="005E2012" w:rsidRDefault="005E2012" w:rsidP="009238E1">
      <w:pPr>
        <w:spacing w:after="160"/>
        <w:jc w:val="both"/>
        <w:rPr>
          <w:rFonts w:ascii="Open Sans" w:eastAsia="Calibri" w:hAnsi="Open Sans" w:cs="Open Sans"/>
          <w:lang w:eastAsia="en-US"/>
        </w:rPr>
      </w:pPr>
      <w:bookmarkStart w:id="27" w:name="_Hlk189029997"/>
      <w:r w:rsidRPr="005E2012">
        <w:rPr>
          <w:rFonts w:ascii="Open Sans" w:eastAsia="Calibri" w:hAnsi="Open Sans" w:cs="Open Sans"/>
          <w:lang w:eastAsia="en-US"/>
        </w:rPr>
        <w:t>V primeru spremembe odgovornih oseb na delovišču morata stranki o spremembi obvestiti druga drugo na elektronske naslove predstavnikov</w:t>
      </w:r>
      <w:r>
        <w:rPr>
          <w:rFonts w:ascii="Open Sans" w:eastAsia="Calibri" w:hAnsi="Open Sans" w:cs="Open Sans"/>
          <w:lang w:eastAsia="en-US"/>
        </w:rPr>
        <w:t xml:space="preserve"> pogodbenih </w:t>
      </w:r>
      <w:r w:rsidRPr="005E2012">
        <w:rPr>
          <w:rFonts w:ascii="Open Sans" w:eastAsia="Calibri" w:hAnsi="Open Sans" w:cs="Open Sans"/>
          <w:lang w:eastAsia="en-US"/>
        </w:rPr>
        <w:t xml:space="preserve">strank. Nova odgovorna oseba na delovišču mora izpolnjevati enake zahteve kot prvo imenovana oseba iz Pisnega sporazuma. </w:t>
      </w:r>
    </w:p>
    <w:bookmarkEnd w:id="27"/>
    <w:p w14:paraId="7015A9E5" w14:textId="22C97D77" w:rsidR="0028675A" w:rsidRDefault="0028675A" w:rsidP="0028675A">
      <w:pPr>
        <w:keepLines/>
        <w:widowControl w:val="0"/>
        <w:ind w:left="705" w:hanging="705"/>
        <w:rPr>
          <w:rFonts w:ascii="Open Sans" w:eastAsia="Calibri" w:hAnsi="Open Sans" w:cs="Open Sans"/>
        </w:rPr>
      </w:pPr>
      <w:r w:rsidRPr="00EF199A">
        <w:rPr>
          <w:rFonts w:ascii="Open Sans" w:eastAsia="Calibri" w:hAnsi="Open Sans" w:cs="Open Sans"/>
          <w:b/>
        </w:rPr>
        <w:t>3.2. Določitev skupnih nalog vseh odgovornih oseb</w:t>
      </w:r>
      <w:r w:rsidRPr="00EF199A">
        <w:rPr>
          <w:rFonts w:ascii="Open Sans" w:eastAsia="Calibri" w:hAnsi="Open Sans" w:cs="Open Sans"/>
        </w:rPr>
        <w:t>:</w:t>
      </w:r>
    </w:p>
    <w:p w14:paraId="26DEFFF2" w14:textId="77777777" w:rsidR="00F52E83" w:rsidRPr="00EF199A" w:rsidRDefault="00F52E83" w:rsidP="0028675A">
      <w:pPr>
        <w:keepLines/>
        <w:widowControl w:val="0"/>
        <w:ind w:left="705" w:hanging="705"/>
        <w:rPr>
          <w:rFonts w:ascii="Open Sans" w:eastAsia="Calibri" w:hAnsi="Open Sans" w:cs="Open Sans"/>
        </w:rPr>
      </w:pPr>
    </w:p>
    <w:p w14:paraId="0A23B366" w14:textId="77777777" w:rsidR="0028675A" w:rsidRPr="00EF199A" w:rsidRDefault="0028675A" w:rsidP="0028675A">
      <w:pPr>
        <w:keepLines/>
        <w:widowControl w:val="0"/>
        <w:ind w:left="705" w:hanging="705"/>
        <w:jc w:val="both"/>
        <w:rPr>
          <w:rFonts w:ascii="Open Sans" w:eastAsia="Calibri" w:hAnsi="Open Sans" w:cs="Open Sans"/>
        </w:rPr>
      </w:pPr>
      <w:r w:rsidRPr="00EF199A">
        <w:rPr>
          <w:rFonts w:ascii="Open Sans" w:eastAsia="Calibri" w:hAnsi="Open Sans" w:cs="Open Sans"/>
        </w:rPr>
        <w:t>Odgovorne osebe po tem sporazumu imajo naslednje skupne naloge in obveznosti:</w:t>
      </w:r>
    </w:p>
    <w:p w14:paraId="16A6179D" w14:textId="77777777" w:rsidR="0028675A" w:rsidRPr="00EF199A" w:rsidRDefault="0028675A" w:rsidP="0028675A">
      <w:pPr>
        <w:keepLines/>
        <w:widowControl w:val="0"/>
        <w:ind w:left="720"/>
        <w:contextualSpacing/>
        <w:jc w:val="both"/>
        <w:rPr>
          <w:rFonts w:ascii="Open Sans" w:eastAsia="Calibri" w:hAnsi="Open Sans" w:cs="Open Sans"/>
        </w:rPr>
      </w:pPr>
    </w:p>
    <w:p w14:paraId="7CE4A76A" w14:textId="77777777" w:rsidR="0028675A" w:rsidRPr="00EF199A" w:rsidRDefault="0028675A" w:rsidP="00E901F7">
      <w:pPr>
        <w:keepLines/>
        <w:widowControl w:val="0"/>
        <w:numPr>
          <w:ilvl w:val="0"/>
          <w:numId w:val="45"/>
        </w:numPr>
        <w:jc w:val="both"/>
        <w:rPr>
          <w:rFonts w:ascii="Open Sans" w:eastAsia="Calibri" w:hAnsi="Open Sans" w:cs="Open Sans"/>
        </w:rPr>
      </w:pPr>
      <w:r w:rsidRPr="00EF199A">
        <w:rPr>
          <w:rFonts w:ascii="Open Sans" w:eastAsia="Calibri" w:hAnsi="Open Sans" w:cs="Open Sans"/>
        </w:rPr>
        <w:t>obvezno se morajo udeležiti vseh sestankov, ki jih skliče skrbnik pogodbe, zlasti pa  uvodnega sestanka najmanj 10 (deset) dni pred pričetkom del in z Uvedbo določiti skupne varnostne ukrepe;</w:t>
      </w:r>
    </w:p>
    <w:p w14:paraId="6AF7955A" w14:textId="77777777" w:rsidR="0028675A" w:rsidRPr="00EF199A" w:rsidRDefault="0028675A" w:rsidP="00E901F7">
      <w:pPr>
        <w:keepLines/>
        <w:widowControl w:val="0"/>
        <w:numPr>
          <w:ilvl w:val="0"/>
          <w:numId w:val="45"/>
        </w:numPr>
        <w:jc w:val="both"/>
        <w:rPr>
          <w:rFonts w:ascii="Open Sans" w:eastAsia="Calibri" w:hAnsi="Open Sans" w:cs="Open Sans"/>
        </w:rPr>
      </w:pPr>
      <w:r w:rsidRPr="00EF199A">
        <w:rPr>
          <w:rFonts w:ascii="Open Sans" w:eastAsia="Calibri" w:hAnsi="Open Sans" w:cs="Open Sans"/>
        </w:rPr>
        <w:t>obvezno morajo zahtevati sklic sestanka v primeru izrednih razmer ali pojavov neposredne nevarnosti na delovišču, ki na uvodnem sestanku in ogledu niso bili ugotovljeni;</w:t>
      </w:r>
    </w:p>
    <w:p w14:paraId="372983AC" w14:textId="77777777" w:rsidR="0028675A" w:rsidRPr="00EF199A" w:rsidRDefault="0028675A" w:rsidP="00E901F7">
      <w:pPr>
        <w:keepLines/>
        <w:widowControl w:val="0"/>
        <w:numPr>
          <w:ilvl w:val="0"/>
          <w:numId w:val="45"/>
        </w:numPr>
        <w:jc w:val="both"/>
        <w:rPr>
          <w:rFonts w:ascii="Open Sans" w:eastAsia="Calibri" w:hAnsi="Open Sans" w:cs="Open Sans"/>
        </w:rPr>
      </w:pPr>
      <w:r w:rsidRPr="00EF199A">
        <w:rPr>
          <w:rFonts w:ascii="Open Sans" w:eastAsia="Calibri" w:hAnsi="Open Sans" w:cs="Open Sans"/>
        </w:rPr>
        <w:t>odgovorne so za striktno izvajanje ukrepov, določenih s tem sporazumom, ter upoštevati pisne in, v nujnih primerih, ustne zahteve skrbnika pogodbe;</w:t>
      </w:r>
    </w:p>
    <w:p w14:paraId="4EAD3F91" w14:textId="77777777" w:rsidR="0028675A" w:rsidRPr="00EF199A" w:rsidRDefault="0028675A" w:rsidP="00E901F7">
      <w:pPr>
        <w:keepLines/>
        <w:widowControl w:val="0"/>
        <w:numPr>
          <w:ilvl w:val="0"/>
          <w:numId w:val="45"/>
        </w:numPr>
        <w:jc w:val="both"/>
        <w:rPr>
          <w:rFonts w:ascii="Open Sans" w:eastAsia="Calibri" w:hAnsi="Open Sans" w:cs="Open Sans"/>
        </w:rPr>
      </w:pPr>
      <w:r w:rsidRPr="00EF199A">
        <w:rPr>
          <w:rFonts w:ascii="Open Sans" w:eastAsia="Calibri" w:hAnsi="Open Sans" w:cs="Open Sans"/>
        </w:rPr>
        <w:t>v primeru kršitev določil tega sporazuma so dolžne zaustaviti dela, dokler se kršitev ne odpravi, samo kršitev pa morajo vpisati v Knjigo ukrepov in obvestiti ostale odgovorne osebe po tem sporazumu;</w:t>
      </w:r>
    </w:p>
    <w:p w14:paraId="676C6E99" w14:textId="77777777" w:rsidR="0028675A" w:rsidRPr="00EF199A" w:rsidRDefault="0028675A" w:rsidP="00E901F7">
      <w:pPr>
        <w:keepLines/>
        <w:widowControl w:val="0"/>
        <w:numPr>
          <w:ilvl w:val="0"/>
          <w:numId w:val="45"/>
        </w:numPr>
        <w:jc w:val="both"/>
        <w:rPr>
          <w:rFonts w:ascii="Open Sans" w:eastAsia="Calibri" w:hAnsi="Open Sans" w:cs="Open Sans"/>
        </w:rPr>
      </w:pPr>
      <w:r w:rsidRPr="00EF199A">
        <w:rPr>
          <w:rFonts w:ascii="Open Sans" w:eastAsia="Calibri" w:hAnsi="Open Sans" w:cs="Open Sans"/>
        </w:rPr>
        <w:t>v primeru težjih kršitev oz neposredne nevarnosti za življenje in zdravje delavcev na delovišču, so dolžne obvesti direktorja naročnika in izvajalca;</w:t>
      </w:r>
    </w:p>
    <w:p w14:paraId="45DBC404" w14:textId="77777777" w:rsidR="0028675A" w:rsidRPr="00EF199A" w:rsidRDefault="0028675A" w:rsidP="00E901F7">
      <w:pPr>
        <w:keepLines/>
        <w:widowControl w:val="0"/>
        <w:numPr>
          <w:ilvl w:val="0"/>
          <w:numId w:val="45"/>
        </w:numPr>
        <w:jc w:val="both"/>
        <w:rPr>
          <w:rFonts w:ascii="Open Sans" w:eastAsia="Calibri" w:hAnsi="Open Sans" w:cs="Open Sans"/>
        </w:rPr>
      </w:pPr>
      <w:r w:rsidRPr="00EF199A">
        <w:rPr>
          <w:rFonts w:ascii="Open Sans" w:eastAsia="Calibri" w:hAnsi="Open Sans" w:cs="Open Sans"/>
        </w:rPr>
        <w:t>proti podpisu seznanijo vsak svoje delavce  z varnostnimi ukrepi, ki so določeni z Uvedbo delavcev v delo na skupnem delovišču;</w:t>
      </w:r>
    </w:p>
    <w:p w14:paraId="1AFB9E87" w14:textId="77777777" w:rsidR="0028675A" w:rsidRPr="00EF199A" w:rsidRDefault="0028675A" w:rsidP="00E901F7">
      <w:pPr>
        <w:keepLines/>
        <w:widowControl w:val="0"/>
        <w:numPr>
          <w:ilvl w:val="0"/>
          <w:numId w:val="45"/>
        </w:numPr>
        <w:jc w:val="both"/>
        <w:rPr>
          <w:rFonts w:ascii="Open Sans" w:eastAsia="Calibri" w:hAnsi="Open Sans" w:cs="Open Sans"/>
        </w:rPr>
      </w:pPr>
      <w:r w:rsidRPr="00EF199A">
        <w:rPr>
          <w:rFonts w:ascii="Open Sans" w:eastAsia="Calibri" w:hAnsi="Open Sans" w:cs="Open Sans"/>
        </w:rPr>
        <w:t>vse opažene pomanjkljivosti so dolžni vpisovati v Knjigo ukrepov.</w:t>
      </w:r>
    </w:p>
    <w:p w14:paraId="41FD690D" w14:textId="77777777" w:rsidR="0028675A" w:rsidRPr="00EF199A" w:rsidRDefault="0028675A" w:rsidP="0028675A">
      <w:pPr>
        <w:keepLines/>
        <w:widowControl w:val="0"/>
        <w:ind w:left="705" w:hanging="705"/>
        <w:rPr>
          <w:rFonts w:ascii="Open Sans" w:eastAsia="Calibri" w:hAnsi="Open Sans" w:cs="Open Sans"/>
          <w:b/>
        </w:rPr>
      </w:pPr>
    </w:p>
    <w:p w14:paraId="31B3E08E" w14:textId="77777777" w:rsidR="0028675A" w:rsidRPr="00EF199A" w:rsidRDefault="0028675A" w:rsidP="0028675A">
      <w:pPr>
        <w:keepLines/>
        <w:widowControl w:val="0"/>
        <w:ind w:left="705" w:hanging="705"/>
        <w:jc w:val="both"/>
        <w:rPr>
          <w:rFonts w:ascii="Open Sans" w:eastAsia="Calibri" w:hAnsi="Open Sans" w:cs="Open Sans"/>
        </w:rPr>
      </w:pPr>
      <w:r w:rsidRPr="00EF199A">
        <w:rPr>
          <w:rFonts w:ascii="Open Sans" w:eastAsia="Calibri" w:hAnsi="Open Sans" w:cs="Open Sans"/>
          <w:b/>
        </w:rPr>
        <w:t>3.3. Določitev posebnih pristojnosti in odgovornosti odgovornih oseb</w:t>
      </w:r>
      <w:r w:rsidRPr="00EF199A">
        <w:rPr>
          <w:rFonts w:ascii="Open Sans" w:eastAsia="Calibri" w:hAnsi="Open Sans" w:cs="Open Sans"/>
        </w:rPr>
        <w:t>:</w:t>
      </w:r>
    </w:p>
    <w:p w14:paraId="5CBA7057" w14:textId="77777777" w:rsidR="0028675A" w:rsidRPr="00EF199A" w:rsidRDefault="0028675A" w:rsidP="0028675A">
      <w:pPr>
        <w:keepLines/>
        <w:widowControl w:val="0"/>
        <w:ind w:left="705" w:hanging="705"/>
        <w:jc w:val="both"/>
        <w:rPr>
          <w:rFonts w:ascii="Open Sans" w:eastAsia="Calibri" w:hAnsi="Open Sans" w:cs="Open Sans"/>
          <w:b/>
        </w:rPr>
      </w:pPr>
    </w:p>
    <w:p w14:paraId="7774A1C1" w14:textId="77777777" w:rsidR="0028675A" w:rsidRPr="00EF199A" w:rsidRDefault="0028675A" w:rsidP="0028675A">
      <w:pPr>
        <w:keepLines/>
        <w:widowControl w:val="0"/>
        <w:ind w:left="705" w:hanging="705"/>
        <w:jc w:val="both"/>
        <w:rPr>
          <w:rFonts w:ascii="Open Sans" w:eastAsia="Calibri" w:hAnsi="Open Sans" w:cs="Open Sans"/>
        </w:rPr>
      </w:pPr>
      <w:r w:rsidRPr="00EF199A">
        <w:rPr>
          <w:rFonts w:ascii="Open Sans" w:eastAsia="Calibri" w:hAnsi="Open Sans" w:cs="Open Sans"/>
          <w:b/>
        </w:rPr>
        <w:t xml:space="preserve">Skrbnik pogodbe </w:t>
      </w:r>
      <w:r w:rsidRPr="00EF199A">
        <w:rPr>
          <w:rFonts w:ascii="Open Sans" w:eastAsia="Calibri" w:hAnsi="Open Sans" w:cs="Open Sans"/>
        </w:rPr>
        <w:t>ima naslednje posebne naloge:</w:t>
      </w:r>
    </w:p>
    <w:p w14:paraId="506E5562" w14:textId="77777777" w:rsidR="0028675A" w:rsidRPr="00EF199A" w:rsidRDefault="0028675A" w:rsidP="0028675A">
      <w:pPr>
        <w:keepLines/>
        <w:widowControl w:val="0"/>
        <w:ind w:left="705" w:hanging="705"/>
        <w:jc w:val="both"/>
        <w:rPr>
          <w:rFonts w:ascii="Open Sans" w:eastAsia="Calibri" w:hAnsi="Open Sans" w:cs="Open Sans"/>
          <w:b/>
        </w:rPr>
      </w:pPr>
    </w:p>
    <w:p w14:paraId="33CE7C93" w14:textId="77777777" w:rsidR="0028675A" w:rsidRPr="00EF199A" w:rsidRDefault="0028675A" w:rsidP="00E901F7">
      <w:pPr>
        <w:keepLines/>
        <w:widowControl w:val="0"/>
        <w:numPr>
          <w:ilvl w:val="0"/>
          <w:numId w:val="46"/>
        </w:numPr>
        <w:jc w:val="both"/>
        <w:rPr>
          <w:rFonts w:ascii="Open Sans" w:eastAsia="Calibri" w:hAnsi="Open Sans" w:cs="Open Sans"/>
        </w:rPr>
      </w:pPr>
      <w:r w:rsidRPr="00EF199A">
        <w:rPr>
          <w:rFonts w:ascii="Open Sans" w:eastAsia="Calibri" w:hAnsi="Open Sans" w:cs="Open Sans"/>
        </w:rPr>
        <w:t>odgovoren je za sklic uvodnega sestanka in periodičnih sestankov ali sestankov v primeru težjih kršitev skupnih varnostnih ukrepov;</w:t>
      </w:r>
    </w:p>
    <w:p w14:paraId="455AA623" w14:textId="77777777" w:rsidR="0028675A" w:rsidRPr="00EF199A" w:rsidRDefault="0028675A" w:rsidP="00E901F7">
      <w:pPr>
        <w:keepLines/>
        <w:widowControl w:val="0"/>
        <w:numPr>
          <w:ilvl w:val="0"/>
          <w:numId w:val="46"/>
        </w:numPr>
        <w:jc w:val="both"/>
        <w:rPr>
          <w:rFonts w:ascii="Open Sans" w:eastAsia="Calibri" w:hAnsi="Open Sans" w:cs="Open Sans"/>
        </w:rPr>
      </w:pPr>
      <w:r w:rsidRPr="00EF199A">
        <w:rPr>
          <w:rFonts w:ascii="Open Sans" w:eastAsia="Calibri" w:hAnsi="Open Sans" w:cs="Open Sans"/>
        </w:rPr>
        <w:t>odgovoren je za usklajeno izvajanje ukrepov, določenih na podlagi tega sporazuma, z namenom, da ne pride do medsebojnega ogrožanja delavcev na skupnem delovišču;</w:t>
      </w:r>
    </w:p>
    <w:p w14:paraId="5B58433F" w14:textId="77777777" w:rsidR="0028675A" w:rsidRPr="00EF199A" w:rsidRDefault="0028675A" w:rsidP="00E901F7">
      <w:pPr>
        <w:keepLines/>
        <w:widowControl w:val="0"/>
        <w:numPr>
          <w:ilvl w:val="0"/>
          <w:numId w:val="46"/>
        </w:numPr>
        <w:jc w:val="both"/>
        <w:rPr>
          <w:rFonts w:ascii="Open Sans" w:eastAsia="Calibri" w:hAnsi="Open Sans" w:cs="Open Sans"/>
        </w:rPr>
      </w:pPr>
      <w:r w:rsidRPr="00EF199A">
        <w:rPr>
          <w:rFonts w:ascii="Open Sans" w:eastAsia="Calibri"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23C9E2A9" w14:textId="77777777" w:rsidR="0028675A" w:rsidRPr="00EF199A" w:rsidRDefault="0028675A" w:rsidP="00E901F7">
      <w:pPr>
        <w:keepLines/>
        <w:widowControl w:val="0"/>
        <w:numPr>
          <w:ilvl w:val="0"/>
          <w:numId w:val="46"/>
        </w:numPr>
        <w:jc w:val="both"/>
        <w:rPr>
          <w:rFonts w:ascii="Open Sans" w:eastAsia="Calibri" w:hAnsi="Open Sans" w:cs="Open Sans"/>
        </w:rPr>
      </w:pPr>
      <w:r w:rsidRPr="00EF199A">
        <w:rPr>
          <w:rFonts w:ascii="Open Sans" w:eastAsia="Calibri" w:hAnsi="Open Sans" w:cs="Open Sans"/>
        </w:rPr>
        <w:t>v primeru morebitnih potreb izvajalca po posebni delovni opremi in pripomočkih, zlasti pa za potrebe dvigovanja in prenosa bremen z mostnimi dvigali in dela na višini z gradbenimi odri, posreduje pri pristojnih službah.</w:t>
      </w:r>
    </w:p>
    <w:p w14:paraId="13093F12" w14:textId="77777777" w:rsidR="0028675A" w:rsidRPr="00EF199A" w:rsidRDefault="0028675A" w:rsidP="0028675A">
      <w:pPr>
        <w:keepLines/>
        <w:widowControl w:val="0"/>
        <w:jc w:val="both"/>
        <w:rPr>
          <w:rFonts w:ascii="Open Sans" w:eastAsia="Calibri" w:hAnsi="Open Sans" w:cs="Open Sans"/>
        </w:rPr>
      </w:pPr>
    </w:p>
    <w:p w14:paraId="64C54890" w14:textId="77777777" w:rsidR="0028675A" w:rsidRPr="00EF199A" w:rsidRDefault="0028675A" w:rsidP="0028675A">
      <w:pPr>
        <w:keepLines/>
        <w:widowControl w:val="0"/>
        <w:ind w:left="705" w:hanging="705"/>
        <w:jc w:val="both"/>
        <w:rPr>
          <w:rFonts w:ascii="Open Sans" w:eastAsia="Calibri" w:hAnsi="Open Sans" w:cs="Open Sans"/>
        </w:rPr>
      </w:pPr>
      <w:r w:rsidRPr="00EF199A">
        <w:rPr>
          <w:rFonts w:ascii="Open Sans" w:eastAsia="Calibri" w:hAnsi="Open Sans" w:cs="Open Sans"/>
          <w:b/>
        </w:rPr>
        <w:t>Vodja del – izvajalec</w:t>
      </w:r>
      <w:r w:rsidRPr="00EF199A">
        <w:rPr>
          <w:rFonts w:ascii="Open Sans" w:eastAsia="Calibri" w:hAnsi="Open Sans" w:cs="Open Sans"/>
        </w:rPr>
        <w:t xml:space="preserve"> ima naslednje posebne naloge:</w:t>
      </w:r>
    </w:p>
    <w:p w14:paraId="7F7DB0E6" w14:textId="77777777" w:rsidR="0028675A" w:rsidRPr="00EF199A" w:rsidRDefault="0028675A" w:rsidP="0028675A">
      <w:pPr>
        <w:keepLines/>
        <w:widowControl w:val="0"/>
        <w:ind w:left="705" w:hanging="705"/>
        <w:jc w:val="both"/>
        <w:rPr>
          <w:rFonts w:ascii="Open Sans" w:eastAsia="Calibri" w:hAnsi="Open Sans" w:cs="Open Sans"/>
          <w:b/>
        </w:rPr>
      </w:pPr>
    </w:p>
    <w:p w14:paraId="13F859AC" w14:textId="77777777" w:rsidR="0028675A" w:rsidRPr="00EF199A" w:rsidRDefault="0028675A" w:rsidP="00E901F7">
      <w:pPr>
        <w:keepLines/>
        <w:widowControl w:val="0"/>
        <w:numPr>
          <w:ilvl w:val="0"/>
          <w:numId w:val="47"/>
        </w:numPr>
        <w:jc w:val="both"/>
        <w:rPr>
          <w:rFonts w:ascii="Open Sans" w:eastAsia="Calibri" w:hAnsi="Open Sans" w:cs="Open Sans"/>
          <w:b/>
        </w:rPr>
      </w:pPr>
      <w:r w:rsidRPr="00EF199A">
        <w:rPr>
          <w:rFonts w:ascii="Open Sans" w:eastAsia="Calibri" w:hAnsi="Open Sans" w:cs="Open Sans"/>
        </w:rPr>
        <w:t xml:space="preserve">na uvodnem sestanku predloži skrbniku pogodbe na vpogled vso zahtevano dokumentacijo iz točke 3.3. tega sporazuma; </w:t>
      </w:r>
    </w:p>
    <w:p w14:paraId="3994E78A" w14:textId="77777777" w:rsidR="0028675A" w:rsidRPr="00EF199A" w:rsidRDefault="0028675A" w:rsidP="00E901F7">
      <w:pPr>
        <w:keepLines/>
        <w:widowControl w:val="0"/>
        <w:numPr>
          <w:ilvl w:val="0"/>
          <w:numId w:val="47"/>
        </w:numPr>
        <w:jc w:val="both"/>
        <w:rPr>
          <w:rFonts w:ascii="Open Sans" w:eastAsia="Calibri" w:hAnsi="Open Sans" w:cs="Open Sans"/>
          <w:b/>
        </w:rPr>
      </w:pPr>
      <w:r w:rsidRPr="00EF199A">
        <w:rPr>
          <w:rFonts w:ascii="Open Sans" w:eastAsia="Calibri" w:hAnsi="Open Sans" w:cs="Open Sans"/>
        </w:rPr>
        <w:t>druge odgovorne osebe je dolžan seznaniti tehnologijo/načina izvajanja del in z nevarnostmi, ki iz njih izvirajo;</w:t>
      </w:r>
    </w:p>
    <w:p w14:paraId="20835A9F" w14:textId="77777777" w:rsidR="0028675A" w:rsidRPr="00EF199A" w:rsidRDefault="0028675A" w:rsidP="00E901F7">
      <w:pPr>
        <w:keepLines/>
        <w:widowControl w:val="0"/>
        <w:numPr>
          <w:ilvl w:val="0"/>
          <w:numId w:val="47"/>
        </w:numPr>
        <w:jc w:val="both"/>
        <w:rPr>
          <w:rFonts w:ascii="Open Sans" w:eastAsia="Calibri" w:hAnsi="Open Sans" w:cs="Open Sans"/>
          <w:b/>
        </w:rPr>
      </w:pPr>
      <w:r w:rsidRPr="00EF199A">
        <w:rPr>
          <w:rFonts w:ascii="Open Sans" w:eastAsia="Calibri" w:hAnsi="Open Sans" w:cs="Open Sans"/>
        </w:rPr>
        <w:lastRenderedPageBreak/>
        <w:t>odgovarja za striktno spoštovanje določil internih predpisov naročnika, ki so v veljavi na območju dela in gibanja delavcev izvajalca, kot tudi ustnih opozoril odgovornih oseb naročnika;</w:t>
      </w:r>
    </w:p>
    <w:p w14:paraId="6A385628" w14:textId="77777777" w:rsidR="0028675A" w:rsidRPr="00EF199A" w:rsidRDefault="0028675A" w:rsidP="00E901F7">
      <w:pPr>
        <w:keepLines/>
        <w:widowControl w:val="0"/>
        <w:numPr>
          <w:ilvl w:val="0"/>
          <w:numId w:val="47"/>
        </w:numPr>
        <w:jc w:val="both"/>
        <w:rPr>
          <w:rFonts w:ascii="Open Sans" w:eastAsia="Calibri" w:hAnsi="Open Sans" w:cs="Open Sans"/>
          <w:b/>
        </w:rPr>
      </w:pPr>
      <w:r w:rsidRPr="00EF199A">
        <w:rPr>
          <w:rFonts w:ascii="Open Sans" w:eastAsia="Calibri"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0E4E38EA" w14:textId="6FAD4B0F" w:rsidR="0028675A" w:rsidRPr="005202C1" w:rsidRDefault="0028675A" w:rsidP="00E901F7">
      <w:pPr>
        <w:keepLines/>
        <w:widowControl w:val="0"/>
        <w:numPr>
          <w:ilvl w:val="0"/>
          <w:numId w:val="47"/>
        </w:numPr>
        <w:jc w:val="both"/>
        <w:rPr>
          <w:rFonts w:ascii="Open Sans" w:eastAsia="Calibri" w:hAnsi="Open Sans" w:cs="Open Sans"/>
          <w:b/>
        </w:rPr>
      </w:pPr>
      <w:r w:rsidRPr="00EF199A">
        <w:rPr>
          <w:rFonts w:ascii="Open Sans" w:eastAsia="Calibri" w:hAnsi="Open Sans" w:cs="Open Sans"/>
        </w:rPr>
        <w:t>v primeru kršitev določil tega sporazuma, s strani njegovih delavcev, je dolžan takoj zaustaviti dela, ter ukrepati zoper kršitelje.</w:t>
      </w:r>
    </w:p>
    <w:p w14:paraId="6625731C" w14:textId="77777777" w:rsidR="005202C1" w:rsidRPr="00EF199A" w:rsidRDefault="005202C1" w:rsidP="005202C1">
      <w:pPr>
        <w:keepLines/>
        <w:widowControl w:val="0"/>
        <w:ind w:left="720"/>
        <w:jc w:val="both"/>
        <w:rPr>
          <w:rFonts w:ascii="Open Sans" w:eastAsia="Calibri" w:hAnsi="Open Sans" w:cs="Open Sans"/>
          <w:b/>
        </w:rPr>
      </w:pPr>
    </w:p>
    <w:p w14:paraId="69EA3090" w14:textId="77777777" w:rsidR="0028675A" w:rsidRPr="00EF199A" w:rsidRDefault="0028675A" w:rsidP="0028675A">
      <w:pPr>
        <w:keepLines/>
        <w:widowControl w:val="0"/>
        <w:jc w:val="both"/>
        <w:rPr>
          <w:rFonts w:ascii="Open Sans" w:eastAsia="Calibri" w:hAnsi="Open Sans" w:cs="Open Sans"/>
        </w:rPr>
      </w:pPr>
      <w:r w:rsidRPr="00EF199A">
        <w:rPr>
          <w:rFonts w:ascii="Open Sans" w:eastAsia="Calibri" w:hAnsi="Open Sans" w:cs="Open Sans"/>
          <w:b/>
        </w:rPr>
        <w:t>Odgovorne osebe OE naročnika</w:t>
      </w:r>
      <w:r w:rsidRPr="00EF199A">
        <w:rPr>
          <w:rFonts w:ascii="Open Sans" w:eastAsia="Calibri" w:hAnsi="Open Sans" w:cs="Open Sans"/>
        </w:rPr>
        <w:t xml:space="preserve"> imajo naslednje posebne naloge:</w:t>
      </w:r>
    </w:p>
    <w:p w14:paraId="5855F00F" w14:textId="77777777" w:rsidR="0028675A" w:rsidRPr="00EF199A" w:rsidRDefault="0028675A" w:rsidP="0028675A">
      <w:pPr>
        <w:keepLines/>
        <w:widowControl w:val="0"/>
        <w:jc w:val="both"/>
        <w:rPr>
          <w:rFonts w:ascii="Open Sans" w:eastAsia="Calibri" w:hAnsi="Open Sans" w:cs="Open Sans"/>
        </w:rPr>
      </w:pPr>
    </w:p>
    <w:p w14:paraId="73E750EE" w14:textId="77777777" w:rsidR="0028675A" w:rsidRPr="00EF199A" w:rsidRDefault="0028675A" w:rsidP="00E901F7">
      <w:pPr>
        <w:keepLines/>
        <w:widowControl w:val="0"/>
        <w:numPr>
          <w:ilvl w:val="0"/>
          <w:numId w:val="48"/>
        </w:numPr>
        <w:jc w:val="both"/>
        <w:rPr>
          <w:rFonts w:ascii="Open Sans" w:eastAsia="Calibri" w:hAnsi="Open Sans" w:cs="Open Sans"/>
        </w:rPr>
      </w:pPr>
      <w:r w:rsidRPr="00EF199A">
        <w:rPr>
          <w:rFonts w:ascii="Open Sans" w:eastAsia="Calibri" w:hAnsi="Open Sans" w:cs="Open Sans"/>
        </w:rPr>
        <w:t>vodjo del izvajalca so dolžni seznaniti z delovnimi procesi v podjetju, ki potekajo na območju ali v neposredni bližini storitev po pogodbi oziroma delovišča;</w:t>
      </w:r>
    </w:p>
    <w:p w14:paraId="0C18A05E" w14:textId="77777777" w:rsidR="0028675A" w:rsidRPr="00EF199A" w:rsidRDefault="0028675A" w:rsidP="00E901F7">
      <w:pPr>
        <w:keepLines/>
        <w:widowControl w:val="0"/>
        <w:numPr>
          <w:ilvl w:val="0"/>
          <w:numId w:val="48"/>
        </w:numPr>
        <w:jc w:val="both"/>
        <w:rPr>
          <w:rFonts w:ascii="Open Sans" w:eastAsia="Calibri" w:hAnsi="Open Sans" w:cs="Open Sans"/>
        </w:rPr>
      </w:pPr>
      <w:r w:rsidRPr="00EF199A">
        <w:rPr>
          <w:rFonts w:ascii="Open Sans" w:eastAsia="Calibri" w:hAnsi="Open Sans" w:cs="Open Sans"/>
        </w:rPr>
        <w:t>poskrbijo, da so delavci OE, ki jih vodijo, seznanjeni z nevarnostmi in varnostnimi ukrepi, ki so določeni z Uvedbo delavcev v delo na skupnem delovišču.</w:t>
      </w:r>
    </w:p>
    <w:p w14:paraId="27CCEAD3" w14:textId="77777777" w:rsidR="0028675A" w:rsidRPr="00EF199A" w:rsidRDefault="0028675A" w:rsidP="0028675A">
      <w:pPr>
        <w:keepLines/>
        <w:widowControl w:val="0"/>
        <w:ind w:left="720"/>
        <w:contextualSpacing/>
        <w:jc w:val="both"/>
        <w:rPr>
          <w:rFonts w:ascii="Open Sans" w:eastAsia="Calibri" w:hAnsi="Open Sans" w:cs="Open Sans"/>
        </w:rPr>
      </w:pPr>
    </w:p>
    <w:p w14:paraId="7B596EB9" w14:textId="77777777" w:rsidR="0028675A" w:rsidRPr="00EF199A" w:rsidRDefault="0028675A" w:rsidP="0028675A">
      <w:pPr>
        <w:keepLines/>
        <w:widowControl w:val="0"/>
        <w:ind w:left="705" w:hanging="705"/>
        <w:jc w:val="both"/>
        <w:rPr>
          <w:rFonts w:ascii="Open Sans" w:eastAsia="Calibri" w:hAnsi="Open Sans" w:cs="Open Sans"/>
        </w:rPr>
      </w:pPr>
      <w:r w:rsidRPr="00EF199A">
        <w:rPr>
          <w:rFonts w:ascii="Open Sans" w:eastAsia="Calibri" w:hAnsi="Open Sans" w:cs="Open Sans"/>
          <w:b/>
        </w:rPr>
        <w:t>Strokovni delavci za VpD in PV</w:t>
      </w:r>
      <w:r w:rsidRPr="00EF199A">
        <w:rPr>
          <w:rFonts w:ascii="Open Sans" w:eastAsia="Calibri" w:hAnsi="Open Sans" w:cs="Open Sans"/>
        </w:rPr>
        <w:t xml:space="preserve"> imajo po tem sporazumu naslednje posebne naloge:</w:t>
      </w:r>
    </w:p>
    <w:p w14:paraId="30F9B9C0" w14:textId="77777777" w:rsidR="0028675A" w:rsidRPr="00EF199A" w:rsidRDefault="0028675A" w:rsidP="0028675A">
      <w:pPr>
        <w:keepLines/>
        <w:widowControl w:val="0"/>
        <w:jc w:val="both"/>
        <w:rPr>
          <w:rFonts w:ascii="Open Sans" w:eastAsia="Calibri" w:hAnsi="Open Sans" w:cs="Open Sans"/>
        </w:rPr>
      </w:pPr>
    </w:p>
    <w:p w14:paraId="7757CF0B" w14:textId="77777777" w:rsidR="0028675A" w:rsidRPr="00EF199A" w:rsidRDefault="0028675A" w:rsidP="00E901F7">
      <w:pPr>
        <w:keepLines/>
        <w:widowControl w:val="0"/>
        <w:numPr>
          <w:ilvl w:val="0"/>
          <w:numId w:val="49"/>
        </w:numPr>
        <w:jc w:val="both"/>
        <w:rPr>
          <w:rFonts w:ascii="Open Sans" w:eastAsia="Calibri" w:hAnsi="Open Sans" w:cs="Open Sans"/>
        </w:rPr>
      </w:pPr>
      <w:r w:rsidRPr="00EF199A">
        <w:rPr>
          <w:rFonts w:ascii="Open Sans" w:eastAsia="Calibri" w:hAnsi="Open Sans" w:cs="Open Sans"/>
        </w:rPr>
        <w:t>strokovni delavec naročnika je dolžan seznaniti vodjo del izvajalca z internimi predpisi iz varstva pri delu in požarnega varstva, ki so veljavni na območju skupnega delovišča;</w:t>
      </w:r>
    </w:p>
    <w:p w14:paraId="7EAEC018" w14:textId="77777777" w:rsidR="0028675A" w:rsidRPr="00EF199A" w:rsidRDefault="0028675A" w:rsidP="00E901F7">
      <w:pPr>
        <w:keepLines/>
        <w:widowControl w:val="0"/>
        <w:numPr>
          <w:ilvl w:val="0"/>
          <w:numId w:val="49"/>
        </w:numPr>
        <w:jc w:val="both"/>
        <w:rPr>
          <w:rFonts w:ascii="Open Sans" w:eastAsia="Calibri" w:hAnsi="Open Sans" w:cs="Open Sans"/>
        </w:rPr>
      </w:pPr>
      <w:r w:rsidRPr="00EF199A">
        <w:rPr>
          <w:rFonts w:ascii="Open Sans" w:eastAsia="Calibri" w:hAnsi="Open Sans" w:cs="Open Sans"/>
        </w:rPr>
        <w:t>dolžan je izvajati zakonsko določen notranji nadzor nad izvajanjem ukrepov iz varstva pri delu in požarnega varstva;</w:t>
      </w:r>
    </w:p>
    <w:p w14:paraId="110C5687" w14:textId="77777777" w:rsidR="0028675A" w:rsidRPr="00EF199A" w:rsidRDefault="0028675A" w:rsidP="00E901F7">
      <w:pPr>
        <w:keepLines/>
        <w:widowControl w:val="0"/>
        <w:numPr>
          <w:ilvl w:val="0"/>
          <w:numId w:val="49"/>
        </w:numPr>
        <w:jc w:val="both"/>
        <w:rPr>
          <w:rFonts w:ascii="Open Sans" w:eastAsia="Calibri" w:hAnsi="Open Sans" w:cs="Open Sans"/>
        </w:rPr>
      </w:pPr>
      <w:r w:rsidRPr="00EF199A">
        <w:rPr>
          <w:rFonts w:ascii="Open Sans" w:eastAsia="Calibri" w:hAnsi="Open Sans" w:cs="Open Sans"/>
        </w:rPr>
        <w:t>v primeru poškodbe pri delu njihovih delavcev so dolžni opraviti interno raziskavo in prijavo poškodbe v skladu z zakonom.</w:t>
      </w:r>
    </w:p>
    <w:p w14:paraId="21602B9F" w14:textId="77777777" w:rsidR="0028675A" w:rsidRPr="00EF199A" w:rsidRDefault="0028675A" w:rsidP="0028675A">
      <w:pPr>
        <w:keepLines/>
        <w:widowControl w:val="0"/>
        <w:ind w:left="705" w:hanging="705"/>
        <w:jc w:val="both"/>
        <w:rPr>
          <w:rFonts w:ascii="Open Sans" w:eastAsia="Calibri" w:hAnsi="Open Sans" w:cs="Open Sans"/>
          <w:b/>
        </w:rPr>
      </w:pPr>
    </w:p>
    <w:p w14:paraId="01763D8B" w14:textId="77777777" w:rsidR="0028675A" w:rsidRPr="00EF199A" w:rsidRDefault="0028675A" w:rsidP="0028675A">
      <w:pPr>
        <w:keepLines/>
        <w:widowControl w:val="0"/>
        <w:ind w:left="705" w:hanging="705"/>
        <w:jc w:val="both"/>
        <w:rPr>
          <w:rFonts w:ascii="Open Sans" w:eastAsia="Calibri" w:hAnsi="Open Sans" w:cs="Open Sans"/>
        </w:rPr>
      </w:pPr>
      <w:r w:rsidRPr="00EF199A">
        <w:rPr>
          <w:rFonts w:ascii="Open Sans" w:eastAsia="Calibri" w:hAnsi="Open Sans" w:cs="Open Sans"/>
          <w:b/>
        </w:rPr>
        <w:t xml:space="preserve">Odgovorna oseba za nadzor nad izvajanjem ravnanja z nevarnimi snovmi in odpadki ter izrednimi razmerami </w:t>
      </w:r>
      <w:r w:rsidRPr="00EF199A">
        <w:rPr>
          <w:rFonts w:ascii="Open Sans" w:eastAsia="Calibri" w:hAnsi="Open Sans" w:cs="Open Sans"/>
        </w:rPr>
        <w:t>ima naslednje posebne naloge:</w:t>
      </w:r>
    </w:p>
    <w:p w14:paraId="3023BB9D" w14:textId="77777777" w:rsidR="0028675A" w:rsidRPr="00EF199A" w:rsidRDefault="0028675A" w:rsidP="0028675A">
      <w:pPr>
        <w:keepLines/>
        <w:widowControl w:val="0"/>
        <w:ind w:left="705" w:hanging="705"/>
        <w:jc w:val="both"/>
        <w:rPr>
          <w:rFonts w:ascii="Open Sans" w:eastAsia="Calibri" w:hAnsi="Open Sans" w:cs="Open Sans"/>
        </w:rPr>
      </w:pPr>
    </w:p>
    <w:p w14:paraId="65E13FC4" w14:textId="77777777" w:rsidR="0028675A" w:rsidRPr="00EF199A" w:rsidRDefault="0028675A" w:rsidP="00E901F7">
      <w:pPr>
        <w:keepLines/>
        <w:widowControl w:val="0"/>
        <w:numPr>
          <w:ilvl w:val="0"/>
          <w:numId w:val="50"/>
        </w:numPr>
        <w:jc w:val="both"/>
        <w:rPr>
          <w:rFonts w:ascii="Open Sans" w:eastAsia="Calibri" w:hAnsi="Open Sans" w:cs="Open Sans"/>
        </w:rPr>
      </w:pPr>
      <w:r w:rsidRPr="00EF199A">
        <w:rPr>
          <w:rFonts w:ascii="Open Sans" w:eastAsia="Calibri" w:hAnsi="Open Sans" w:cs="Open Sans"/>
        </w:rPr>
        <w:t>seznanitev delavcev izvajalca z zahtevami sistema ravnanja z okoljem;</w:t>
      </w:r>
    </w:p>
    <w:p w14:paraId="0D581D5B" w14:textId="77777777" w:rsidR="0028675A" w:rsidRPr="00EF199A" w:rsidRDefault="0028675A" w:rsidP="00E901F7">
      <w:pPr>
        <w:keepLines/>
        <w:widowControl w:val="0"/>
        <w:numPr>
          <w:ilvl w:val="0"/>
          <w:numId w:val="50"/>
        </w:numPr>
        <w:jc w:val="both"/>
        <w:rPr>
          <w:rFonts w:ascii="Open Sans" w:eastAsia="Calibri" w:hAnsi="Open Sans" w:cs="Open Sans"/>
        </w:rPr>
      </w:pPr>
      <w:r w:rsidRPr="00EF199A">
        <w:rPr>
          <w:rFonts w:ascii="Open Sans" w:eastAsia="Calibri" w:hAnsi="Open Sans" w:cs="Open Sans"/>
        </w:rPr>
        <w:t>nadzor nad izvajanjem ravnanja z nevarnimi snovmi in odpadki ter izrednimi razmerami na skupnem delovišču.</w:t>
      </w:r>
    </w:p>
    <w:p w14:paraId="086AF172" w14:textId="77777777" w:rsidR="0028675A" w:rsidRPr="00EF199A" w:rsidRDefault="0028675A" w:rsidP="0028675A">
      <w:pPr>
        <w:keepLines/>
        <w:widowControl w:val="0"/>
        <w:jc w:val="both"/>
        <w:rPr>
          <w:rFonts w:ascii="Open Sans" w:eastAsia="Calibri" w:hAnsi="Open Sans" w:cs="Open Sans"/>
        </w:rPr>
      </w:pPr>
    </w:p>
    <w:p w14:paraId="09BD5D89" w14:textId="77777777" w:rsidR="0028675A" w:rsidRPr="00EF199A" w:rsidRDefault="0028675A" w:rsidP="004022DC">
      <w:pPr>
        <w:keepLines/>
        <w:widowControl w:val="0"/>
        <w:tabs>
          <w:tab w:val="left" w:pos="709"/>
        </w:tabs>
        <w:spacing w:line="276" w:lineRule="auto"/>
        <w:ind w:right="45"/>
        <w:jc w:val="both"/>
        <w:rPr>
          <w:rFonts w:ascii="Open Sans" w:hAnsi="Open Sans" w:cs="Open Sans"/>
          <w:b/>
          <w:bCs/>
        </w:rPr>
      </w:pPr>
      <w:r w:rsidRPr="00EF199A">
        <w:rPr>
          <w:rFonts w:ascii="Open Sans" w:eastAsia="Calibri" w:hAnsi="Open Sans" w:cs="Open Sans"/>
          <w:b/>
          <w:lang w:eastAsia="en-US"/>
        </w:rPr>
        <w:t>4.</w:t>
      </w:r>
      <w:r w:rsidRPr="00EF199A">
        <w:rPr>
          <w:rFonts w:ascii="Open Sans" w:eastAsia="Calibri" w:hAnsi="Open Sans" w:cs="Open Sans"/>
          <w:lang w:eastAsia="en-US"/>
        </w:rPr>
        <w:t xml:space="preserve"> </w:t>
      </w:r>
      <w:r w:rsidRPr="00EF199A">
        <w:rPr>
          <w:rFonts w:ascii="Open Sans" w:eastAsia="Calibri" w:hAnsi="Open Sans" w:cs="Open Sans"/>
          <w:lang w:eastAsia="en-US"/>
        </w:rPr>
        <w:tab/>
      </w:r>
      <w:r w:rsidRPr="00EF199A">
        <w:rPr>
          <w:rFonts w:ascii="Open Sans" w:eastAsia="Calibri" w:hAnsi="Open Sans" w:cs="Open Sans"/>
          <w:b/>
          <w:lang w:eastAsia="en-US"/>
        </w:rPr>
        <w:t>KONČNE DOLOČBE</w:t>
      </w:r>
      <w:r w:rsidRPr="00EF199A">
        <w:rPr>
          <w:rFonts w:ascii="Open Sans" w:hAnsi="Open Sans" w:cs="Open Sans"/>
          <w:b/>
          <w:bCs/>
        </w:rPr>
        <w:t xml:space="preserve"> </w:t>
      </w:r>
    </w:p>
    <w:p w14:paraId="40BA104F" w14:textId="77777777" w:rsidR="0028675A" w:rsidRPr="00EF199A" w:rsidRDefault="0028675A" w:rsidP="004022DC">
      <w:pPr>
        <w:keepLines/>
        <w:widowControl w:val="0"/>
        <w:tabs>
          <w:tab w:val="left" w:pos="709"/>
        </w:tabs>
        <w:ind w:left="705" w:right="45" w:hanging="705"/>
        <w:jc w:val="both"/>
        <w:rPr>
          <w:rFonts w:ascii="Open Sans" w:eastAsia="Calibri" w:hAnsi="Open Sans" w:cs="Open Sans"/>
          <w:lang w:eastAsia="en-US"/>
        </w:rPr>
      </w:pPr>
      <w:r w:rsidRPr="00EF199A">
        <w:rPr>
          <w:rFonts w:ascii="Open Sans" w:eastAsia="Calibri" w:hAnsi="Open Sans" w:cs="Open Sans"/>
          <w:b/>
          <w:lang w:eastAsia="en-US"/>
        </w:rPr>
        <w:t xml:space="preserve">4.1.  </w:t>
      </w:r>
      <w:r w:rsidRPr="00EF199A">
        <w:rPr>
          <w:rFonts w:ascii="Open Sans" w:eastAsia="Calibri" w:hAnsi="Open Sans" w:cs="Open Sans"/>
          <w:b/>
          <w:lang w:eastAsia="en-US"/>
        </w:rPr>
        <w:tab/>
      </w:r>
      <w:r w:rsidRPr="00EF199A">
        <w:rPr>
          <w:rFonts w:ascii="Open Sans" w:eastAsia="Calibri" w:hAnsi="Open Sans" w:cs="Open Sans"/>
          <w:lang w:eastAsia="en-US"/>
        </w:rPr>
        <w:t xml:space="preserve">Izvajalec se strinja in soglaša, da prevzema sleherno odgovornost za posledice, ki bi nastale zaradi kršitve oz. kršitev sporazuma vključno z odgovornostjo za vso nastalo materialno škodo. </w:t>
      </w:r>
    </w:p>
    <w:p w14:paraId="3D1081BD" w14:textId="77777777" w:rsidR="0028675A" w:rsidRPr="00EF199A" w:rsidRDefault="0028675A" w:rsidP="004022DC">
      <w:pPr>
        <w:keepLines/>
        <w:widowControl w:val="0"/>
        <w:tabs>
          <w:tab w:val="left" w:pos="709"/>
        </w:tabs>
        <w:ind w:left="705" w:right="45" w:hanging="705"/>
        <w:jc w:val="both"/>
        <w:rPr>
          <w:rFonts w:ascii="Open Sans" w:eastAsia="Calibri" w:hAnsi="Open Sans" w:cs="Open Sans"/>
          <w:lang w:eastAsia="en-US"/>
        </w:rPr>
      </w:pPr>
      <w:r w:rsidRPr="00EF199A">
        <w:rPr>
          <w:rFonts w:ascii="Open Sans" w:eastAsia="Calibri" w:hAnsi="Open Sans" w:cs="Open Sans"/>
          <w:b/>
          <w:lang w:eastAsia="en-US"/>
        </w:rPr>
        <w:t>4.2.</w:t>
      </w:r>
      <w:r w:rsidRPr="00EF199A">
        <w:rPr>
          <w:rFonts w:ascii="Open Sans" w:eastAsia="Calibri" w:hAnsi="Open Sans" w:cs="Open Sans"/>
          <w:b/>
          <w:lang w:eastAsia="en-US"/>
        </w:rPr>
        <w:tab/>
      </w:r>
      <w:r w:rsidRPr="00EF199A">
        <w:rPr>
          <w:rFonts w:ascii="Open Sans" w:eastAsia="Calibri" w:hAnsi="Open Sans" w:cs="Open Sans"/>
          <w:lang w:eastAsia="en-US"/>
        </w:rPr>
        <w:t>Določila sporazuma veljajo tudi za morebitnega izvajalčevega podizvajalca oz. podizvajalce in izvajalec je dolžan zagotavljati, da bo sporazum spoštoval tudi njegov/-i podizvajalec oz. podizvajalci, za katere odgovarja kot za samega sebe.</w:t>
      </w:r>
    </w:p>
    <w:p w14:paraId="3D4DFDBC" w14:textId="77777777" w:rsidR="0028675A" w:rsidRPr="00EF199A" w:rsidRDefault="0028675A" w:rsidP="004022DC">
      <w:pPr>
        <w:keepLines/>
        <w:widowControl w:val="0"/>
        <w:tabs>
          <w:tab w:val="left" w:pos="709"/>
        </w:tabs>
        <w:ind w:left="705" w:right="45" w:hanging="705"/>
        <w:jc w:val="both"/>
        <w:rPr>
          <w:rFonts w:ascii="Open Sans" w:hAnsi="Open Sans" w:cs="Open Sans"/>
        </w:rPr>
      </w:pPr>
      <w:r w:rsidRPr="00EF199A">
        <w:rPr>
          <w:rFonts w:ascii="Open Sans" w:eastAsia="Calibri" w:hAnsi="Open Sans" w:cs="Open Sans"/>
          <w:b/>
          <w:lang w:eastAsia="en-US"/>
        </w:rPr>
        <w:t xml:space="preserve">4.3.    </w:t>
      </w:r>
      <w:r w:rsidRPr="00EF199A">
        <w:rPr>
          <w:rFonts w:ascii="Open Sans" w:eastAsia="Calibri" w:hAnsi="Open Sans" w:cs="Open Sans"/>
          <w:lang w:eastAsia="en-US"/>
        </w:rPr>
        <w:t>Ta sporazum začne veljati in se uporabljati z dnem podpisa vseh podpisnikov. Sporazum je sestavni del pogodbe o izvedbi storitev. Sestavljen je v dveh (2)</w:t>
      </w:r>
      <w:r w:rsidRPr="00EF199A">
        <w:rPr>
          <w:rFonts w:ascii="Open Sans" w:hAnsi="Open Sans" w:cs="Open Sans"/>
        </w:rPr>
        <w:t xml:space="preserve"> enakih izvodih, od katerih prejme vsaka stranka po 1 (en) izvod.</w:t>
      </w:r>
    </w:p>
    <w:p w14:paraId="740BF979" w14:textId="4ADC6B06" w:rsidR="0028675A" w:rsidRDefault="0028675A" w:rsidP="0028675A">
      <w:pPr>
        <w:keepLines/>
        <w:widowControl w:val="0"/>
        <w:tabs>
          <w:tab w:val="left" w:pos="709"/>
        </w:tabs>
        <w:ind w:left="705" w:right="45" w:hanging="705"/>
        <w:jc w:val="both"/>
        <w:rPr>
          <w:rFonts w:ascii="Open Sans" w:hAnsi="Open Sans" w:cs="Open Sans"/>
        </w:rPr>
      </w:pPr>
    </w:p>
    <w:p w14:paraId="6D7BB91E" w14:textId="2273ED04" w:rsidR="0019454F" w:rsidRPr="0019454F" w:rsidRDefault="0019454F" w:rsidP="0019454F">
      <w:pPr>
        <w:keepLines/>
        <w:widowControl w:val="0"/>
        <w:ind w:left="720"/>
        <w:jc w:val="both"/>
        <w:rPr>
          <w:rFonts w:ascii="Open Sans" w:hAnsi="Open Sans" w:cs="Open Sans"/>
        </w:rPr>
      </w:pPr>
      <w:r w:rsidRPr="0019454F">
        <w:rPr>
          <w:rFonts w:ascii="Open Sans" w:hAnsi="Open Sans" w:cs="Open Sans"/>
        </w:rPr>
        <w:t>_____________, dne ___________</w:t>
      </w:r>
      <w:r w:rsidRPr="0019454F">
        <w:rPr>
          <w:rFonts w:ascii="Open Sans" w:hAnsi="Open Sans" w:cs="Open Sans"/>
        </w:rPr>
        <w:tab/>
      </w:r>
      <w:r w:rsidRPr="0019454F">
        <w:rPr>
          <w:rFonts w:ascii="Open Sans" w:hAnsi="Open Sans" w:cs="Open Sans"/>
        </w:rPr>
        <w:tab/>
        <w:t xml:space="preserve">  </w:t>
      </w:r>
      <w:r>
        <w:rPr>
          <w:rFonts w:ascii="Open Sans" w:hAnsi="Open Sans" w:cs="Open Sans"/>
        </w:rPr>
        <w:tab/>
      </w:r>
      <w:r>
        <w:rPr>
          <w:rFonts w:ascii="Open Sans" w:hAnsi="Open Sans" w:cs="Open Sans"/>
        </w:rPr>
        <w:tab/>
        <w:t xml:space="preserve">   </w:t>
      </w:r>
      <w:r w:rsidRPr="0019454F">
        <w:rPr>
          <w:rFonts w:ascii="Open Sans" w:hAnsi="Open Sans" w:cs="Open Sans"/>
        </w:rPr>
        <w:t>Ljubljana, dne ________________</w:t>
      </w:r>
    </w:p>
    <w:p w14:paraId="3E79A1AB" w14:textId="77777777" w:rsidR="0019454F" w:rsidRPr="0019454F" w:rsidRDefault="0019454F" w:rsidP="0019454F">
      <w:pPr>
        <w:keepLines/>
        <w:widowControl w:val="0"/>
        <w:ind w:left="720"/>
        <w:jc w:val="both"/>
        <w:rPr>
          <w:rFonts w:ascii="Open Sans" w:hAnsi="Open Sans" w:cs="Open Sans"/>
        </w:rPr>
      </w:pPr>
    </w:p>
    <w:p w14:paraId="5B3BFB01" w14:textId="3B851BAD" w:rsidR="0019454F" w:rsidRDefault="0019454F" w:rsidP="0019454F">
      <w:pPr>
        <w:keepLines/>
        <w:widowControl w:val="0"/>
        <w:ind w:left="720"/>
        <w:jc w:val="both"/>
        <w:rPr>
          <w:rFonts w:ascii="Open Sans" w:hAnsi="Open Sans" w:cs="Open Sans"/>
          <w:bCs/>
        </w:rPr>
      </w:pPr>
      <w:r w:rsidRPr="0019454F">
        <w:rPr>
          <w:rFonts w:ascii="Open Sans" w:hAnsi="Open Sans" w:cs="Open Sans"/>
          <w:bCs/>
        </w:rPr>
        <w:t>IZVAJALEC:</w:t>
      </w:r>
      <w:r w:rsidRPr="0019454F">
        <w:rPr>
          <w:rFonts w:ascii="Open Sans" w:hAnsi="Open Sans" w:cs="Open Sans"/>
          <w:bCs/>
        </w:rPr>
        <w:tab/>
      </w:r>
      <w:r w:rsidRPr="0019454F">
        <w:rPr>
          <w:rFonts w:ascii="Open Sans" w:hAnsi="Open Sans" w:cs="Open Sans"/>
          <w:bCs/>
        </w:rPr>
        <w:tab/>
        <w:t xml:space="preserve">  </w:t>
      </w:r>
      <w:r w:rsidRPr="0019454F">
        <w:rPr>
          <w:rFonts w:ascii="Open Sans" w:hAnsi="Open Sans" w:cs="Open Sans"/>
          <w:bCs/>
        </w:rPr>
        <w:tab/>
        <w:t xml:space="preserve">    </w:t>
      </w:r>
      <w:r>
        <w:rPr>
          <w:rFonts w:ascii="Open Sans" w:hAnsi="Open Sans" w:cs="Open Sans"/>
          <w:bCs/>
        </w:rPr>
        <w:tab/>
      </w:r>
      <w:r>
        <w:rPr>
          <w:rFonts w:ascii="Open Sans" w:hAnsi="Open Sans" w:cs="Open Sans"/>
          <w:bCs/>
        </w:rPr>
        <w:tab/>
      </w:r>
      <w:r>
        <w:rPr>
          <w:rFonts w:ascii="Open Sans" w:hAnsi="Open Sans" w:cs="Open Sans"/>
          <w:bCs/>
        </w:rPr>
        <w:tab/>
        <w:t xml:space="preserve">    </w:t>
      </w:r>
      <w:r w:rsidRPr="0019454F">
        <w:rPr>
          <w:rFonts w:ascii="Open Sans" w:hAnsi="Open Sans" w:cs="Open Sans"/>
          <w:bCs/>
        </w:rPr>
        <w:t>NAROČNIK:</w:t>
      </w:r>
    </w:p>
    <w:tbl>
      <w:tblPr>
        <w:tblW w:w="9889" w:type="dxa"/>
        <w:tblLayout w:type="fixed"/>
        <w:tblLook w:val="0000" w:firstRow="0" w:lastRow="0" w:firstColumn="0" w:lastColumn="0" w:noHBand="0" w:noVBand="0"/>
      </w:tblPr>
      <w:tblGrid>
        <w:gridCol w:w="5070"/>
        <w:gridCol w:w="4819"/>
      </w:tblGrid>
      <w:tr w:rsidR="0019454F" w:rsidRPr="0019454F" w14:paraId="0C535577" w14:textId="77777777" w:rsidTr="003D2D13">
        <w:tc>
          <w:tcPr>
            <w:tcW w:w="5070" w:type="dxa"/>
          </w:tcPr>
          <w:p w14:paraId="2719460F" w14:textId="4866171D" w:rsidR="0019454F" w:rsidRPr="0019454F" w:rsidRDefault="0019454F" w:rsidP="0019454F">
            <w:pPr>
              <w:keepLines/>
              <w:widowControl w:val="0"/>
              <w:ind w:left="720"/>
              <w:jc w:val="both"/>
              <w:rPr>
                <w:rFonts w:ascii="Open Sans" w:hAnsi="Open Sans" w:cs="Open Sans"/>
              </w:rPr>
            </w:pPr>
            <w:r>
              <w:rPr>
                <w:rFonts w:ascii="Open Sans" w:hAnsi="Open Sans" w:cs="Open Sans"/>
                <w:bCs/>
              </w:rPr>
              <w:tab/>
            </w:r>
            <w:r>
              <w:rPr>
                <w:rFonts w:ascii="Open Sans" w:hAnsi="Open Sans" w:cs="Open Sans"/>
                <w:bCs/>
              </w:rPr>
              <w:tab/>
            </w:r>
            <w:r>
              <w:rPr>
                <w:rFonts w:ascii="Open Sans" w:hAnsi="Open Sans" w:cs="Open Sans"/>
                <w:bCs/>
              </w:rPr>
              <w:tab/>
            </w:r>
            <w:r>
              <w:rPr>
                <w:rFonts w:ascii="Open Sans" w:hAnsi="Open Sans" w:cs="Open Sans"/>
                <w:bCs/>
              </w:rPr>
              <w:tab/>
            </w:r>
            <w:r>
              <w:rPr>
                <w:rFonts w:ascii="Open Sans" w:hAnsi="Open Sans" w:cs="Open Sans"/>
                <w:bCs/>
              </w:rPr>
              <w:tab/>
            </w:r>
            <w:r>
              <w:rPr>
                <w:rFonts w:ascii="Open Sans" w:hAnsi="Open Sans" w:cs="Open Sans"/>
                <w:bCs/>
              </w:rPr>
              <w:tab/>
            </w:r>
            <w:r>
              <w:rPr>
                <w:rFonts w:ascii="Open Sans" w:hAnsi="Open Sans" w:cs="Open Sans"/>
                <w:bCs/>
              </w:rPr>
              <w:tab/>
            </w:r>
          </w:p>
        </w:tc>
        <w:tc>
          <w:tcPr>
            <w:tcW w:w="4819" w:type="dxa"/>
          </w:tcPr>
          <w:p w14:paraId="0FA1681F" w14:textId="77777777" w:rsidR="0019454F" w:rsidRPr="0019454F" w:rsidRDefault="0019454F" w:rsidP="0019454F">
            <w:pPr>
              <w:keepLines/>
              <w:widowControl w:val="0"/>
              <w:ind w:left="709"/>
              <w:jc w:val="both"/>
              <w:rPr>
                <w:rFonts w:ascii="Open Sans" w:hAnsi="Open Sans" w:cs="Open Sans"/>
              </w:rPr>
            </w:pPr>
            <w:r w:rsidRPr="0019454F">
              <w:rPr>
                <w:rFonts w:ascii="Open Sans" w:hAnsi="Open Sans" w:cs="Open Sans"/>
              </w:rPr>
              <w:t xml:space="preserve"> JAVNO PODJETJE ENERGETIKA </w:t>
            </w:r>
          </w:p>
          <w:p w14:paraId="6BC25320" w14:textId="77777777" w:rsidR="0019454F" w:rsidRDefault="0019454F" w:rsidP="0019454F">
            <w:pPr>
              <w:keepLines/>
              <w:widowControl w:val="0"/>
              <w:ind w:left="709"/>
              <w:jc w:val="both"/>
              <w:rPr>
                <w:rFonts w:ascii="Open Sans" w:hAnsi="Open Sans" w:cs="Open Sans"/>
              </w:rPr>
            </w:pPr>
            <w:r w:rsidRPr="0019454F">
              <w:rPr>
                <w:rFonts w:ascii="Open Sans" w:hAnsi="Open Sans" w:cs="Open Sans"/>
              </w:rPr>
              <w:t xml:space="preserve"> LJUBLJANA d.o.o.</w:t>
            </w:r>
          </w:p>
          <w:p w14:paraId="3E24295B" w14:textId="00AF9A62" w:rsidR="004022DC" w:rsidRPr="0019454F" w:rsidRDefault="004022DC" w:rsidP="0019454F">
            <w:pPr>
              <w:keepLines/>
              <w:widowControl w:val="0"/>
              <w:ind w:left="709"/>
              <w:jc w:val="both"/>
              <w:rPr>
                <w:rFonts w:ascii="Open Sans" w:hAnsi="Open Sans" w:cs="Open Sans"/>
              </w:rPr>
            </w:pPr>
          </w:p>
        </w:tc>
      </w:tr>
    </w:tbl>
    <w:p w14:paraId="7D988550" w14:textId="42D8925E" w:rsidR="0028675A" w:rsidRDefault="0019454F" w:rsidP="0028675A">
      <w:pPr>
        <w:keepLines/>
        <w:widowControl w:val="0"/>
        <w:ind w:left="720"/>
        <w:jc w:val="both"/>
        <w:rPr>
          <w:rFonts w:ascii="Open Sans" w:hAnsi="Open Sans" w:cs="Open Sans"/>
        </w:rPr>
      </w:pP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t xml:space="preserve">      Samo Lozej</w:t>
      </w:r>
    </w:p>
    <w:p w14:paraId="0973F8A4" w14:textId="72DAC9AE" w:rsidR="0019454F" w:rsidRDefault="0019454F" w:rsidP="0028675A">
      <w:pPr>
        <w:keepLines/>
        <w:widowControl w:val="0"/>
        <w:ind w:left="720"/>
        <w:jc w:val="both"/>
        <w:rPr>
          <w:rFonts w:ascii="Open Sans" w:hAnsi="Open Sans" w:cs="Open Sans"/>
        </w:rPr>
      </w:pP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t xml:space="preserve">         </w:t>
      </w:r>
      <w:r w:rsidR="001D10CC">
        <w:rPr>
          <w:rFonts w:ascii="Open Sans" w:hAnsi="Open Sans" w:cs="Open Sans"/>
        </w:rPr>
        <w:t>D</w:t>
      </w:r>
      <w:r>
        <w:rPr>
          <w:rFonts w:ascii="Open Sans" w:hAnsi="Open Sans" w:cs="Open Sans"/>
        </w:rPr>
        <w:t>irektor</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474BF6" w:rsidRPr="00474BF6" w14:paraId="5B019753" w14:textId="77777777" w:rsidTr="00605EDD">
        <w:trPr>
          <w:trHeight w:val="603"/>
        </w:trPr>
        <w:tc>
          <w:tcPr>
            <w:tcW w:w="8075" w:type="dxa"/>
            <w:tcBorders>
              <w:top w:val="single" w:sz="4" w:space="0" w:color="auto"/>
              <w:bottom w:val="single" w:sz="4" w:space="0" w:color="auto"/>
            </w:tcBorders>
          </w:tcPr>
          <w:p w14:paraId="0CB5C980" w14:textId="31981EBD" w:rsidR="00474BF6" w:rsidRPr="00474BF6" w:rsidRDefault="00474BF6" w:rsidP="00474BF6">
            <w:pPr>
              <w:keepLines/>
              <w:widowControl w:val="0"/>
              <w:jc w:val="both"/>
              <w:rPr>
                <w:rFonts w:ascii="Open Sans" w:hAnsi="Open Sans" w:cs="Open Sans"/>
                <w:b/>
                <w:i/>
              </w:rPr>
            </w:pPr>
            <w:r w:rsidRPr="00474BF6">
              <w:rPr>
                <w:rFonts w:ascii="Open Sans" w:hAnsi="Open Sans" w:cs="Open Sans"/>
              </w:rPr>
              <w:lastRenderedPageBreak/>
              <w:br w:type="page"/>
            </w:r>
            <w:r w:rsidRPr="00474BF6">
              <w:rPr>
                <w:rFonts w:ascii="Open Sans" w:hAnsi="Open Sans" w:cs="Open Sans"/>
              </w:rPr>
              <w:br w:type="page"/>
              <w:t>VZOREC</w:t>
            </w:r>
            <w:r w:rsidRPr="00474BF6">
              <w:rPr>
                <w:rFonts w:ascii="Open Sans" w:hAnsi="Open Sans" w:cs="Open Sans"/>
                <w:bCs/>
              </w:rPr>
              <w:t xml:space="preserve"> FINANČNEGA ZAVAROVANJA ZA ZAVAROVANJE DOBRE IZVEDBE POGODBENIH OBVEZNOSTI </w:t>
            </w:r>
            <w:r w:rsidRPr="00474BF6">
              <w:rPr>
                <w:rFonts w:ascii="Open Sans" w:hAnsi="Open Sans" w:cs="Open Sans"/>
              </w:rPr>
              <w:t xml:space="preserve">– </w:t>
            </w:r>
            <w:r w:rsidRPr="00474BF6">
              <w:rPr>
                <w:rFonts w:ascii="Open Sans" w:hAnsi="Open Sans" w:cs="Open Sans"/>
                <w:color w:val="FF0000"/>
              </w:rPr>
              <w:t xml:space="preserve">ni potrebno prilagati k ponudbi </w:t>
            </w:r>
          </w:p>
        </w:tc>
        <w:tc>
          <w:tcPr>
            <w:tcW w:w="1276" w:type="dxa"/>
            <w:tcBorders>
              <w:top w:val="single" w:sz="4" w:space="0" w:color="auto"/>
              <w:bottom w:val="single" w:sz="4" w:space="0" w:color="auto"/>
            </w:tcBorders>
          </w:tcPr>
          <w:p w14:paraId="34FFF909" w14:textId="30420CAC" w:rsidR="00474BF6" w:rsidRPr="00474BF6" w:rsidRDefault="00474BF6" w:rsidP="00474BF6">
            <w:pPr>
              <w:keepLines/>
              <w:widowControl w:val="0"/>
              <w:jc w:val="both"/>
              <w:rPr>
                <w:rFonts w:ascii="Open Sans" w:hAnsi="Open Sans" w:cs="Open Sans"/>
              </w:rPr>
            </w:pPr>
            <w:r w:rsidRPr="00474BF6">
              <w:rPr>
                <w:rFonts w:ascii="Open Sans" w:hAnsi="Open Sans" w:cs="Open Sans"/>
                <w:b/>
                <w:i/>
              </w:rPr>
              <w:t>Priloga</w:t>
            </w:r>
            <w:r w:rsidRPr="00474BF6">
              <w:rPr>
                <w:rFonts w:ascii="Open Sans" w:hAnsi="Open Sans" w:cs="Open Sans"/>
                <w:b/>
              </w:rPr>
              <w:t xml:space="preserve"> 10</w:t>
            </w:r>
          </w:p>
        </w:tc>
      </w:tr>
    </w:tbl>
    <w:p w14:paraId="17C3F43E" w14:textId="68AF97D3" w:rsidR="00474BF6" w:rsidRDefault="00474BF6" w:rsidP="001D10CC">
      <w:pPr>
        <w:keepLines/>
        <w:widowControl w:val="0"/>
        <w:jc w:val="both"/>
        <w:rPr>
          <w:rFonts w:ascii="Open Sans" w:hAnsi="Open Sans" w:cs="Open Sans"/>
        </w:rPr>
      </w:pPr>
    </w:p>
    <w:p w14:paraId="336055D1" w14:textId="11C8F670" w:rsidR="00F571BF" w:rsidRDefault="00F571BF" w:rsidP="001D10CC">
      <w:pPr>
        <w:keepLines/>
        <w:widowControl w:val="0"/>
        <w:jc w:val="both"/>
        <w:rPr>
          <w:rFonts w:ascii="Open Sans" w:hAnsi="Open Sans" w:cs="Open Sans"/>
        </w:rPr>
      </w:pPr>
    </w:p>
    <w:p w14:paraId="65A2F369" w14:textId="77777777" w:rsidR="00F571BF" w:rsidRPr="00474BF6" w:rsidRDefault="00F571BF" w:rsidP="001D10CC">
      <w:pPr>
        <w:keepLines/>
        <w:widowControl w:val="0"/>
        <w:jc w:val="both"/>
        <w:rPr>
          <w:rFonts w:ascii="Open Sans" w:hAnsi="Open Sans" w:cs="Open Sans"/>
        </w:rPr>
      </w:pPr>
    </w:p>
    <w:p w14:paraId="14113EFA" w14:textId="18FDB7FC" w:rsidR="001D10CC" w:rsidRPr="001D10CC" w:rsidRDefault="001D10CC" w:rsidP="001D10CC">
      <w:pPr>
        <w:keepLines/>
        <w:widowControl w:val="0"/>
        <w:jc w:val="both"/>
        <w:rPr>
          <w:rFonts w:ascii="Open Sans" w:hAnsi="Open Sans" w:cs="Open Sans"/>
        </w:rPr>
      </w:pPr>
      <w:r w:rsidRPr="001D10CC">
        <w:rPr>
          <w:rFonts w:ascii="Open Sans" w:hAnsi="Open Sans" w:cs="Open Sans"/>
        </w:rPr>
        <w:t>__________________</w:t>
      </w:r>
      <w:r w:rsidR="005C660D">
        <w:rPr>
          <w:rFonts w:ascii="Open Sans" w:hAnsi="Open Sans" w:cs="Open Sans"/>
        </w:rPr>
        <w:t>___________</w:t>
      </w:r>
      <w:r w:rsidRPr="001D10CC">
        <w:rPr>
          <w:rFonts w:ascii="Open Sans" w:hAnsi="Open Sans" w:cs="Open Sans"/>
        </w:rPr>
        <w:t>_____</w:t>
      </w:r>
      <w:r w:rsidRPr="001D10CC">
        <w:rPr>
          <w:rFonts w:ascii="Open Sans" w:hAnsi="Open Sans" w:cs="Open Sans"/>
        </w:rPr>
        <w:tab/>
      </w:r>
      <w:r w:rsidRPr="001D10CC">
        <w:rPr>
          <w:rFonts w:ascii="Open Sans" w:hAnsi="Open Sans" w:cs="Open Sans"/>
        </w:rPr>
        <w:tab/>
      </w:r>
      <w:r w:rsidRPr="001D10CC">
        <w:rPr>
          <w:rFonts w:ascii="Open Sans" w:hAnsi="Open Sans" w:cs="Open Sans"/>
        </w:rPr>
        <w:tab/>
      </w:r>
      <w:r w:rsidRPr="001D10CC">
        <w:rPr>
          <w:rFonts w:ascii="Open Sans" w:hAnsi="Open Sans" w:cs="Open Sans"/>
        </w:rPr>
        <w:tab/>
      </w:r>
      <w:r w:rsidRPr="001D10CC">
        <w:rPr>
          <w:rFonts w:ascii="Open Sans" w:hAnsi="Open Sans" w:cs="Open Sans"/>
        </w:rPr>
        <w:tab/>
      </w:r>
    </w:p>
    <w:p w14:paraId="74A9A607"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(kraj in datum)</w:t>
      </w:r>
    </w:p>
    <w:p w14:paraId="1FCA3F02" w14:textId="77777777" w:rsidR="00F571BF" w:rsidRDefault="00F571BF" w:rsidP="001D10CC">
      <w:pPr>
        <w:keepLines/>
        <w:widowControl w:val="0"/>
        <w:jc w:val="both"/>
        <w:rPr>
          <w:rFonts w:ascii="Open Sans" w:hAnsi="Open Sans" w:cs="Open Sans"/>
        </w:rPr>
      </w:pPr>
    </w:p>
    <w:p w14:paraId="240AD457" w14:textId="77777777" w:rsidR="00F571BF" w:rsidRDefault="00F571BF" w:rsidP="001D10CC">
      <w:pPr>
        <w:keepLines/>
        <w:widowControl w:val="0"/>
        <w:jc w:val="both"/>
        <w:rPr>
          <w:rFonts w:ascii="Open Sans" w:hAnsi="Open Sans" w:cs="Open Sans"/>
        </w:rPr>
      </w:pPr>
    </w:p>
    <w:p w14:paraId="2B535700" w14:textId="2CDFE2C1" w:rsidR="001D10CC" w:rsidRPr="001D10CC" w:rsidRDefault="001D10CC" w:rsidP="001D10CC">
      <w:pPr>
        <w:keepLines/>
        <w:widowControl w:val="0"/>
        <w:jc w:val="both"/>
        <w:rPr>
          <w:rFonts w:ascii="Open Sans" w:hAnsi="Open Sans" w:cs="Open Sans"/>
        </w:rPr>
      </w:pPr>
      <w:r w:rsidRPr="001D10CC">
        <w:rPr>
          <w:rFonts w:ascii="Open Sans" w:hAnsi="Open Sans" w:cs="Open Sans"/>
        </w:rPr>
        <w:t>____________________________________________________________________________________________</w:t>
      </w:r>
    </w:p>
    <w:p w14:paraId="373D699A"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(izdajatelj menice za dobro izvedbo pogodbenih obveznosti)</w:t>
      </w:r>
    </w:p>
    <w:p w14:paraId="4A09012D" w14:textId="4E80D95B" w:rsidR="001D10CC" w:rsidRDefault="001D10CC" w:rsidP="001D10CC">
      <w:pPr>
        <w:keepLines/>
        <w:widowControl w:val="0"/>
        <w:jc w:val="both"/>
        <w:rPr>
          <w:rFonts w:ascii="Open Sans" w:hAnsi="Open Sans" w:cs="Open Sans"/>
        </w:rPr>
      </w:pPr>
    </w:p>
    <w:p w14:paraId="401F6A66" w14:textId="77777777" w:rsidR="00F571BF" w:rsidRPr="001D10CC" w:rsidRDefault="00F571BF" w:rsidP="001D10CC">
      <w:pPr>
        <w:keepLines/>
        <w:widowControl w:val="0"/>
        <w:jc w:val="both"/>
        <w:rPr>
          <w:rFonts w:ascii="Open Sans" w:hAnsi="Open Sans" w:cs="Open Sans"/>
        </w:rPr>
      </w:pPr>
    </w:p>
    <w:p w14:paraId="567EF915" w14:textId="77777777" w:rsidR="001D10CC" w:rsidRPr="001D10CC" w:rsidRDefault="001D10CC" w:rsidP="001D10CC">
      <w:pPr>
        <w:keepLines/>
        <w:widowControl w:val="0"/>
        <w:jc w:val="both"/>
        <w:rPr>
          <w:rFonts w:ascii="Open Sans" w:hAnsi="Open Sans" w:cs="Open Sans"/>
          <w:b/>
        </w:rPr>
      </w:pPr>
      <w:r w:rsidRPr="001D10CC">
        <w:rPr>
          <w:rFonts w:ascii="Open Sans" w:hAnsi="Open Sans" w:cs="Open Sans"/>
          <w:b/>
        </w:rPr>
        <w:t>MENIČNA IZJAVA ZA DOBRO IZVEDBO POGODBENIH OBVEZNOSTI</w:t>
      </w:r>
    </w:p>
    <w:p w14:paraId="60267D62" w14:textId="77777777" w:rsidR="001D10CC" w:rsidRPr="001D10CC" w:rsidRDefault="001D10CC" w:rsidP="001D10CC">
      <w:pPr>
        <w:keepLines/>
        <w:widowControl w:val="0"/>
        <w:jc w:val="both"/>
        <w:rPr>
          <w:rFonts w:ascii="Open Sans" w:hAnsi="Open Sans" w:cs="Open Sans"/>
        </w:rPr>
      </w:pPr>
    </w:p>
    <w:p w14:paraId="3FA501E0"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V skladu s pogodbo št. _____________ z dne _________ za ______________________________ _______________________________________________________________ (predmet pogodbe), sklenjeno med naročnikom JAVNO PODJETJE ENERGETIKA LJUBLJANA d.o.o., Verovškova ulica 62, 1000 Ljubljana (upravičenec) in __________________________________________ _________________________________________ (naziv in naslov izvajalca), je izvajalec dolžan izvesti ___________________________________________________ _____________________________________________________ (predmet pogodbe) v skupni pogodbeni vrednosti _____________________ EUR brez DDV.</w:t>
      </w:r>
    </w:p>
    <w:p w14:paraId="3845D015" w14:textId="77777777" w:rsidR="001D10CC" w:rsidRPr="001D10CC" w:rsidRDefault="001D10CC" w:rsidP="001D10CC">
      <w:pPr>
        <w:keepLines/>
        <w:widowControl w:val="0"/>
        <w:jc w:val="both"/>
        <w:rPr>
          <w:rFonts w:ascii="Open Sans" w:hAnsi="Open Sans" w:cs="Open Sans"/>
        </w:rPr>
      </w:pPr>
    </w:p>
    <w:p w14:paraId="694C8A12"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Kot garancijo za dobro izvedbo pogodbenih obveznosti po zgoraj omenjeni pogodbi, mi kot izvajalec izdajamo eno bianko menico s pooblastilom za njeno izpolnitev in unovčitev, na kateri je/so podpisana/ne pooblaščena/ne oseba/e za zastopanje:</w:t>
      </w:r>
    </w:p>
    <w:p w14:paraId="3859C994"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______________________________________________________________________________</w:t>
      </w:r>
    </w:p>
    <w:p w14:paraId="679701F6"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(Ime in priimek)</w:t>
      </w:r>
      <w:r w:rsidRPr="001D10CC">
        <w:rPr>
          <w:rFonts w:ascii="Open Sans" w:hAnsi="Open Sans" w:cs="Open Sans"/>
        </w:rPr>
        <w:tab/>
        <w:t>(Funkcija zastopnika)</w:t>
      </w:r>
      <w:r w:rsidRPr="001D10CC">
        <w:rPr>
          <w:rFonts w:ascii="Open Sans" w:hAnsi="Open Sans" w:cs="Open Sans"/>
        </w:rPr>
        <w:tab/>
        <w:t>(Podpis)</w:t>
      </w:r>
    </w:p>
    <w:p w14:paraId="27333A59"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______________________________________________________________________________</w:t>
      </w:r>
    </w:p>
    <w:p w14:paraId="73522519"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(Ime in priimek)</w:t>
      </w:r>
      <w:r w:rsidRPr="001D10CC">
        <w:rPr>
          <w:rFonts w:ascii="Open Sans" w:hAnsi="Open Sans" w:cs="Open Sans"/>
        </w:rPr>
        <w:tab/>
        <w:t>(Funkcija zastopnika)</w:t>
      </w:r>
      <w:r w:rsidRPr="001D10CC">
        <w:rPr>
          <w:rFonts w:ascii="Open Sans" w:hAnsi="Open Sans" w:cs="Open Sans"/>
        </w:rPr>
        <w:tab/>
        <w:t>(Podpis)</w:t>
      </w:r>
    </w:p>
    <w:p w14:paraId="316615D6" w14:textId="77777777" w:rsidR="001D10CC" w:rsidRPr="001D10CC" w:rsidRDefault="001D10CC" w:rsidP="001D10CC">
      <w:pPr>
        <w:keepLines/>
        <w:widowControl w:val="0"/>
        <w:jc w:val="both"/>
        <w:rPr>
          <w:rFonts w:ascii="Open Sans" w:hAnsi="Open Sans" w:cs="Open Sans"/>
        </w:rPr>
      </w:pPr>
    </w:p>
    <w:p w14:paraId="34607FFF"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Pooblaščamo JAVNO PODJETJE ENERGETIKA LJUBLJANA d.o.o., da v primeru, če mi kot izvajalec ne bomo izpolnili pogodbenih obveznosti v dogovorjeni kvaliteti, količini in rokih, opredeljenih v zgoraj citirani pogodbi, da:</w:t>
      </w:r>
    </w:p>
    <w:p w14:paraId="751B1786" w14:textId="77777777" w:rsidR="001D10CC" w:rsidRPr="001D10CC" w:rsidRDefault="001D10CC" w:rsidP="001D10CC">
      <w:pPr>
        <w:keepLines/>
        <w:widowControl w:val="0"/>
        <w:numPr>
          <w:ilvl w:val="0"/>
          <w:numId w:val="67"/>
        </w:numPr>
        <w:ind w:left="0" w:firstLine="0"/>
        <w:jc w:val="both"/>
        <w:rPr>
          <w:rFonts w:ascii="Open Sans" w:hAnsi="Open Sans" w:cs="Open Sans"/>
        </w:rPr>
      </w:pPr>
      <w:r w:rsidRPr="001D10CC">
        <w:rPr>
          <w:rFonts w:ascii="Open Sans" w:hAnsi="Open Sans" w:cs="Open Sans"/>
        </w:rPr>
        <w:t>izpolni bianko menico do vrednosti ___________ EUR,</w:t>
      </w:r>
    </w:p>
    <w:p w14:paraId="2B62713B" w14:textId="77777777" w:rsidR="001D10CC" w:rsidRPr="001D10CC" w:rsidRDefault="001D10CC" w:rsidP="001D10CC">
      <w:pPr>
        <w:keepLines/>
        <w:widowControl w:val="0"/>
        <w:numPr>
          <w:ilvl w:val="0"/>
          <w:numId w:val="67"/>
        </w:numPr>
        <w:ind w:left="0" w:firstLine="0"/>
        <w:jc w:val="both"/>
        <w:rPr>
          <w:rFonts w:ascii="Open Sans" w:hAnsi="Open Sans" w:cs="Open Sans"/>
        </w:rPr>
      </w:pPr>
      <w:r w:rsidRPr="001D10CC">
        <w:rPr>
          <w:rFonts w:ascii="Open Sans" w:hAnsi="Open Sans" w:cs="Open Sans"/>
        </w:rPr>
        <w:t>da izpolni vse druge sestavne dele menice, ki niso izpolnjeni,</w:t>
      </w:r>
    </w:p>
    <w:p w14:paraId="7A9EC084" w14:textId="77777777" w:rsidR="001D10CC" w:rsidRPr="001D10CC" w:rsidRDefault="001D10CC" w:rsidP="001D10CC">
      <w:pPr>
        <w:keepLines/>
        <w:widowControl w:val="0"/>
        <w:numPr>
          <w:ilvl w:val="0"/>
          <w:numId w:val="67"/>
        </w:numPr>
        <w:ind w:left="0" w:firstLine="0"/>
        <w:jc w:val="both"/>
        <w:rPr>
          <w:rFonts w:ascii="Open Sans" w:hAnsi="Open Sans" w:cs="Open Sans"/>
        </w:rPr>
      </w:pPr>
      <w:r w:rsidRPr="001D10CC">
        <w:rPr>
          <w:rFonts w:ascii="Open Sans" w:hAnsi="Open Sans" w:cs="Open Sans"/>
        </w:rPr>
        <w:t>da po potrebi zapiše na menici tudi katerokoli menično klavzulo, ki sicer ni bistvena menična sestavina.</w:t>
      </w:r>
    </w:p>
    <w:p w14:paraId="374C9139" w14:textId="77777777" w:rsidR="001D10CC" w:rsidRPr="001D10CC" w:rsidRDefault="001D10CC" w:rsidP="001D10CC">
      <w:pPr>
        <w:keepLines/>
        <w:widowControl w:val="0"/>
        <w:jc w:val="both"/>
        <w:rPr>
          <w:rFonts w:ascii="Open Sans" w:hAnsi="Open Sans" w:cs="Open Sans"/>
        </w:rPr>
      </w:pPr>
    </w:p>
    <w:p w14:paraId="0F6C088F" w14:textId="77777777" w:rsidR="001D10CC" w:rsidRPr="001D10CC" w:rsidRDefault="001D10CC" w:rsidP="001D10CC">
      <w:pPr>
        <w:keepLines/>
        <w:widowControl w:val="0"/>
        <w:jc w:val="both"/>
        <w:rPr>
          <w:rFonts w:ascii="Open Sans" w:hAnsi="Open Sans" w:cs="Open Sans"/>
          <w:b/>
        </w:rPr>
      </w:pPr>
      <w:r w:rsidRPr="001D10CC">
        <w:rPr>
          <w:rFonts w:ascii="Open Sans" w:hAnsi="Open Sans" w:cs="Open Sans"/>
          <w:b/>
        </w:rPr>
        <w:t>V primeru spremembe upnika predmetnih terjatev, veljajo določbe tega pooblastila tudi v korist novih upnikov.</w:t>
      </w:r>
    </w:p>
    <w:p w14:paraId="3E91090D" w14:textId="77777777" w:rsidR="001D10CC" w:rsidRPr="001D10CC" w:rsidRDefault="001D10CC" w:rsidP="001D10CC">
      <w:pPr>
        <w:keepLines/>
        <w:widowControl w:val="0"/>
        <w:jc w:val="both"/>
        <w:rPr>
          <w:rFonts w:ascii="Open Sans" w:hAnsi="Open Sans" w:cs="Open Sans"/>
          <w:b/>
        </w:rPr>
      </w:pPr>
    </w:p>
    <w:p w14:paraId="5D150CEA" w14:textId="77777777" w:rsidR="001D10CC" w:rsidRPr="001D10CC" w:rsidRDefault="001D10CC" w:rsidP="001D10CC">
      <w:pPr>
        <w:keepLines/>
        <w:widowControl w:val="0"/>
        <w:jc w:val="both"/>
        <w:rPr>
          <w:rFonts w:ascii="Open Sans" w:hAnsi="Open Sans" w:cs="Open Sans"/>
          <w:b/>
        </w:rPr>
      </w:pPr>
      <w:r w:rsidRPr="001D10CC">
        <w:rPr>
          <w:rFonts w:ascii="Open Sans" w:hAnsi="Open Sans" w:cs="Open Sans"/>
          <w:b/>
        </w:rPr>
        <w:t>Pooblaščamo JAVNO PODJETJE ENERGETIKA LJUBLJANA d.o.o., da menico po potrebi domicilira pri katerikoli banki, pri kateri imamo odprt račun.</w:t>
      </w:r>
    </w:p>
    <w:p w14:paraId="0B9D5B02" w14:textId="77777777" w:rsidR="001D10CC" w:rsidRPr="001D10CC" w:rsidRDefault="001D10CC" w:rsidP="001D10CC">
      <w:pPr>
        <w:keepLines/>
        <w:widowControl w:val="0"/>
        <w:jc w:val="both"/>
        <w:rPr>
          <w:rFonts w:ascii="Open Sans" w:hAnsi="Open Sans" w:cs="Open Sans"/>
        </w:rPr>
      </w:pPr>
    </w:p>
    <w:p w14:paraId="2EB901B7"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S to menično izjavo pooblaščamo _______________________________ (navedba banke), da v breme našega transakcijskega računa št. _____________________ unovči predloženo menico najkasneje do ___________.</w:t>
      </w:r>
    </w:p>
    <w:p w14:paraId="0A83A6D8" w14:textId="77777777" w:rsidR="001D10CC" w:rsidRPr="001D10CC" w:rsidRDefault="001D10CC" w:rsidP="001D10CC">
      <w:pPr>
        <w:keepLines/>
        <w:widowControl w:val="0"/>
        <w:jc w:val="both"/>
        <w:rPr>
          <w:rFonts w:ascii="Open Sans" w:hAnsi="Open Sans" w:cs="Open Sans"/>
        </w:rPr>
      </w:pPr>
    </w:p>
    <w:p w14:paraId="77A46C61"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Pooblaščamo tudi katerokoli banko, pri kateri bi imeli odprt račun, da v breme našega transakcijskega računa unovči predloženo menico.</w:t>
      </w:r>
    </w:p>
    <w:p w14:paraId="79DEC31D" w14:textId="77777777" w:rsidR="001D10CC" w:rsidRPr="001D10CC" w:rsidRDefault="001D10CC" w:rsidP="001D10CC">
      <w:pPr>
        <w:keepLines/>
        <w:widowControl w:val="0"/>
        <w:jc w:val="both"/>
        <w:rPr>
          <w:rFonts w:ascii="Open Sans" w:hAnsi="Open Sans" w:cs="Open Sans"/>
        </w:rPr>
      </w:pPr>
    </w:p>
    <w:p w14:paraId="71F035BB" w14:textId="6BCC9202" w:rsidR="001D10CC" w:rsidRDefault="001D10CC" w:rsidP="001D10CC">
      <w:pPr>
        <w:keepLines/>
        <w:widowControl w:val="0"/>
        <w:jc w:val="both"/>
        <w:rPr>
          <w:rFonts w:ascii="Open Sans" w:hAnsi="Open Sans" w:cs="Open Sans"/>
        </w:rPr>
      </w:pPr>
      <w:r w:rsidRPr="001D10CC">
        <w:rPr>
          <w:rFonts w:ascii="Open Sans" w:hAnsi="Open Sans" w:cs="Open Sans"/>
        </w:rPr>
        <w:lastRenderedPageBreak/>
        <w:t>S podpisom tega pooblastila soglašamo, da ENERGETIKA LJUBLJANA d.o.o., opravi poizvedbe o številkah transakcijskih računov pri katerikoli banki, finančni organizaciji ali upravljavcu baz podatkov o računih.</w:t>
      </w:r>
    </w:p>
    <w:p w14:paraId="280DD104" w14:textId="77777777" w:rsidR="00F571BF" w:rsidRPr="001D10CC" w:rsidRDefault="00F571BF" w:rsidP="001D10CC">
      <w:pPr>
        <w:keepLines/>
        <w:widowControl w:val="0"/>
        <w:jc w:val="both"/>
        <w:rPr>
          <w:rFonts w:ascii="Open Sans" w:hAnsi="Open Sans" w:cs="Open Sans"/>
        </w:rPr>
      </w:pPr>
    </w:p>
    <w:p w14:paraId="274A2D10" w14:textId="77777777" w:rsidR="001D10CC" w:rsidRPr="001D10CC" w:rsidRDefault="001D10CC" w:rsidP="001D10CC">
      <w:pPr>
        <w:keepLines/>
        <w:widowControl w:val="0"/>
        <w:jc w:val="both"/>
        <w:rPr>
          <w:rFonts w:ascii="Open Sans" w:hAnsi="Open Sans" w:cs="Open Sans"/>
        </w:rPr>
      </w:pPr>
      <w:r w:rsidRPr="001D10CC">
        <w:rPr>
          <w:rFonts w:ascii="Open Sans" w:hAnsi="Open Sans" w:cs="Open Sans"/>
        </w:rPr>
        <w:t>Zavezujemo se, da tega pooblastila ne bomo preklicali.</w:t>
      </w:r>
    </w:p>
    <w:p w14:paraId="63AF8877" w14:textId="351856B4" w:rsidR="001D10CC" w:rsidRDefault="001D10CC" w:rsidP="001D10CC">
      <w:pPr>
        <w:keepLines/>
        <w:widowControl w:val="0"/>
        <w:jc w:val="both"/>
        <w:rPr>
          <w:rFonts w:ascii="Open Sans" w:hAnsi="Open Sans" w:cs="Open Sans"/>
        </w:rPr>
      </w:pPr>
    </w:p>
    <w:p w14:paraId="01C30AFA" w14:textId="3288D0E8" w:rsidR="00F571BF" w:rsidRDefault="00F571BF" w:rsidP="001D10CC">
      <w:pPr>
        <w:keepLines/>
        <w:widowControl w:val="0"/>
        <w:jc w:val="both"/>
        <w:rPr>
          <w:rFonts w:ascii="Open Sans" w:hAnsi="Open Sans" w:cs="Open Sans"/>
        </w:rPr>
      </w:pPr>
    </w:p>
    <w:p w14:paraId="45C31954" w14:textId="77777777" w:rsidR="00F571BF" w:rsidRPr="001D10CC" w:rsidRDefault="00F571BF" w:rsidP="001D10CC">
      <w:pPr>
        <w:keepLines/>
        <w:widowControl w:val="0"/>
        <w:jc w:val="both"/>
        <w:rPr>
          <w:rFonts w:ascii="Open Sans" w:hAnsi="Open Sans" w:cs="Open Sans"/>
        </w:rPr>
      </w:pPr>
    </w:p>
    <w:p w14:paraId="5A965A9C" w14:textId="18C5BC62" w:rsidR="001D10CC" w:rsidRPr="001D10CC" w:rsidRDefault="001D10CC" w:rsidP="001D10CC">
      <w:pPr>
        <w:keepLines/>
        <w:widowControl w:val="0"/>
        <w:jc w:val="both"/>
        <w:rPr>
          <w:rFonts w:ascii="Open Sans" w:hAnsi="Open Sans" w:cs="Open Sans"/>
        </w:rPr>
      </w:pPr>
      <w:r w:rsidRPr="001D10CC">
        <w:rPr>
          <w:rFonts w:ascii="Open Sans" w:hAnsi="Open Sans" w:cs="Open Sans"/>
        </w:rPr>
        <w:t>Priloga: 1 bianko menica</w:t>
      </w:r>
      <w:r w:rsidRPr="001D10CC">
        <w:rPr>
          <w:rFonts w:ascii="Open Sans" w:hAnsi="Open Sans" w:cs="Open Sans"/>
        </w:rPr>
        <w:tab/>
      </w:r>
      <w:r w:rsidRPr="00474BF6">
        <w:rPr>
          <w:rFonts w:ascii="Open Sans" w:hAnsi="Open Sans" w:cs="Open Sans"/>
        </w:rPr>
        <w:tab/>
      </w:r>
      <w:r w:rsidRPr="00474BF6">
        <w:rPr>
          <w:rFonts w:ascii="Open Sans" w:hAnsi="Open Sans" w:cs="Open Sans"/>
        </w:rPr>
        <w:tab/>
      </w:r>
      <w:r w:rsidRPr="00474BF6">
        <w:rPr>
          <w:rFonts w:ascii="Open Sans" w:hAnsi="Open Sans" w:cs="Open Sans"/>
        </w:rPr>
        <w:tab/>
      </w:r>
      <w:r w:rsidRPr="00474BF6">
        <w:rPr>
          <w:rFonts w:ascii="Open Sans" w:hAnsi="Open Sans" w:cs="Open Sans"/>
        </w:rPr>
        <w:tab/>
      </w:r>
      <w:r w:rsidRPr="00474BF6">
        <w:rPr>
          <w:rFonts w:ascii="Open Sans" w:hAnsi="Open Sans" w:cs="Open Sans"/>
        </w:rPr>
        <w:tab/>
      </w:r>
      <w:r w:rsidRPr="001D10CC">
        <w:rPr>
          <w:rFonts w:ascii="Open Sans" w:hAnsi="Open Sans" w:cs="Open Sans"/>
        </w:rPr>
        <w:t>Izdajatelj menice:</w:t>
      </w:r>
    </w:p>
    <w:p w14:paraId="64541B3F" w14:textId="4B0CCF22" w:rsidR="001D10CC" w:rsidRDefault="001D10CC" w:rsidP="0028675A">
      <w:pPr>
        <w:keepLines/>
        <w:widowControl w:val="0"/>
        <w:ind w:left="720"/>
        <w:jc w:val="both"/>
        <w:rPr>
          <w:rFonts w:ascii="Open Sans" w:hAnsi="Open Sans" w:cs="Open Sans"/>
        </w:rPr>
      </w:pPr>
      <w:r w:rsidRPr="00474BF6">
        <w:rPr>
          <w:rFonts w:ascii="Open Sans" w:hAnsi="Open Sans" w:cs="Open Sans"/>
        </w:rPr>
        <w:tab/>
      </w:r>
      <w:r w:rsidRPr="00474BF6">
        <w:rPr>
          <w:rFonts w:ascii="Open Sans" w:hAnsi="Open Sans" w:cs="Open Sans"/>
        </w:rPr>
        <w:tab/>
      </w:r>
      <w:r w:rsidRPr="00474BF6">
        <w:rPr>
          <w:rFonts w:ascii="Open Sans" w:hAnsi="Open Sans" w:cs="Open Sans"/>
        </w:rPr>
        <w:tab/>
      </w:r>
      <w:r w:rsidRPr="00474BF6">
        <w:rPr>
          <w:rFonts w:ascii="Open Sans" w:hAnsi="Open Sans" w:cs="Open Sans"/>
        </w:rPr>
        <w:tab/>
      </w:r>
      <w:r w:rsidRPr="00474BF6">
        <w:rPr>
          <w:rFonts w:ascii="Open Sans" w:hAnsi="Open Sans" w:cs="Open Sans"/>
        </w:rPr>
        <w:tab/>
      </w:r>
      <w:r w:rsidRPr="00474BF6">
        <w:rPr>
          <w:rFonts w:ascii="Open Sans" w:hAnsi="Open Sans" w:cs="Open Sans"/>
        </w:rPr>
        <w:tab/>
      </w:r>
      <w:r w:rsidRPr="00474BF6">
        <w:rPr>
          <w:rFonts w:ascii="Open Sans" w:hAnsi="Open Sans" w:cs="Open Sans"/>
        </w:rPr>
        <w:tab/>
      </w:r>
      <w:r w:rsidRPr="00474BF6">
        <w:rPr>
          <w:rFonts w:ascii="Open Sans" w:hAnsi="Open Sans" w:cs="Open Sans"/>
        </w:rPr>
        <w:tab/>
      </w:r>
      <w:r w:rsidR="00F571BF">
        <w:rPr>
          <w:rFonts w:ascii="Open Sans" w:hAnsi="Open Sans" w:cs="Open Sans"/>
        </w:rPr>
        <w:t xml:space="preserve">    </w:t>
      </w:r>
      <w:r w:rsidRPr="00474BF6">
        <w:rPr>
          <w:rFonts w:ascii="Open Sans" w:hAnsi="Open Sans" w:cs="Open Sans"/>
        </w:rPr>
        <w:t>(žig in podpisi)</w:t>
      </w:r>
    </w:p>
    <w:p w14:paraId="4615D0A5" w14:textId="77777777" w:rsidR="001D10CC" w:rsidRPr="005B5E08" w:rsidRDefault="001D10CC" w:rsidP="0028675A">
      <w:pPr>
        <w:keepLines/>
        <w:widowControl w:val="0"/>
        <w:ind w:left="720"/>
        <w:jc w:val="both"/>
        <w:rPr>
          <w:rFonts w:ascii="Open Sans" w:hAnsi="Open Sans" w:cs="Open Sans"/>
        </w:rPr>
      </w:pPr>
    </w:p>
    <w:sectPr w:rsidR="001D10CC" w:rsidRPr="005B5E08" w:rsidSect="001E4D63">
      <w:headerReference w:type="default" r:id="rId23"/>
      <w:footerReference w:type="default" r:id="rId24"/>
      <w:headerReference w:type="first" r:id="rId25"/>
      <w:footerReference w:type="first" r:id="rId26"/>
      <w:pgSz w:w="11906" w:h="16838"/>
      <w:pgMar w:top="1134" w:right="1134" w:bottom="1134" w:left="1418" w:header="0" w:footer="2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4E692" w14:textId="77777777" w:rsidR="00916EBC" w:rsidRDefault="00916EBC">
      <w:r>
        <w:separator/>
      </w:r>
    </w:p>
  </w:endnote>
  <w:endnote w:type="continuationSeparator" w:id="0">
    <w:p w14:paraId="3BDE2AA1" w14:textId="77777777" w:rsidR="00916EBC" w:rsidRDefault="0091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99B4" w14:textId="77777777" w:rsidR="00E5079D" w:rsidRDefault="00E5079D" w:rsidP="00293D05">
    <w:pPr>
      <w:pStyle w:val="Noga"/>
      <w:ind w:right="360"/>
      <w:rPr>
        <w:rFonts w:ascii="Tahoma" w:hAnsi="Tahoma" w:cs="Tahoma"/>
        <w:sz w:val="16"/>
        <w:szCs w:val="16"/>
      </w:rPr>
    </w:pPr>
  </w:p>
  <w:p w14:paraId="56BE9137" w14:textId="77777777" w:rsidR="00E5079D" w:rsidRPr="006B7D21" w:rsidRDefault="00E5079D" w:rsidP="00293D05">
    <w:pPr>
      <w:pStyle w:val="Noga"/>
      <w:jc w:val="right"/>
      <w:rPr>
        <w:rStyle w:val="tevilkastrani"/>
        <w:rFonts w:ascii="Tahoma" w:hAnsi="Tahoma" w:cs="Tahoma"/>
        <w:sz w:val="16"/>
        <w:szCs w:val="16"/>
      </w:rPr>
    </w:pPr>
    <w:r>
      <w:tab/>
    </w:r>
  </w:p>
  <w:p w14:paraId="67D5CA83" w14:textId="2501B67D" w:rsidR="00E5079D" w:rsidRPr="003C235A" w:rsidRDefault="00E5079D" w:rsidP="00047814">
    <w:pPr>
      <w:pStyle w:val="Noga"/>
      <w:ind w:right="360"/>
      <w:jc w:val="center"/>
      <w:rPr>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22</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0FC6F423" w14:textId="77777777" w:rsidR="00E5079D" w:rsidRDefault="00E5079D" w:rsidP="00293D05">
    <w:pPr>
      <w:pStyle w:val="Noga"/>
      <w:tabs>
        <w:tab w:val="clear" w:pos="4536"/>
        <w:tab w:val="clear" w:pos="9072"/>
        <w:tab w:val="left" w:pos="7315"/>
      </w:tabs>
    </w:pPr>
  </w:p>
  <w:p w14:paraId="0FBB55BB" w14:textId="77777777" w:rsidR="00E5079D" w:rsidRDefault="00E5079D"/>
  <w:p w14:paraId="5D8CECE2" w14:textId="77777777" w:rsidR="00E5079D" w:rsidRDefault="00E507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4063" w14:textId="2D9509B2" w:rsidR="00E5079D" w:rsidRDefault="00E5079D" w:rsidP="00322A97">
    <w:pPr>
      <w:pStyle w:val="Noga"/>
      <w:jc w:val="cente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1</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67650C47" w14:textId="77777777" w:rsidR="00E5079D" w:rsidRDefault="00E5079D"/>
  <w:p w14:paraId="249636FA" w14:textId="77777777" w:rsidR="00E5079D" w:rsidRDefault="00E507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89F29" w14:textId="77777777" w:rsidR="00916EBC" w:rsidRDefault="00916EBC">
      <w:r>
        <w:separator/>
      </w:r>
    </w:p>
  </w:footnote>
  <w:footnote w:type="continuationSeparator" w:id="0">
    <w:p w14:paraId="521062A8" w14:textId="77777777" w:rsidR="00916EBC" w:rsidRDefault="00916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888F" w14:textId="77777777" w:rsidR="00E5079D" w:rsidRDefault="00E5079D" w:rsidP="00293D05">
    <w:pPr>
      <w:pStyle w:val="Glava"/>
      <w:jc w:val="center"/>
    </w:pPr>
    <w:r>
      <w:rPr>
        <w:noProof/>
      </w:rPr>
      <w:drawing>
        <wp:inline distT="0" distB="0" distL="0" distR="0" wp14:anchorId="336F4555" wp14:editId="4EC3AAB7">
          <wp:extent cx="2256391" cy="741405"/>
          <wp:effectExtent l="0" t="0" r="0" b="0"/>
          <wp:docPr id="7" name="Slika 7"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A581" w14:textId="69CE9067" w:rsidR="00E5079D" w:rsidRDefault="00E5079D" w:rsidP="00917031">
    <w:pPr>
      <w:pStyle w:val="Glava"/>
      <w:jc w:val="center"/>
    </w:pPr>
    <w:r>
      <w:rPr>
        <w:noProof/>
      </w:rPr>
      <w:drawing>
        <wp:inline distT="0" distB="0" distL="0" distR="0" wp14:anchorId="43790A58" wp14:editId="158E9FF9">
          <wp:extent cx="2256391" cy="741405"/>
          <wp:effectExtent l="0" t="0" r="0" b="0"/>
          <wp:docPr id="8" name="Slika 8"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8D4584C"/>
    <w:multiLevelType w:val="multilevel"/>
    <w:tmpl w:val="25B4E0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04385C"/>
    <w:multiLevelType w:val="hybridMultilevel"/>
    <w:tmpl w:val="11C4E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747203"/>
    <w:multiLevelType w:val="hybridMultilevel"/>
    <w:tmpl w:val="58F2CAEE"/>
    <w:lvl w:ilvl="0" w:tplc="8F9AA34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C45C51"/>
    <w:multiLevelType w:val="hybridMultilevel"/>
    <w:tmpl w:val="EA1E31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DA19E7"/>
    <w:multiLevelType w:val="hybridMultilevel"/>
    <w:tmpl w:val="CCE4BF00"/>
    <w:lvl w:ilvl="0" w:tplc="E8FCB15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D32D5"/>
    <w:multiLevelType w:val="multilevel"/>
    <w:tmpl w:val="641E291A"/>
    <w:lvl w:ilvl="0">
      <w:start w:val="5"/>
      <w:numFmt w:val="decimal"/>
      <w:lvlText w:val="%1."/>
      <w:lvlJc w:val="left"/>
      <w:pPr>
        <w:tabs>
          <w:tab w:val="num" w:pos="360"/>
        </w:tabs>
        <w:ind w:left="360" w:hanging="360"/>
      </w:pPr>
      <w:rPr>
        <w:rFonts w:ascii="Open Sans" w:hAnsi="Open Sans" w:cs="Open Sans" w:hint="default"/>
        <w:b w:val="0"/>
        <w:sz w:val="20"/>
        <w:szCs w:val="20"/>
      </w:rPr>
    </w:lvl>
    <w:lvl w:ilvl="1">
      <w:numFmt w:val="bullet"/>
      <w:lvlText w:val="-"/>
      <w:lvlJc w:val="left"/>
      <w:pPr>
        <w:tabs>
          <w:tab w:val="num" w:pos="1080"/>
        </w:tabs>
        <w:ind w:left="1080" w:hanging="360"/>
      </w:pPr>
      <w:rPr>
        <w:rFonts w:ascii="Tahoma" w:eastAsia="Times New Roman" w:hAnsi="Tahoma" w:cs="Tahoma"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24044F"/>
    <w:multiLevelType w:val="multilevel"/>
    <w:tmpl w:val="45C86580"/>
    <w:lvl w:ilvl="0">
      <w:start w:val="10"/>
      <w:numFmt w:val="bullet"/>
      <w:lvlText w:val="-"/>
      <w:lvlJc w:val="left"/>
      <w:pPr>
        <w:tabs>
          <w:tab w:val="num" w:pos="1069"/>
        </w:tabs>
        <w:ind w:left="1066" w:hanging="357"/>
      </w:pPr>
      <w:rPr>
        <w:rFonts w:hint="default"/>
        <w:b w:val="0"/>
      </w:rPr>
    </w:lvl>
    <w:lvl w:ilvl="1">
      <w:start w:val="1"/>
      <w:numFmt w:val="bullet"/>
      <w:lvlText w:val="o"/>
      <w:lvlJc w:val="left"/>
      <w:pPr>
        <w:tabs>
          <w:tab w:val="num" w:pos="2149"/>
        </w:tabs>
        <w:ind w:left="2149" w:hanging="360"/>
      </w:pPr>
      <w:rPr>
        <w:rFonts w:ascii="Courier New" w:hAnsi="Courier New" w:hint="default"/>
      </w:rPr>
    </w:lvl>
    <w:lvl w:ilvl="2">
      <w:start w:val="1"/>
      <w:numFmt w:val="lowerLetter"/>
      <w:lvlText w:val="%3."/>
      <w:lvlJc w:val="left"/>
      <w:pPr>
        <w:ind w:left="2869" w:hanging="360"/>
      </w:pPr>
      <w:rPr>
        <w:rFonts w:hint="default"/>
      </w:rPr>
    </w:lvl>
    <w:lvl w:ilvl="3">
      <w:start w:val="1"/>
      <w:numFmt w:val="lowerLetter"/>
      <w:lvlText w:val="%4)"/>
      <w:lvlJc w:val="left"/>
      <w:pPr>
        <w:ind w:left="3589" w:hanging="360"/>
      </w:pPr>
      <w:rPr>
        <w:rFonts w:ascii="Tahoma" w:eastAsia="Times New Roman" w:hAnsi="Tahoma" w:cs="Tahoma"/>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18D5DD0"/>
    <w:multiLevelType w:val="hybridMultilevel"/>
    <w:tmpl w:val="8CD0B35E"/>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37B4CA1"/>
    <w:multiLevelType w:val="hybridMultilevel"/>
    <w:tmpl w:val="4BC2E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6" w15:restartNumberingAfterBreak="0">
    <w:nsid w:val="29CC2072"/>
    <w:multiLevelType w:val="hybridMultilevel"/>
    <w:tmpl w:val="F712F6E2"/>
    <w:lvl w:ilvl="0" w:tplc="C79EA296">
      <w:start w:val="7"/>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9A2A91"/>
    <w:multiLevelType w:val="hybridMultilevel"/>
    <w:tmpl w:val="271E2D68"/>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2"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4C100E2"/>
    <w:multiLevelType w:val="hybridMultilevel"/>
    <w:tmpl w:val="F820926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34372C"/>
    <w:multiLevelType w:val="hybridMultilevel"/>
    <w:tmpl w:val="39C0E528"/>
    <w:lvl w:ilvl="0" w:tplc="C0669C56">
      <w:start w:val="1"/>
      <w:numFmt w:val="decimal"/>
      <w:lvlText w:val="%1."/>
      <w:lvlJc w:val="left"/>
      <w:pPr>
        <w:ind w:left="976" w:hanging="408"/>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96172D2"/>
    <w:multiLevelType w:val="multilevel"/>
    <w:tmpl w:val="AC18AFF2"/>
    <w:lvl w:ilvl="0">
      <w:start w:val="1"/>
      <w:numFmt w:val="decimal"/>
      <w:lvlText w:val="%1."/>
      <w:lvlJc w:val="left"/>
      <w:pPr>
        <w:tabs>
          <w:tab w:val="num" w:pos="360"/>
        </w:tabs>
        <w:ind w:left="360" w:hanging="360"/>
      </w:pPr>
      <w:rPr>
        <w:rFonts w:ascii="Tahoma" w:hAnsi="Tahoma" w:cs="Tahoma" w:hint="default"/>
        <w:b w:val="0"/>
        <w:sz w:val="22"/>
        <w:szCs w:val="22"/>
      </w:rPr>
    </w:lvl>
    <w:lvl w:ilvl="1">
      <w:numFmt w:val="bullet"/>
      <w:lvlText w:val="-"/>
      <w:lvlJc w:val="left"/>
      <w:pPr>
        <w:tabs>
          <w:tab w:val="num" w:pos="1080"/>
        </w:tabs>
        <w:ind w:left="1080" w:hanging="360"/>
      </w:pPr>
      <w:rPr>
        <w:rFonts w:ascii="Tahoma" w:eastAsia="Times New Roman" w:hAnsi="Tahoma" w:cs="Tahoma"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39D5614D"/>
    <w:multiLevelType w:val="hybridMultilevel"/>
    <w:tmpl w:val="31749C28"/>
    <w:lvl w:ilvl="0" w:tplc="D2083A7C">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AC124E"/>
    <w:multiLevelType w:val="hybridMultilevel"/>
    <w:tmpl w:val="DEE6A1B6"/>
    <w:lvl w:ilvl="0" w:tplc="73FCE64C">
      <w:start w:val="6"/>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2" w15:restartNumberingAfterBreak="0">
    <w:nsid w:val="414949D4"/>
    <w:multiLevelType w:val="hybridMultilevel"/>
    <w:tmpl w:val="1A769E70"/>
    <w:lvl w:ilvl="0" w:tplc="324E3BE0">
      <w:start w:val="4"/>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3F84F75"/>
    <w:multiLevelType w:val="hybridMultilevel"/>
    <w:tmpl w:val="7D7EE3EE"/>
    <w:lvl w:ilvl="0" w:tplc="D50A7834">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35" w15:restartNumberingAfterBreak="0">
    <w:nsid w:val="460D257F"/>
    <w:multiLevelType w:val="hybridMultilevel"/>
    <w:tmpl w:val="576C52B0"/>
    <w:lvl w:ilvl="0" w:tplc="CBE497B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6961ACE"/>
    <w:multiLevelType w:val="hybridMultilevel"/>
    <w:tmpl w:val="192E4042"/>
    <w:lvl w:ilvl="0" w:tplc="8F9AA344">
      <w:start w:val="1"/>
      <w:numFmt w:val="bullet"/>
      <w:lvlText w:val="-"/>
      <w:lvlJc w:val="left"/>
      <w:pPr>
        <w:ind w:left="1068" w:hanging="360"/>
      </w:pPr>
      <w:rPr>
        <w:rFonts w:ascii="Tahoma" w:hAnsi="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48F06F28"/>
    <w:multiLevelType w:val="hybridMultilevel"/>
    <w:tmpl w:val="5982683C"/>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6C52A2"/>
    <w:multiLevelType w:val="multilevel"/>
    <w:tmpl w:val="648A7E74"/>
    <w:lvl w:ilvl="0">
      <w:start w:val="9"/>
      <w:numFmt w:val="decimal"/>
      <w:lvlText w:val="%1."/>
      <w:lvlJc w:val="left"/>
      <w:pPr>
        <w:tabs>
          <w:tab w:val="num" w:pos="360"/>
        </w:tabs>
        <w:ind w:left="360" w:hanging="360"/>
      </w:pPr>
      <w:rPr>
        <w:rFonts w:ascii="Open Sans" w:hAnsi="Open Sans" w:cs="Open Sans" w:hint="default"/>
        <w:b w:val="0"/>
        <w:sz w:val="20"/>
        <w:szCs w:val="20"/>
      </w:rPr>
    </w:lvl>
    <w:lvl w:ilvl="1">
      <w:numFmt w:val="bullet"/>
      <w:lvlText w:val="-"/>
      <w:lvlJc w:val="left"/>
      <w:pPr>
        <w:tabs>
          <w:tab w:val="num" w:pos="1080"/>
        </w:tabs>
        <w:ind w:left="1080" w:hanging="360"/>
      </w:pPr>
      <w:rPr>
        <w:rFonts w:ascii="Tahoma" w:eastAsia="Times New Roman" w:hAnsi="Tahoma" w:cs="Tahoma"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15:restartNumberingAfterBreak="0">
    <w:nsid w:val="59E32C95"/>
    <w:multiLevelType w:val="hybridMultilevel"/>
    <w:tmpl w:val="374CD5A2"/>
    <w:lvl w:ilvl="0" w:tplc="D0D415AC">
      <w:start w:val="10"/>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BC96CD5"/>
    <w:multiLevelType w:val="multilevel"/>
    <w:tmpl w:val="A790B9A2"/>
    <w:lvl w:ilvl="0">
      <w:start w:val="3"/>
      <w:numFmt w:val="decimal"/>
      <w:lvlText w:val="%1."/>
      <w:lvlJc w:val="left"/>
      <w:pPr>
        <w:tabs>
          <w:tab w:val="num" w:pos="360"/>
        </w:tabs>
        <w:ind w:left="360" w:hanging="360"/>
      </w:pPr>
      <w:rPr>
        <w:rFonts w:ascii="Open Sans" w:hAnsi="Open Sans" w:cs="Open Sans" w:hint="default"/>
        <w:b w:val="0"/>
        <w:sz w:val="20"/>
        <w:szCs w:val="20"/>
      </w:rPr>
    </w:lvl>
    <w:lvl w:ilvl="1">
      <w:numFmt w:val="bullet"/>
      <w:lvlText w:val="-"/>
      <w:lvlJc w:val="left"/>
      <w:pPr>
        <w:tabs>
          <w:tab w:val="num" w:pos="1080"/>
        </w:tabs>
        <w:ind w:left="1080" w:hanging="360"/>
      </w:pPr>
      <w:rPr>
        <w:rFonts w:ascii="Tahoma" w:eastAsia="Times New Roman" w:hAnsi="Tahoma" w:cs="Tahoma"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55F2E5A"/>
    <w:multiLevelType w:val="hybridMultilevel"/>
    <w:tmpl w:val="DA92C9D4"/>
    <w:lvl w:ilvl="0" w:tplc="0908E082">
      <w:start w:val="1"/>
      <w:numFmt w:val="lowerLetter"/>
      <w:pStyle w:val="Navadenotevileno"/>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6B26C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370FBB"/>
    <w:multiLevelType w:val="hybridMultilevel"/>
    <w:tmpl w:val="4A16860A"/>
    <w:lvl w:ilvl="0" w:tplc="1722F16A">
      <w:start w:val="1"/>
      <w:numFmt w:val="upperRoman"/>
      <w:lvlText w:val="%1."/>
      <w:lvlJc w:val="left"/>
      <w:pPr>
        <w:ind w:left="825" w:hanging="360"/>
      </w:pPr>
      <w:rPr>
        <w:rFonts w:hint="default"/>
      </w:rPr>
    </w:lvl>
    <w:lvl w:ilvl="1" w:tplc="04240019" w:tentative="1">
      <w:start w:val="1"/>
      <w:numFmt w:val="lowerLetter"/>
      <w:lvlText w:val="%2."/>
      <w:lvlJc w:val="left"/>
      <w:pPr>
        <w:ind w:left="1545" w:hanging="360"/>
      </w:pPr>
    </w:lvl>
    <w:lvl w:ilvl="2" w:tplc="0424001B" w:tentative="1">
      <w:start w:val="1"/>
      <w:numFmt w:val="lowerRoman"/>
      <w:lvlText w:val="%3."/>
      <w:lvlJc w:val="right"/>
      <w:pPr>
        <w:ind w:left="2265" w:hanging="180"/>
      </w:pPr>
    </w:lvl>
    <w:lvl w:ilvl="3" w:tplc="0424000F" w:tentative="1">
      <w:start w:val="1"/>
      <w:numFmt w:val="decimal"/>
      <w:lvlText w:val="%4."/>
      <w:lvlJc w:val="left"/>
      <w:pPr>
        <w:ind w:left="2985" w:hanging="360"/>
      </w:pPr>
    </w:lvl>
    <w:lvl w:ilvl="4" w:tplc="04240019" w:tentative="1">
      <w:start w:val="1"/>
      <w:numFmt w:val="lowerLetter"/>
      <w:lvlText w:val="%5."/>
      <w:lvlJc w:val="left"/>
      <w:pPr>
        <w:ind w:left="3705" w:hanging="360"/>
      </w:pPr>
    </w:lvl>
    <w:lvl w:ilvl="5" w:tplc="0424001B" w:tentative="1">
      <w:start w:val="1"/>
      <w:numFmt w:val="lowerRoman"/>
      <w:lvlText w:val="%6."/>
      <w:lvlJc w:val="right"/>
      <w:pPr>
        <w:ind w:left="4425" w:hanging="180"/>
      </w:pPr>
    </w:lvl>
    <w:lvl w:ilvl="6" w:tplc="0424000F" w:tentative="1">
      <w:start w:val="1"/>
      <w:numFmt w:val="decimal"/>
      <w:lvlText w:val="%7."/>
      <w:lvlJc w:val="left"/>
      <w:pPr>
        <w:ind w:left="5145" w:hanging="360"/>
      </w:pPr>
    </w:lvl>
    <w:lvl w:ilvl="7" w:tplc="04240019" w:tentative="1">
      <w:start w:val="1"/>
      <w:numFmt w:val="lowerLetter"/>
      <w:lvlText w:val="%8."/>
      <w:lvlJc w:val="left"/>
      <w:pPr>
        <w:ind w:left="5865" w:hanging="360"/>
      </w:pPr>
    </w:lvl>
    <w:lvl w:ilvl="8" w:tplc="0424001B" w:tentative="1">
      <w:start w:val="1"/>
      <w:numFmt w:val="lowerRoman"/>
      <w:lvlText w:val="%9."/>
      <w:lvlJc w:val="right"/>
      <w:pPr>
        <w:ind w:left="6585" w:hanging="180"/>
      </w:pPr>
    </w:lvl>
  </w:abstractNum>
  <w:abstractNum w:abstractNumId="54"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C2C151B"/>
    <w:multiLevelType w:val="hybridMultilevel"/>
    <w:tmpl w:val="C458DD7E"/>
    <w:lvl w:ilvl="0" w:tplc="6E2ABD8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D330EC7"/>
    <w:multiLevelType w:val="hybridMultilevel"/>
    <w:tmpl w:val="5C4C4DE0"/>
    <w:lvl w:ilvl="0" w:tplc="8F7048D0">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74C860E7"/>
    <w:multiLevelType w:val="hybridMultilevel"/>
    <w:tmpl w:val="B3007F5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40572C"/>
    <w:multiLevelType w:val="hybridMultilevel"/>
    <w:tmpl w:val="F6DE4C40"/>
    <w:lvl w:ilvl="0" w:tplc="FFFFFFFF">
      <w:start w:val="7"/>
      <w:numFmt w:val="bullet"/>
      <w:lvlText w:val="-"/>
      <w:lvlJc w:val="left"/>
      <w:pPr>
        <w:ind w:left="720" w:hanging="360"/>
      </w:pPr>
      <w:rPr>
        <w:rFonts w:ascii="Times New Roman" w:eastAsia="Times New Roman" w:hAnsi="Times New Roman" w:cs="Times New Roman"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3"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B594F2F"/>
    <w:multiLevelType w:val="multilevel"/>
    <w:tmpl w:val="274E4E18"/>
    <w:lvl w:ilvl="0">
      <w:start w:val="2"/>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5"/>
  </w:num>
  <w:num w:numId="2">
    <w:abstractNumId w:val="66"/>
  </w:num>
  <w:num w:numId="3">
    <w:abstractNumId w:val="34"/>
  </w:num>
  <w:num w:numId="4">
    <w:abstractNumId w:val="23"/>
  </w:num>
  <w:num w:numId="5">
    <w:abstractNumId w:val="13"/>
  </w:num>
  <w:num w:numId="6">
    <w:abstractNumId w:val="55"/>
  </w:num>
  <w:num w:numId="7">
    <w:abstractNumId w:val="2"/>
  </w:num>
  <w:num w:numId="8">
    <w:abstractNumId w:val="31"/>
  </w:num>
  <w:num w:numId="9">
    <w:abstractNumId w:val="21"/>
  </w:num>
  <w:num w:numId="10">
    <w:abstractNumId w:val="62"/>
  </w:num>
  <w:num w:numId="11">
    <w:abstractNumId w:val="18"/>
  </w:num>
  <w:num w:numId="12">
    <w:abstractNumId w:val="19"/>
  </w:num>
  <w:num w:numId="13">
    <w:abstractNumId w:val="58"/>
  </w:num>
  <w:num w:numId="14">
    <w:abstractNumId w:val="59"/>
  </w:num>
  <w:num w:numId="15">
    <w:abstractNumId w:val="28"/>
  </w:num>
  <w:num w:numId="16">
    <w:abstractNumId w:val="16"/>
  </w:num>
  <w:num w:numId="17">
    <w:abstractNumId w:val="39"/>
  </w:num>
  <w:num w:numId="18">
    <w:abstractNumId w:val="53"/>
  </w:num>
  <w:num w:numId="19">
    <w:abstractNumId w:val="50"/>
  </w:num>
  <w:num w:numId="20">
    <w:abstractNumId w:val="37"/>
  </w:num>
  <w:num w:numId="21">
    <w:abstractNumId w:val="1"/>
  </w:num>
  <w:num w:numId="22">
    <w:abstractNumId w:val="25"/>
  </w:num>
  <w:num w:numId="23">
    <w:abstractNumId w:val="45"/>
  </w:num>
  <w:num w:numId="24">
    <w:abstractNumId w:val="4"/>
  </w:num>
  <w:num w:numId="25">
    <w:abstractNumId w:val="12"/>
  </w:num>
  <w:num w:numId="26">
    <w:abstractNumId w:val="57"/>
  </w:num>
  <w:num w:numId="27">
    <w:abstractNumId w:val="27"/>
  </w:num>
  <w:num w:numId="28">
    <w:abstractNumId w:val="9"/>
  </w:num>
  <w:num w:numId="29">
    <w:abstractNumId w:val="65"/>
  </w:num>
  <w:num w:numId="30">
    <w:abstractNumId w:val="65"/>
    <w:lvlOverride w:ilvl="0">
      <w:lvl w:ilvl="0">
        <w:start w:val="1"/>
        <w:numFmt w:val="decimal"/>
        <w:lvlText w:val="%1."/>
        <w:lvlJc w:val="left"/>
        <w:pPr>
          <w:ind w:left="360" w:hanging="360"/>
        </w:pPr>
        <w:rPr>
          <w:rFonts w:hint="default"/>
          <w:b w:val="0"/>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5"/>
  </w:num>
  <w:num w:numId="32">
    <w:abstractNumId w:val="43"/>
  </w:num>
  <w:num w:numId="33">
    <w:abstractNumId w:val="56"/>
  </w:num>
  <w:num w:numId="34">
    <w:abstractNumId w:val="36"/>
  </w:num>
  <w:num w:numId="35">
    <w:abstractNumId w:val="52"/>
  </w:num>
  <w:num w:numId="36">
    <w:abstractNumId w:val="32"/>
  </w:num>
  <w:num w:numId="37">
    <w:abstractNumId w:val="33"/>
  </w:num>
  <w:num w:numId="38">
    <w:abstractNumId w:val="14"/>
  </w:num>
  <w:num w:numId="39">
    <w:abstractNumId w:val="6"/>
  </w:num>
  <w:num w:numId="40">
    <w:abstractNumId w:val="7"/>
  </w:num>
  <w:num w:numId="41">
    <w:abstractNumId w:val="48"/>
  </w:num>
  <w:num w:numId="42">
    <w:abstractNumId w:val="24"/>
  </w:num>
  <w:num w:numId="43">
    <w:abstractNumId w:val="54"/>
  </w:num>
  <w:num w:numId="44">
    <w:abstractNumId w:val="1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4"/>
  </w:num>
  <w:num w:numId="52">
    <w:abstractNumId w:val="29"/>
  </w:num>
  <w:num w:numId="53">
    <w:abstractNumId w:val="51"/>
  </w:num>
  <w:num w:numId="54">
    <w:abstractNumId w:val="46"/>
  </w:num>
  <w:num w:numId="55">
    <w:abstractNumId w:val="20"/>
  </w:num>
  <w:num w:numId="56">
    <w:abstractNumId w:val="22"/>
  </w:num>
  <w:num w:numId="57">
    <w:abstractNumId w:val="47"/>
  </w:num>
  <w:num w:numId="58">
    <w:abstractNumId w:val="60"/>
  </w:num>
  <w:num w:numId="59">
    <w:abstractNumId w:val="3"/>
  </w:num>
  <w:num w:numId="60">
    <w:abstractNumId w:val="49"/>
  </w:num>
  <w:num w:numId="61">
    <w:abstractNumId w:val="38"/>
  </w:num>
  <w:num w:numId="62">
    <w:abstractNumId w:val="8"/>
  </w:num>
  <w:num w:numId="63">
    <w:abstractNumId w:val="30"/>
  </w:num>
  <w:num w:numId="64">
    <w:abstractNumId w:val="35"/>
  </w:num>
  <w:num w:numId="65">
    <w:abstractNumId w:val="40"/>
  </w:num>
  <w:num w:numId="66">
    <w:abstractNumId w:val="41"/>
  </w:num>
  <w:num w:numId="67">
    <w:abstractNumId w:val="1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28C"/>
    <w:rsid w:val="00000EFA"/>
    <w:rsid w:val="0000139F"/>
    <w:rsid w:val="00001774"/>
    <w:rsid w:val="00001A14"/>
    <w:rsid w:val="00001D49"/>
    <w:rsid w:val="00001D62"/>
    <w:rsid w:val="000023C0"/>
    <w:rsid w:val="00002419"/>
    <w:rsid w:val="0000299A"/>
    <w:rsid w:val="00002B55"/>
    <w:rsid w:val="000032E0"/>
    <w:rsid w:val="00003633"/>
    <w:rsid w:val="000039A0"/>
    <w:rsid w:val="00003C6A"/>
    <w:rsid w:val="00003E1E"/>
    <w:rsid w:val="0000457C"/>
    <w:rsid w:val="00004680"/>
    <w:rsid w:val="000046E7"/>
    <w:rsid w:val="00004AC2"/>
    <w:rsid w:val="00004BC3"/>
    <w:rsid w:val="00004D26"/>
    <w:rsid w:val="00004FAB"/>
    <w:rsid w:val="0000530B"/>
    <w:rsid w:val="00005B4C"/>
    <w:rsid w:val="00006287"/>
    <w:rsid w:val="00006501"/>
    <w:rsid w:val="00006691"/>
    <w:rsid w:val="00006C72"/>
    <w:rsid w:val="00006FAE"/>
    <w:rsid w:val="000071A1"/>
    <w:rsid w:val="0000743C"/>
    <w:rsid w:val="00007905"/>
    <w:rsid w:val="0000796D"/>
    <w:rsid w:val="00007BB4"/>
    <w:rsid w:val="00007FC4"/>
    <w:rsid w:val="0001147C"/>
    <w:rsid w:val="0001167D"/>
    <w:rsid w:val="0001179F"/>
    <w:rsid w:val="0001220B"/>
    <w:rsid w:val="00012FA2"/>
    <w:rsid w:val="0001352D"/>
    <w:rsid w:val="000138EE"/>
    <w:rsid w:val="0001467F"/>
    <w:rsid w:val="000148C0"/>
    <w:rsid w:val="00014C4C"/>
    <w:rsid w:val="000152FF"/>
    <w:rsid w:val="000154CD"/>
    <w:rsid w:val="00015BD4"/>
    <w:rsid w:val="00015F38"/>
    <w:rsid w:val="00016137"/>
    <w:rsid w:val="000162F9"/>
    <w:rsid w:val="0001636C"/>
    <w:rsid w:val="0001659C"/>
    <w:rsid w:val="0001662B"/>
    <w:rsid w:val="0001793A"/>
    <w:rsid w:val="00017AA8"/>
    <w:rsid w:val="00017B6A"/>
    <w:rsid w:val="000203AD"/>
    <w:rsid w:val="000207B5"/>
    <w:rsid w:val="00020CD2"/>
    <w:rsid w:val="00021049"/>
    <w:rsid w:val="000210D4"/>
    <w:rsid w:val="00021501"/>
    <w:rsid w:val="0002159E"/>
    <w:rsid w:val="0002196C"/>
    <w:rsid w:val="00021CFF"/>
    <w:rsid w:val="00021F5A"/>
    <w:rsid w:val="00022473"/>
    <w:rsid w:val="00023349"/>
    <w:rsid w:val="000237A6"/>
    <w:rsid w:val="00023831"/>
    <w:rsid w:val="00024050"/>
    <w:rsid w:val="000240DB"/>
    <w:rsid w:val="00024515"/>
    <w:rsid w:val="00024805"/>
    <w:rsid w:val="00024F2B"/>
    <w:rsid w:val="00025372"/>
    <w:rsid w:val="000253F3"/>
    <w:rsid w:val="00025505"/>
    <w:rsid w:val="00025AD8"/>
    <w:rsid w:val="00025E06"/>
    <w:rsid w:val="0002644B"/>
    <w:rsid w:val="0002666A"/>
    <w:rsid w:val="00026873"/>
    <w:rsid w:val="00026B95"/>
    <w:rsid w:val="00026C07"/>
    <w:rsid w:val="00026E15"/>
    <w:rsid w:val="00027094"/>
    <w:rsid w:val="000271ED"/>
    <w:rsid w:val="00027657"/>
    <w:rsid w:val="0002779C"/>
    <w:rsid w:val="00030043"/>
    <w:rsid w:val="00030781"/>
    <w:rsid w:val="00030CFC"/>
    <w:rsid w:val="00030FB5"/>
    <w:rsid w:val="000311C0"/>
    <w:rsid w:val="0003127A"/>
    <w:rsid w:val="00031795"/>
    <w:rsid w:val="00031952"/>
    <w:rsid w:val="00032296"/>
    <w:rsid w:val="0003293E"/>
    <w:rsid w:val="00032AA8"/>
    <w:rsid w:val="00032C03"/>
    <w:rsid w:val="00032CDB"/>
    <w:rsid w:val="00032E17"/>
    <w:rsid w:val="00033576"/>
    <w:rsid w:val="000336A1"/>
    <w:rsid w:val="00033AF6"/>
    <w:rsid w:val="000348F4"/>
    <w:rsid w:val="00034BD4"/>
    <w:rsid w:val="000354C5"/>
    <w:rsid w:val="00035762"/>
    <w:rsid w:val="00035928"/>
    <w:rsid w:val="00035A68"/>
    <w:rsid w:val="00035FEF"/>
    <w:rsid w:val="0003665F"/>
    <w:rsid w:val="00036BC4"/>
    <w:rsid w:val="00037243"/>
    <w:rsid w:val="000377BC"/>
    <w:rsid w:val="000377F6"/>
    <w:rsid w:val="000408E8"/>
    <w:rsid w:val="0004102F"/>
    <w:rsid w:val="0004166D"/>
    <w:rsid w:val="00041CDD"/>
    <w:rsid w:val="00041FE1"/>
    <w:rsid w:val="00042215"/>
    <w:rsid w:val="000426BD"/>
    <w:rsid w:val="00042E26"/>
    <w:rsid w:val="00043066"/>
    <w:rsid w:val="0004312D"/>
    <w:rsid w:val="000437EF"/>
    <w:rsid w:val="00043E64"/>
    <w:rsid w:val="00044698"/>
    <w:rsid w:val="00044A44"/>
    <w:rsid w:val="00044BFF"/>
    <w:rsid w:val="00044F7F"/>
    <w:rsid w:val="0004554A"/>
    <w:rsid w:val="000458F2"/>
    <w:rsid w:val="00045B6D"/>
    <w:rsid w:val="00045BFF"/>
    <w:rsid w:val="00045DBA"/>
    <w:rsid w:val="00045E54"/>
    <w:rsid w:val="000460E5"/>
    <w:rsid w:val="0004643C"/>
    <w:rsid w:val="00046DFE"/>
    <w:rsid w:val="00047814"/>
    <w:rsid w:val="00050071"/>
    <w:rsid w:val="0005020F"/>
    <w:rsid w:val="00050630"/>
    <w:rsid w:val="000507A9"/>
    <w:rsid w:val="00050A37"/>
    <w:rsid w:val="00050F32"/>
    <w:rsid w:val="00050FA6"/>
    <w:rsid w:val="0005142E"/>
    <w:rsid w:val="00051E7E"/>
    <w:rsid w:val="000522D0"/>
    <w:rsid w:val="0005262C"/>
    <w:rsid w:val="00052CB8"/>
    <w:rsid w:val="00052E9D"/>
    <w:rsid w:val="00053447"/>
    <w:rsid w:val="0005358C"/>
    <w:rsid w:val="00053BF9"/>
    <w:rsid w:val="00053D56"/>
    <w:rsid w:val="000547A7"/>
    <w:rsid w:val="00054AB3"/>
    <w:rsid w:val="00054B42"/>
    <w:rsid w:val="00055332"/>
    <w:rsid w:val="00055360"/>
    <w:rsid w:val="00055363"/>
    <w:rsid w:val="000554E9"/>
    <w:rsid w:val="00055818"/>
    <w:rsid w:val="00055966"/>
    <w:rsid w:val="00055E56"/>
    <w:rsid w:val="00056366"/>
    <w:rsid w:val="000564AE"/>
    <w:rsid w:val="000565C4"/>
    <w:rsid w:val="00056D69"/>
    <w:rsid w:val="00057A61"/>
    <w:rsid w:val="00057C69"/>
    <w:rsid w:val="00060408"/>
    <w:rsid w:val="00060A91"/>
    <w:rsid w:val="00060CBE"/>
    <w:rsid w:val="00060E9F"/>
    <w:rsid w:val="00061756"/>
    <w:rsid w:val="00061AC7"/>
    <w:rsid w:val="00061D8E"/>
    <w:rsid w:val="000620C0"/>
    <w:rsid w:val="00062CBD"/>
    <w:rsid w:val="00062D33"/>
    <w:rsid w:val="00063804"/>
    <w:rsid w:val="00063945"/>
    <w:rsid w:val="00063FA5"/>
    <w:rsid w:val="00064471"/>
    <w:rsid w:val="00065407"/>
    <w:rsid w:val="000656CB"/>
    <w:rsid w:val="00065A45"/>
    <w:rsid w:val="00065B24"/>
    <w:rsid w:val="00065F8B"/>
    <w:rsid w:val="0006630B"/>
    <w:rsid w:val="00066AF1"/>
    <w:rsid w:val="00066ED1"/>
    <w:rsid w:val="0006714B"/>
    <w:rsid w:val="00067432"/>
    <w:rsid w:val="0006744B"/>
    <w:rsid w:val="00067699"/>
    <w:rsid w:val="00067D53"/>
    <w:rsid w:val="00067D5D"/>
    <w:rsid w:val="000703CD"/>
    <w:rsid w:val="00071252"/>
    <w:rsid w:val="00071384"/>
    <w:rsid w:val="000715DA"/>
    <w:rsid w:val="00071794"/>
    <w:rsid w:val="00071AC5"/>
    <w:rsid w:val="00072052"/>
    <w:rsid w:val="000720BB"/>
    <w:rsid w:val="00073032"/>
    <w:rsid w:val="00073065"/>
    <w:rsid w:val="000731E9"/>
    <w:rsid w:val="00073476"/>
    <w:rsid w:val="000734E2"/>
    <w:rsid w:val="00073F70"/>
    <w:rsid w:val="000742CC"/>
    <w:rsid w:val="00074617"/>
    <w:rsid w:val="00074853"/>
    <w:rsid w:val="000749BF"/>
    <w:rsid w:val="00074FAB"/>
    <w:rsid w:val="00075A3B"/>
    <w:rsid w:val="00075D11"/>
    <w:rsid w:val="00075DF7"/>
    <w:rsid w:val="00076273"/>
    <w:rsid w:val="00076511"/>
    <w:rsid w:val="00076B1C"/>
    <w:rsid w:val="00076F39"/>
    <w:rsid w:val="0007724F"/>
    <w:rsid w:val="0007760F"/>
    <w:rsid w:val="00077ACC"/>
    <w:rsid w:val="00077AD3"/>
    <w:rsid w:val="000802F7"/>
    <w:rsid w:val="000809A0"/>
    <w:rsid w:val="00080A44"/>
    <w:rsid w:val="00080DD0"/>
    <w:rsid w:val="00081278"/>
    <w:rsid w:val="00081478"/>
    <w:rsid w:val="00081AD6"/>
    <w:rsid w:val="00083028"/>
    <w:rsid w:val="0008312B"/>
    <w:rsid w:val="000832EA"/>
    <w:rsid w:val="000833CA"/>
    <w:rsid w:val="00083824"/>
    <w:rsid w:val="00083A56"/>
    <w:rsid w:val="00083C43"/>
    <w:rsid w:val="00084250"/>
    <w:rsid w:val="00084A98"/>
    <w:rsid w:val="00084BE9"/>
    <w:rsid w:val="00085232"/>
    <w:rsid w:val="00085415"/>
    <w:rsid w:val="0008548F"/>
    <w:rsid w:val="000856A1"/>
    <w:rsid w:val="00085971"/>
    <w:rsid w:val="000861D0"/>
    <w:rsid w:val="00086714"/>
    <w:rsid w:val="00086825"/>
    <w:rsid w:val="00086907"/>
    <w:rsid w:val="00086974"/>
    <w:rsid w:val="00086A25"/>
    <w:rsid w:val="00087409"/>
    <w:rsid w:val="0008796C"/>
    <w:rsid w:val="00087D88"/>
    <w:rsid w:val="00087E38"/>
    <w:rsid w:val="000902C1"/>
    <w:rsid w:val="00090386"/>
    <w:rsid w:val="0009062B"/>
    <w:rsid w:val="000907C4"/>
    <w:rsid w:val="00090841"/>
    <w:rsid w:val="00090CB0"/>
    <w:rsid w:val="00090FCA"/>
    <w:rsid w:val="000915CC"/>
    <w:rsid w:val="00091802"/>
    <w:rsid w:val="00091CD0"/>
    <w:rsid w:val="00093073"/>
    <w:rsid w:val="0009326B"/>
    <w:rsid w:val="00094541"/>
    <w:rsid w:val="00094647"/>
    <w:rsid w:val="00094A62"/>
    <w:rsid w:val="00094CDA"/>
    <w:rsid w:val="00095889"/>
    <w:rsid w:val="00095C80"/>
    <w:rsid w:val="00095C89"/>
    <w:rsid w:val="00095CFF"/>
    <w:rsid w:val="0009607F"/>
    <w:rsid w:val="00097028"/>
    <w:rsid w:val="000970C1"/>
    <w:rsid w:val="000973E3"/>
    <w:rsid w:val="00097531"/>
    <w:rsid w:val="000976D6"/>
    <w:rsid w:val="00097741"/>
    <w:rsid w:val="00097B3D"/>
    <w:rsid w:val="00097F88"/>
    <w:rsid w:val="000A073C"/>
    <w:rsid w:val="000A0931"/>
    <w:rsid w:val="000A1205"/>
    <w:rsid w:val="000A1417"/>
    <w:rsid w:val="000A15EB"/>
    <w:rsid w:val="000A2090"/>
    <w:rsid w:val="000A20F2"/>
    <w:rsid w:val="000A2407"/>
    <w:rsid w:val="000A2520"/>
    <w:rsid w:val="000A2642"/>
    <w:rsid w:val="000A2A4D"/>
    <w:rsid w:val="000A2D23"/>
    <w:rsid w:val="000A316C"/>
    <w:rsid w:val="000A3878"/>
    <w:rsid w:val="000A47D1"/>
    <w:rsid w:val="000A499F"/>
    <w:rsid w:val="000A56F1"/>
    <w:rsid w:val="000A5A0F"/>
    <w:rsid w:val="000A5A8D"/>
    <w:rsid w:val="000A62B4"/>
    <w:rsid w:val="000A6368"/>
    <w:rsid w:val="000A6EB2"/>
    <w:rsid w:val="000A70D8"/>
    <w:rsid w:val="000B0695"/>
    <w:rsid w:val="000B0A37"/>
    <w:rsid w:val="000B0E63"/>
    <w:rsid w:val="000B1406"/>
    <w:rsid w:val="000B1DB9"/>
    <w:rsid w:val="000B1F5F"/>
    <w:rsid w:val="000B29CE"/>
    <w:rsid w:val="000B2B18"/>
    <w:rsid w:val="000B2DF1"/>
    <w:rsid w:val="000B2F3E"/>
    <w:rsid w:val="000B3F31"/>
    <w:rsid w:val="000B44A3"/>
    <w:rsid w:val="000B478A"/>
    <w:rsid w:val="000B4EB2"/>
    <w:rsid w:val="000B5180"/>
    <w:rsid w:val="000B5444"/>
    <w:rsid w:val="000B577B"/>
    <w:rsid w:val="000B5AF1"/>
    <w:rsid w:val="000B6302"/>
    <w:rsid w:val="000B6955"/>
    <w:rsid w:val="000B6B22"/>
    <w:rsid w:val="000B6DCF"/>
    <w:rsid w:val="000B7C1B"/>
    <w:rsid w:val="000C028D"/>
    <w:rsid w:val="000C0336"/>
    <w:rsid w:val="000C03D3"/>
    <w:rsid w:val="000C0BF3"/>
    <w:rsid w:val="000C0C36"/>
    <w:rsid w:val="000C15B1"/>
    <w:rsid w:val="000C1827"/>
    <w:rsid w:val="000C1908"/>
    <w:rsid w:val="000C1E86"/>
    <w:rsid w:val="000C2628"/>
    <w:rsid w:val="000C2674"/>
    <w:rsid w:val="000C29BC"/>
    <w:rsid w:val="000C2F5E"/>
    <w:rsid w:val="000C2FAE"/>
    <w:rsid w:val="000C39BB"/>
    <w:rsid w:val="000C3C70"/>
    <w:rsid w:val="000C42B6"/>
    <w:rsid w:val="000C4A36"/>
    <w:rsid w:val="000C4C77"/>
    <w:rsid w:val="000C5029"/>
    <w:rsid w:val="000C55CD"/>
    <w:rsid w:val="000C573C"/>
    <w:rsid w:val="000C5A4B"/>
    <w:rsid w:val="000C5D13"/>
    <w:rsid w:val="000C6AB9"/>
    <w:rsid w:val="000C6D2E"/>
    <w:rsid w:val="000C77AE"/>
    <w:rsid w:val="000C7883"/>
    <w:rsid w:val="000D0023"/>
    <w:rsid w:val="000D03AB"/>
    <w:rsid w:val="000D053A"/>
    <w:rsid w:val="000D1171"/>
    <w:rsid w:val="000D11CF"/>
    <w:rsid w:val="000D188F"/>
    <w:rsid w:val="000D18F9"/>
    <w:rsid w:val="000D2DAD"/>
    <w:rsid w:val="000D31B5"/>
    <w:rsid w:val="000D4A88"/>
    <w:rsid w:val="000D4B14"/>
    <w:rsid w:val="000D4C51"/>
    <w:rsid w:val="000D520B"/>
    <w:rsid w:val="000D537A"/>
    <w:rsid w:val="000D554D"/>
    <w:rsid w:val="000D57B1"/>
    <w:rsid w:val="000D5C52"/>
    <w:rsid w:val="000D5EA0"/>
    <w:rsid w:val="000D6602"/>
    <w:rsid w:val="000D6EA3"/>
    <w:rsid w:val="000D6F6D"/>
    <w:rsid w:val="000D7282"/>
    <w:rsid w:val="000D7309"/>
    <w:rsid w:val="000D7598"/>
    <w:rsid w:val="000D7C2E"/>
    <w:rsid w:val="000E0876"/>
    <w:rsid w:val="000E0BB9"/>
    <w:rsid w:val="000E0C7F"/>
    <w:rsid w:val="000E0E49"/>
    <w:rsid w:val="000E12F1"/>
    <w:rsid w:val="000E1E8A"/>
    <w:rsid w:val="000E1EF8"/>
    <w:rsid w:val="000E2593"/>
    <w:rsid w:val="000E2F29"/>
    <w:rsid w:val="000E30AC"/>
    <w:rsid w:val="000E375E"/>
    <w:rsid w:val="000E3E6A"/>
    <w:rsid w:val="000E4E48"/>
    <w:rsid w:val="000E522B"/>
    <w:rsid w:val="000E5AFF"/>
    <w:rsid w:val="000E5D43"/>
    <w:rsid w:val="000E5FCE"/>
    <w:rsid w:val="000E611F"/>
    <w:rsid w:val="000E647C"/>
    <w:rsid w:val="000E68FD"/>
    <w:rsid w:val="000E69F6"/>
    <w:rsid w:val="000E71BE"/>
    <w:rsid w:val="000E7471"/>
    <w:rsid w:val="000E75F9"/>
    <w:rsid w:val="000F00C0"/>
    <w:rsid w:val="000F0379"/>
    <w:rsid w:val="000F0465"/>
    <w:rsid w:val="000F04C3"/>
    <w:rsid w:val="000F07E5"/>
    <w:rsid w:val="000F0B0E"/>
    <w:rsid w:val="000F0B9C"/>
    <w:rsid w:val="000F1123"/>
    <w:rsid w:val="000F115D"/>
    <w:rsid w:val="000F123E"/>
    <w:rsid w:val="000F19AB"/>
    <w:rsid w:val="000F1EE3"/>
    <w:rsid w:val="000F25CD"/>
    <w:rsid w:val="000F26E0"/>
    <w:rsid w:val="000F2910"/>
    <w:rsid w:val="000F3246"/>
    <w:rsid w:val="000F3AC1"/>
    <w:rsid w:val="000F42B9"/>
    <w:rsid w:val="000F47A8"/>
    <w:rsid w:val="000F4851"/>
    <w:rsid w:val="000F4A45"/>
    <w:rsid w:val="000F4B05"/>
    <w:rsid w:val="000F4D26"/>
    <w:rsid w:val="000F51C2"/>
    <w:rsid w:val="000F5822"/>
    <w:rsid w:val="000F5924"/>
    <w:rsid w:val="000F5E54"/>
    <w:rsid w:val="000F652A"/>
    <w:rsid w:val="000F6A6E"/>
    <w:rsid w:val="000F6A82"/>
    <w:rsid w:val="000F6EF0"/>
    <w:rsid w:val="000F7547"/>
    <w:rsid w:val="000F7DAF"/>
    <w:rsid w:val="000F7F40"/>
    <w:rsid w:val="000F7FEA"/>
    <w:rsid w:val="0010047C"/>
    <w:rsid w:val="001005EE"/>
    <w:rsid w:val="001006A0"/>
    <w:rsid w:val="0010082F"/>
    <w:rsid w:val="0010130A"/>
    <w:rsid w:val="0010141B"/>
    <w:rsid w:val="00101AA4"/>
    <w:rsid w:val="00101B56"/>
    <w:rsid w:val="00101DDE"/>
    <w:rsid w:val="00101F0C"/>
    <w:rsid w:val="001022F7"/>
    <w:rsid w:val="0010244D"/>
    <w:rsid w:val="0010274C"/>
    <w:rsid w:val="00102757"/>
    <w:rsid w:val="001029A8"/>
    <w:rsid w:val="001029B3"/>
    <w:rsid w:val="00102F04"/>
    <w:rsid w:val="00102FF1"/>
    <w:rsid w:val="0010325B"/>
    <w:rsid w:val="00103621"/>
    <w:rsid w:val="0010377A"/>
    <w:rsid w:val="00103923"/>
    <w:rsid w:val="00103E0B"/>
    <w:rsid w:val="00103FA5"/>
    <w:rsid w:val="001045F6"/>
    <w:rsid w:val="001047E7"/>
    <w:rsid w:val="00104992"/>
    <w:rsid w:val="001049CC"/>
    <w:rsid w:val="00104CBD"/>
    <w:rsid w:val="00105807"/>
    <w:rsid w:val="00105AF4"/>
    <w:rsid w:val="00106E5D"/>
    <w:rsid w:val="001073AF"/>
    <w:rsid w:val="00107744"/>
    <w:rsid w:val="00107756"/>
    <w:rsid w:val="0010776A"/>
    <w:rsid w:val="0010777B"/>
    <w:rsid w:val="00107E2F"/>
    <w:rsid w:val="0011009A"/>
    <w:rsid w:val="00110322"/>
    <w:rsid w:val="00110420"/>
    <w:rsid w:val="00110585"/>
    <w:rsid w:val="001105EF"/>
    <w:rsid w:val="00110928"/>
    <w:rsid w:val="00110E3E"/>
    <w:rsid w:val="001114B9"/>
    <w:rsid w:val="00112AA3"/>
    <w:rsid w:val="001132D6"/>
    <w:rsid w:val="001138AE"/>
    <w:rsid w:val="00113B67"/>
    <w:rsid w:val="00114048"/>
    <w:rsid w:val="0011471E"/>
    <w:rsid w:val="00114742"/>
    <w:rsid w:val="00114D7C"/>
    <w:rsid w:val="00115787"/>
    <w:rsid w:val="0011607F"/>
    <w:rsid w:val="001163AD"/>
    <w:rsid w:val="00116492"/>
    <w:rsid w:val="001166F1"/>
    <w:rsid w:val="001169B1"/>
    <w:rsid w:val="00117B79"/>
    <w:rsid w:val="001203B7"/>
    <w:rsid w:val="0012079E"/>
    <w:rsid w:val="00120ACA"/>
    <w:rsid w:val="00120DA4"/>
    <w:rsid w:val="001220A7"/>
    <w:rsid w:val="001227F7"/>
    <w:rsid w:val="00123BF8"/>
    <w:rsid w:val="00124270"/>
    <w:rsid w:val="00124297"/>
    <w:rsid w:val="00124D29"/>
    <w:rsid w:val="00124E42"/>
    <w:rsid w:val="001254FA"/>
    <w:rsid w:val="00125C8C"/>
    <w:rsid w:val="0012687B"/>
    <w:rsid w:val="00126A7B"/>
    <w:rsid w:val="00127314"/>
    <w:rsid w:val="00127D58"/>
    <w:rsid w:val="001300E9"/>
    <w:rsid w:val="001301B5"/>
    <w:rsid w:val="001303C2"/>
    <w:rsid w:val="00130987"/>
    <w:rsid w:val="00130B49"/>
    <w:rsid w:val="00130D47"/>
    <w:rsid w:val="00130F5F"/>
    <w:rsid w:val="00131010"/>
    <w:rsid w:val="00131276"/>
    <w:rsid w:val="0013147F"/>
    <w:rsid w:val="00131961"/>
    <w:rsid w:val="00131B43"/>
    <w:rsid w:val="00131EE9"/>
    <w:rsid w:val="00131F21"/>
    <w:rsid w:val="00131FFB"/>
    <w:rsid w:val="001320E0"/>
    <w:rsid w:val="001328DF"/>
    <w:rsid w:val="00132DC5"/>
    <w:rsid w:val="00132F89"/>
    <w:rsid w:val="00133591"/>
    <w:rsid w:val="00133EB1"/>
    <w:rsid w:val="00134793"/>
    <w:rsid w:val="00134CB4"/>
    <w:rsid w:val="00134D5E"/>
    <w:rsid w:val="0013564B"/>
    <w:rsid w:val="00135EF0"/>
    <w:rsid w:val="001360B3"/>
    <w:rsid w:val="0013613E"/>
    <w:rsid w:val="00136364"/>
    <w:rsid w:val="001363DD"/>
    <w:rsid w:val="00136B11"/>
    <w:rsid w:val="001374AA"/>
    <w:rsid w:val="001377BD"/>
    <w:rsid w:val="00140146"/>
    <w:rsid w:val="0014024C"/>
    <w:rsid w:val="001403C3"/>
    <w:rsid w:val="001407DD"/>
    <w:rsid w:val="00141593"/>
    <w:rsid w:val="001415FB"/>
    <w:rsid w:val="001416A1"/>
    <w:rsid w:val="00142481"/>
    <w:rsid w:val="00142FD9"/>
    <w:rsid w:val="00143041"/>
    <w:rsid w:val="001433B8"/>
    <w:rsid w:val="001433BE"/>
    <w:rsid w:val="001437E5"/>
    <w:rsid w:val="0014391F"/>
    <w:rsid w:val="00143BFC"/>
    <w:rsid w:val="00143F3C"/>
    <w:rsid w:val="00144119"/>
    <w:rsid w:val="0014417D"/>
    <w:rsid w:val="00144879"/>
    <w:rsid w:val="00144963"/>
    <w:rsid w:val="00145A64"/>
    <w:rsid w:val="00145EE8"/>
    <w:rsid w:val="001463EC"/>
    <w:rsid w:val="00146A02"/>
    <w:rsid w:val="001472DE"/>
    <w:rsid w:val="00147AC0"/>
    <w:rsid w:val="00147BB9"/>
    <w:rsid w:val="00147D9A"/>
    <w:rsid w:val="00147F36"/>
    <w:rsid w:val="00150349"/>
    <w:rsid w:val="00151153"/>
    <w:rsid w:val="001511FC"/>
    <w:rsid w:val="00151811"/>
    <w:rsid w:val="0015187D"/>
    <w:rsid w:val="00151A74"/>
    <w:rsid w:val="00151EDB"/>
    <w:rsid w:val="00152804"/>
    <w:rsid w:val="00152929"/>
    <w:rsid w:val="00152C5D"/>
    <w:rsid w:val="00152D9E"/>
    <w:rsid w:val="001535CE"/>
    <w:rsid w:val="0015481E"/>
    <w:rsid w:val="001549B2"/>
    <w:rsid w:val="00154BAE"/>
    <w:rsid w:val="0015521B"/>
    <w:rsid w:val="001552A4"/>
    <w:rsid w:val="0015532E"/>
    <w:rsid w:val="00155492"/>
    <w:rsid w:val="0015549A"/>
    <w:rsid w:val="001556B8"/>
    <w:rsid w:val="001558E0"/>
    <w:rsid w:val="00155B07"/>
    <w:rsid w:val="001568A1"/>
    <w:rsid w:val="001572CA"/>
    <w:rsid w:val="001573F6"/>
    <w:rsid w:val="0015795A"/>
    <w:rsid w:val="00157BC3"/>
    <w:rsid w:val="00157CFA"/>
    <w:rsid w:val="00157FE3"/>
    <w:rsid w:val="00160545"/>
    <w:rsid w:val="001605DA"/>
    <w:rsid w:val="00160FC7"/>
    <w:rsid w:val="00161319"/>
    <w:rsid w:val="001616B6"/>
    <w:rsid w:val="00161F13"/>
    <w:rsid w:val="001630B9"/>
    <w:rsid w:val="0016322A"/>
    <w:rsid w:val="0016368A"/>
    <w:rsid w:val="001643FA"/>
    <w:rsid w:val="0016485E"/>
    <w:rsid w:val="00164DE9"/>
    <w:rsid w:val="00165B05"/>
    <w:rsid w:val="00165CE1"/>
    <w:rsid w:val="00165DF2"/>
    <w:rsid w:val="00165EC2"/>
    <w:rsid w:val="00165EDE"/>
    <w:rsid w:val="0016613A"/>
    <w:rsid w:val="00166A1A"/>
    <w:rsid w:val="00166D81"/>
    <w:rsid w:val="00166DEE"/>
    <w:rsid w:val="00166FFA"/>
    <w:rsid w:val="001671A9"/>
    <w:rsid w:val="0016720B"/>
    <w:rsid w:val="00167E7E"/>
    <w:rsid w:val="00170088"/>
    <w:rsid w:val="0017037A"/>
    <w:rsid w:val="00170638"/>
    <w:rsid w:val="00170E30"/>
    <w:rsid w:val="001718C2"/>
    <w:rsid w:val="00171D32"/>
    <w:rsid w:val="00171E23"/>
    <w:rsid w:val="00171F02"/>
    <w:rsid w:val="00172657"/>
    <w:rsid w:val="00172D4D"/>
    <w:rsid w:val="00173C9D"/>
    <w:rsid w:val="00173DCA"/>
    <w:rsid w:val="00173ED6"/>
    <w:rsid w:val="00174459"/>
    <w:rsid w:val="00174956"/>
    <w:rsid w:val="00174E89"/>
    <w:rsid w:val="0017521C"/>
    <w:rsid w:val="00175B52"/>
    <w:rsid w:val="00176696"/>
    <w:rsid w:val="001767E0"/>
    <w:rsid w:val="00176C6C"/>
    <w:rsid w:val="00176F4C"/>
    <w:rsid w:val="0017784D"/>
    <w:rsid w:val="00177890"/>
    <w:rsid w:val="00177A2C"/>
    <w:rsid w:val="00177EA3"/>
    <w:rsid w:val="00180068"/>
    <w:rsid w:val="00180210"/>
    <w:rsid w:val="001803AE"/>
    <w:rsid w:val="00180520"/>
    <w:rsid w:val="00180845"/>
    <w:rsid w:val="00181A63"/>
    <w:rsid w:val="00181B67"/>
    <w:rsid w:val="00181E1E"/>
    <w:rsid w:val="0018211F"/>
    <w:rsid w:val="0018233B"/>
    <w:rsid w:val="00182361"/>
    <w:rsid w:val="001823B1"/>
    <w:rsid w:val="00182C86"/>
    <w:rsid w:val="001835D8"/>
    <w:rsid w:val="00183949"/>
    <w:rsid w:val="00183CB1"/>
    <w:rsid w:val="00183F0A"/>
    <w:rsid w:val="00184186"/>
    <w:rsid w:val="0018421C"/>
    <w:rsid w:val="001849E8"/>
    <w:rsid w:val="00184B22"/>
    <w:rsid w:val="001850C3"/>
    <w:rsid w:val="001854A1"/>
    <w:rsid w:val="001859FC"/>
    <w:rsid w:val="00185E2C"/>
    <w:rsid w:val="0018655D"/>
    <w:rsid w:val="001869D4"/>
    <w:rsid w:val="00187105"/>
    <w:rsid w:val="001878D2"/>
    <w:rsid w:val="00187A9E"/>
    <w:rsid w:val="00187CA6"/>
    <w:rsid w:val="001906A7"/>
    <w:rsid w:val="001906FC"/>
    <w:rsid w:val="00190C8F"/>
    <w:rsid w:val="001913A9"/>
    <w:rsid w:val="0019166F"/>
    <w:rsid w:val="001918FC"/>
    <w:rsid w:val="00191951"/>
    <w:rsid w:val="00192605"/>
    <w:rsid w:val="00192B4D"/>
    <w:rsid w:val="00192F98"/>
    <w:rsid w:val="00193242"/>
    <w:rsid w:val="00193563"/>
    <w:rsid w:val="00193891"/>
    <w:rsid w:val="00193DA9"/>
    <w:rsid w:val="001944A9"/>
    <w:rsid w:val="0019454F"/>
    <w:rsid w:val="00194600"/>
    <w:rsid w:val="0019695C"/>
    <w:rsid w:val="00196BAD"/>
    <w:rsid w:val="001971A0"/>
    <w:rsid w:val="00197A93"/>
    <w:rsid w:val="001A0809"/>
    <w:rsid w:val="001A0BF9"/>
    <w:rsid w:val="001A1034"/>
    <w:rsid w:val="001A20C4"/>
    <w:rsid w:val="001A2578"/>
    <w:rsid w:val="001A26E6"/>
    <w:rsid w:val="001A28F0"/>
    <w:rsid w:val="001A2D86"/>
    <w:rsid w:val="001A2F1B"/>
    <w:rsid w:val="001A3428"/>
    <w:rsid w:val="001A35AF"/>
    <w:rsid w:val="001A37FF"/>
    <w:rsid w:val="001A390B"/>
    <w:rsid w:val="001A3E35"/>
    <w:rsid w:val="001A4062"/>
    <w:rsid w:val="001A436C"/>
    <w:rsid w:val="001A4409"/>
    <w:rsid w:val="001A4491"/>
    <w:rsid w:val="001A4801"/>
    <w:rsid w:val="001A516F"/>
    <w:rsid w:val="001A5232"/>
    <w:rsid w:val="001A5337"/>
    <w:rsid w:val="001A55D1"/>
    <w:rsid w:val="001A56BD"/>
    <w:rsid w:val="001A5D0A"/>
    <w:rsid w:val="001A5ED2"/>
    <w:rsid w:val="001A60F3"/>
    <w:rsid w:val="001A6638"/>
    <w:rsid w:val="001A6710"/>
    <w:rsid w:val="001A6C5F"/>
    <w:rsid w:val="001A6F01"/>
    <w:rsid w:val="001A74B2"/>
    <w:rsid w:val="001A7532"/>
    <w:rsid w:val="001A7702"/>
    <w:rsid w:val="001A77D1"/>
    <w:rsid w:val="001A7A4D"/>
    <w:rsid w:val="001B0349"/>
    <w:rsid w:val="001B0BE8"/>
    <w:rsid w:val="001B1299"/>
    <w:rsid w:val="001B1311"/>
    <w:rsid w:val="001B1477"/>
    <w:rsid w:val="001B17CB"/>
    <w:rsid w:val="001B1888"/>
    <w:rsid w:val="001B1987"/>
    <w:rsid w:val="001B1B60"/>
    <w:rsid w:val="001B1CBE"/>
    <w:rsid w:val="001B2249"/>
    <w:rsid w:val="001B2CF8"/>
    <w:rsid w:val="001B2D3F"/>
    <w:rsid w:val="001B3082"/>
    <w:rsid w:val="001B363C"/>
    <w:rsid w:val="001B3AED"/>
    <w:rsid w:val="001B3B84"/>
    <w:rsid w:val="001B3CCF"/>
    <w:rsid w:val="001B4072"/>
    <w:rsid w:val="001B4C6A"/>
    <w:rsid w:val="001B4DF1"/>
    <w:rsid w:val="001B51F7"/>
    <w:rsid w:val="001B5AC8"/>
    <w:rsid w:val="001B5D0A"/>
    <w:rsid w:val="001B5E24"/>
    <w:rsid w:val="001B5F4F"/>
    <w:rsid w:val="001B6445"/>
    <w:rsid w:val="001B6673"/>
    <w:rsid w:val="001B6C0B"/>
    <w:rsid w:val="001B6C5C"/>
    <w:rsid w:val="001B7B93"/>
    <w:rsid w:val="001B7FB2"/>
    <w:rsid w:val="001C0194"/>
    <w:rsid w:val="001C0992"/>
    <w:rsid w:val="001C1188"/>
    <w:rsid w:val="001C1190"/>
    <w:rsid w:val="001C1CAE"/>
    <w:rsid w:val="001C1D81"/>
    <w:rsid w:val="001C22A2"/>
    <w:rsid w:val="001C284F"/>
    <w:rsid w:val="001C2EFB"/>
    <w:rsid w:val="001C3075"/>
    <w:rsid w:val="001C3339"/>
    <w:rsid w:val="001C5CDB"/>
    <w:rsid w:val="001C62B6"/>
    <w:rsid w:val="001C6B5F"/>
    <w:rsid w:val="001C7789"/>
    <w:rsid w:val="001D055D"/>
    <w:rsid w:val="001D10CC"/>
    <w:rsid w:val="001D12E4"/>
    <w:rsid w:val="001D1352"/>
    <w:rsid w:val="001D138B"/>
    <w:rsid w:val="001D1A9F"/>
    <w:rsid w:val="001D1AB6"/>
    <w:rsid w:val="001D1E65"/>
    <w:rsid w:val="001D229B"/>
    <w:rsid w:val="001D3890"/>
    <w:rsid w:val="001D389D"/>
    <w:rsid w:val="001D3F3F"/>
    <w:rsid w:val="001D4232"/>
    <w:rsid w:val="001D44E2"/>
    <w:rsid w:val="001D493C"/>
    <w:rsid w:val="001D4C80"/>
    <w:rsid w:val="001D529A"/>
    <w:rsid w:val="001D5415"/>
    <w:rsid w:val="001D591E"/>
    <w:rsid w:val="001D5A66"/>
    <w:rsid w:val="001D5B1A"/>
    <w:rsid w:val="001D5B85"/>
    <w:rsid w:val="001D63CB"/>
    <w:rsid w:val="001D6520"/>
    <w:rsid w:val="001D6B55"/>
    <w:rsid w:val="001D767F"/>
    <w:rsid w:val="001D77A0"/>
    <w:rsid w:val="001D7925"/>
    <w:rsid w:val="001D7A15"/>
    <w:rsid w:val="001D7D68"/>
    <w:rsid w:val="001E063D"/>
    <w:rsid w:val="001E0C55"/>
    <w:rsid w:val="001E10BC"/>
    <w:rsid w:val="001E176D"/>
    <w:rsid w:val="001E1790"/>
    <w:rsid w:val="001E1904"/>
    <w:rsid w:val="001E1F76"/>
    <w:rsid w:val="001E2A6B"/>
    <w:rsid w:val="001E3DFE"/>
    <w:rsid w:val="001E4940"/>
    <w:rsid w:val="001E4C1D"/>
    <w:rsid w:val="001E4D18"/>
    <w:rsid w:val="001E4D63"/>
    <w:rsid w:val="001E5047"/>
    <w:rsid w:val="001E52FB"/>
    <w:rsid w:val="001E5613"/>
    <w:rsid w:val="001E57CD"/>
    <w:rsid w:val="001E5918"/>
    <w:rsid w:val="001E59E3"/>
    <w:rsid w:val="001E5FB1"/>
    <w:rsid w:val="001E6106"/>
    <w:rsid w:val="001E67BD"/>
    <w:rsid w:val="001E6A80"/>
    <w:rsid w:val="001E6E7B"/>
    <w:rsid w:val="001E6ED5"/>
    <w:rsid w:val="001E71B7"/>
    <w:rsid w:val="001E7229"/>
    <w:rsid w:val="001F020B"/>
    <w:rsid w:val="001F033A"/>
    <w:rsid w:val="001F06FB"/>
    <w:rsid w:val="001F071F"/>
    <w:rsid w:val="001F18F3"/>
    <w:rsid w:val="001F1CF4"/>
    <w:rsid w:val="001F20A2"/>
    <w:rsid w:val="001F2361"/>
    <w:rsid w:val="001F28A9"/>
    <w:rsid w:val="001F2B13"/>
    <w:rsid w:val="001F3512"/>
    <w:rsid w:val="001F3F68"/>
    <w:rsid w:val="001F420D"/>
    <w:rsid w:val="001F46ED"/>
    <w:rsid w:val="001F503F"/>
    <w:rsid w:val="001F55B2"/>
    <w:rsid w:val="001F5B7C"/>
    <w:rsid w:val="001F5DE7"/>
    <w:rsid w:val="001F630F"/>
    <w:rsid w:val="001F662C"/>
    <w:rsid w:val="001F666C"/>
    <w:rsid w:val="001F6D77"/>
    <w:rsid w:val="001F6EF2"/>
    <w:rsid w:val="001F740A"/>
    <w:rsid w:val="001F78EB"/>
    <w:rsid w:val="001F7B08"/>
    <w:rsid w:val="001F7B61"/>
    <w:rsid w:val="001F7EF5"/>
    <w:rsid w:val="002003B8"/>
    <w:rsid w:val="0020067C"/>
    <w:rsid w:val="00200982"/>
    <w:rsid w:val="00200C25"/>
    <w:rsid w:val="00200C65"/>
    <w:rsid w:val="00201686"/>
    <w:rsid w:val="002017E2"/>
    <w:rsid w:val="00201B23"/>
    <w:rsid w:val="002021DA"/>
    <w:rsid w:val="00202249"/>
    <w:rsid w:val="002022E7"/>
    <w:rsid w:val="002036F3"/>
    <w:rsid w:val="0020399C"/>
    <w:rsid w:val="00203E67"/>
    <w:rsid w:val="00203F34"/>
    <w:rsid w:val="00204051"/>
    <w:rsid w:val="002051AD"/>
    <w:rsid w:val="00205204"/>
    <w:rsid w:val="00205E10"/>
    <w:rsid w:val="00206193"/>
    <w:rsid w:val="00206AF5"/>
    <w:rsid w:val="00207093"/>
    <w:rsid w:val="00207402"/>
    <w:rsid w:val="002075B3"/>
    <w:rsid w:val="00207BD7"/>
    <w:rsid w:val="002108DA"/>
    <w:rsid w:val="002109F9"/>
    <w:rsid w:val="00210E8C"/>
    <w:rsid w:val="00211FDF"/>
    <w:rsid w:val="0021298A"/>
    <w:rsid w:val="00212B09"/>
    <w:rsid w:val="00212BB8"/>
    <w:rsid w:val="00212E96"/>
    <w:rsid w:val="002133DD"/>
    <w:rsid w:val="00213736"/>
    <w:rsid w:val="00213D6C"/>
    <w:rsid w:val="002141B6"/>
    <w:rsid w:val="00214CA2"/>
    <w:rsid w:val="002150E0"/>
    <w:rsid w:val="0021652D"/>
    <w:rsid w:val="00216CED"/>
    <w:rsid w:val="00217669"/>
    <w:rsid w:val="00217D57"/>
    <w:rsid w:val="002200A3"/>
    <w:rsid w:val="002203A7"/>
    <w:rsid w:val="0022082C"/>
    <w:rsid w:val="00220AD6"/>
    <w:rsid w:val="00221D58"/>
    <w:rsid w:val="00222154"/>
    <w:rsid w:val="00222397"/>
    <w:rsid w:val="0022250D"/>
    <w:rsid w:val="0022258E"/>
    <w:rsid w:val="00222689"/>
    <w:rsid w:val="0022294C"/>
    <w:rsid w:val="00222BF3"/>
    <w:rsid w:val="002232C0"/>
    <w:rsid w:val="0022334A"/>
    <w:rsid w:val="00223740"/>
    <w:rsid w:val="00223BC3"/>
    <w:rsid w:val="0022479F"/>
    <w:rsid w:val="00224BBD"/>
    <w:rsid w:val="00225097"/>
    <w:rsid w:val="0022563D"/>
    <w:rsid w:val="00225F0A"/>
    <w:rsid w:val="00227DF1"/>
    <w:rsid w:val="002306E0"/>
    <w:rsid w:val="00230BCE"/>
    <w:rsid w:val="0023130F"/>
    <w:rsid w:val="00231445"/>
    <w:rsid w:val="0023193B"/>
    <w:rsid w:val="00231982"/>
    <w:rsid w:val="00231ABF"/>
    <w:rsid w:val="00231D39"/>
    <w:rsid w:val="00231EEA"/>
    <w:rsid w:val="00232062"/>
    <w:rsid w:val="00232097"/>
    <w:rsid w:val="0023220D"/>
    <w:rsid w:val="0023238D"/>
    <w:rsid w:val="00232939"/>
    <w:rsid w:val="00232D0E"/>
    <w:rsid w:val="00233069"/>
    <w:rsid w:val="00233AFB"/>
    <w:rsid w:val="00234100"/>
    <w:rsid w:val="00234150"/>
    <w:rsid w:val="0023424C"/>
    <w:rsid w:val="0023460B"/>
    <w:rsid w:val="00234A10"/>
    <w:rsid w:val="0023544A"/>
    <w:rsid w:val="002358D4"/>
    <w:rsid w:val="00235940"/>
    <w:rsid w:val="00235981"/>
    <w:rsid w:val="00235E95"/>
    <w:rsid w:val="00236383"/>
    <w:rsid w:val="002365F0"/>
    <w:rsid w:val="0023774D"/>
    <w:rsid w:val="00237B84"/>
    <w:rsid w:val="00237CE9"/>
    <w:rsid w:val="002405AD"/>
    <w:rsid w:val="00240A4F"/>
    <w:rsid w:val="00240EEB"/>
    <w:rsid w:val="002416C1"/>
    <w:rsid w:val="0024195A"/>
    <w:rsid w:val="0024275A"/>
    <w:rsid w:val="00242790"/>
    <w:rsid w:val="00242DD6"/>
    <w:rsid w:val="00243116"/>
    <w:rsid w:val="002435CB"/>
    <w:rsid w:val="00243F89"/>
    <w:rsid w:val="00244005"/>
    <w:rsid w:val="00244CDD"/>
    <w:rsid w:val="00244F6C"/>
    <w:rsid w:val="00245010"/>
    <w:rsid w:val="002451B4"/>
    <w:rsid w:val="00245B27"/>
    <w:rsid w:val="00246330"/>
    <w:rsid w:val="0024648B"/>
    <w:rsid w:val="00246D41"/>
    <w:rsid w:val="002474B5"/>
    <w:rsid w:val="00247588"/>
    <w:rsid w:val="00247A59"/>
    <w:rsid w:val="00250323"/>
    <w:rsid w:val="00250869"/>
    <w:rsid w:val="00250C21"/>
    <w:rsid w:val="00250D20"/>
    <w:rsid w:val="0025138B"/>
    <w:rsid w:val="002514D5"/>
    <w:rsid w:val="002516E7"/>
    <w:rsid w:val="00251904"/>
    <w:rsid w:val="002519F3"/>
    <w:rsid w:val="00251B90"/>
    <w:rsid w:val="00251D7F"/>
    <w:rsid w:val="002529BB"/>
    <w:rsid w:val="00252AE1"/>
    <w:rsid w:val="00252B5D"/>
    <w:rsid w:val="00252CF3"/>
    <w:rsid w:val="002530FC"/>
    <w:rsid w:val="0025335A"/>
    <w:rsid w:val="002544D9"/>
    <w:rsid w:val="0025475E"/>
    <w:rsid w:val="00254A8D"/>
    <w:rsid w:val="00254B86"/>
    <w:rsid w:val="00254E5C"/>
    <w:rsid w:val="00255090"/>
    <w:rsid w:val="002552A0"/>
    <w:rsid w:val="00255894"/>
    <w:rsid w:val="00255F7D"/>
    <w:rsid w:val="0025667E"/>
    <w:rsid w:val="00256973"/>
    <w:rsid w:val="002575AA"/>
    <w:rsid w:val="002608F7"/>
    <w:rsid w:val="00260D68"/>
    <w:rsid w:val="00260E41"/>
    <w:rsid w:val="00260F68"/>
    <w:rsid w:val="002612D9"/>
    <w:rsid w:val="0026202B"/>
    <w:rsid w:val="002628B1"/>
    <w:rsid w:val="00262F2A"/>
    <w:rsid w:val="0026316A"/>
    <w:rsid w:val="002633D1"/>
    <w:rsid w:val="00263938"/>
    <w:rsid w:val="00264CB9"/>
    <w:rsid w:val="00264F40"/>
    <w:rsid w:val="0026500D"/>
    <w:rsid w:val="00265790"/>
    <w:rsid w:val="00265815"/>
    <w:rsid w:val="002662EF"/>
    <w:rsid w:val="00266E10"/>
    <w:rsid w:val="0026796C"/>
    <w:rsid w:val="002706CA"/>
    <w:rsid w:val="00270EC3"/>
    <w:rsid w:val="002712E2"/>
    <w:rsid w:val="0027140D"/>
    <w:rsid w:val="00271460"/>
    <w:rsid w:val="00271715"/>
    <w:rsid w:val="00271733"/>
    <w:rsid w:val="0027306A"/>
    <w:rsid w:val="00273165"/>
    <w:rsid w:val="00273880"/>
    <w:rsid w:val="002738AF"/>
    <w:rsid w:val="00273E61"/>
    <w:rsid w:val="00274298"/>
    <w:rsid w:val="002743A1"/>
    <w:rsid w:val="00274E30"/>
    <w:rsid w:val="00274EAD"/>
    <w:rsid w:val="00275420"/>
    <w:rsid w:val="0027547D"/>
    <w:rsid w:val="0027580E"/>
    <w:rsid w:val="00275A99"/>
    <w:rsid w:val="00275ACA"/>
    <w:rsid w:val="00275D48"/>
    <w:rsid w:val="00276081"/>
    <w:rsid w:val="0027696F"/>
    <w:rsid w:val="0027765B"/>
    <w:rsid w:val="002779F9"/>
    <w:rsid w:val="00277A61"/>
    <w:rsid w:val="00277B90"/>
    <w:rsid w:val="00277CCE"/>
    <w:rsid w:val="00280938"/>
    <w:rsid w:val="00281570"/>
    <w:rsid w:val="00281C76"/>
    <w:rsid w:val="0028274F"/>
    <w:rsid w:val="00282804"/>
    <w:rsid w:val="00282AD8"/>
    <w:rsid w:val="00282C6A"/>
    <w:rsid w:val="002835D3"/>
    <w:rsid w:val="002839D8"/>
    <w:rsid w:val="002840E8"/>
    <w:rsid w:val="00284374"/>
    <w:rsid w:val="002849E3"/>
    <w:rsid w:val="0028503C"/>
    <w:rsid w:val="0028538A"/>
    <w:rsid w:val="002858BA"/>
    <w:rsid w:val="0028618E"/>
    <w:rsid w:val="0028675A"/>
    <w:rsid w:val="00287156"/>
    <w:rsid w:val="002874B3"/>
    <w:rsid w:val="00287655"/>
    <w:rsid w:val="00287C7E"/>
    <w:rsid w:val="00287DC1"/>
    <w:rsid w:val="0029062C"/>
    <w:rsid w:val="002906E3"/>
    <w:rsid w:val="00290887"/>
    <w:rsid w:val="00291CC3"/>
    <w:rsid w:val="002924F9"/>
    <w:rsid w:val="00292A6B"/>
    <w:rsid w:val="002933E1"/>
    <w:rsid w:val="002939C4"/>
    <w:rsid w:val="00293D05"/>
    <w:rsid w:val="00294074"/>
    <w:rsid w:val="002942DD"/>
    <w:rsid w:val="002943EF"/>
    <w:rsid w:val="00294D95"/>
    <w:rsid w:val="00294F2F"/>
    <w:rsid w:val="00295279"/>
    <w:rsid w:val="0029562C"/>
    <w:rsid w:val="0029590F"/>
    <w:rsid w:val="00295EBC"/>
    <w:rsid w:val="00296764"/>
    <w:rsid w:val="002967A5"/>
    <w:rsid w:val="0029766B"/>
    <w:rsid w:val="002979E2"/>
    <w:rsid w:val="00297BC3"/>
    <w:rsid w:val="00297C2F"/>
    <w:rsid w:val="00297CC2"/>
    <w:rsid w:val="00297E71"/>
    <w:rsid w:val="00297F4E"/>
    <w:rsid w:val="002A0436"/>
    <w:rsid w:val="002A0714"/>
    <w:rsid w:val="002A1203"/>
    <w:rsid w:val="002A1399"/>
    <w:rsid w:val="002A2803"/>
    <w:rsid w:val="002A2931"/>
    <w:rsid w:val="002A3723"/>
    <w:rsid w:val="002A3887"/>
    <w:rsid w:val="002A391A"/>
    <w:rsid w:val="002A3CD4"/>
    <w:rsid w:val="002A4437"/>
    <w:rsid w:val="002A4AB1"/>
    <w:rsid w:val="002A4C62"/>
    <w:rsid w:val="002A4F56"/>
    <w:rsid w:val="002A4F99"/>
    <w:rsid w:val="002A56AE"/>
    <w:rsid w:val="002A57D5"/>
    <w:rsid w:val="002A580A"/>
    <w:rsid w:val="002A5A24"/>
    <w:rsid w:val="002A68A3"/>
    <w:rsid w:val="002A6A8D"/>
    <w:rsid w:val="002A6BC2"/>
    <w:rsid w:val="002A6D4B"/>
    <w:rsid w:val="002A7061"/>
    <w:rsid w:val="002A7733"/>
    <w:rsid w:val="002A7AEC"/>
    <w:rsid w:val="002A7FB0"/>
    <w:rsid w:val="002B1143"/>
    <w:rsid w:val="002B12E6"/>
    <w:rsid w:val="002B135E"/>
    <w:rsid w:val="002B15B3"/>
    <w:rsid w:val="002B161B"/>
    <w:rsid w:val="002B17A2"/>
    <w:rsid w:val="002B3A52"/>
    <w:rsid w:val="002B5CDB"/>
    <w:rsid w:val="002B5D9C"/>
    <w:rsid w:val="002B61A1"/>
    <w:rsid w:val="002B6918"/>
    <w:rsid w:val="002B6961"/>
    <w:rsid w:val="002B6D08"/>
    <w:rsid w:val="002B6F19"/>
    <w:rsid w:val="002B77A9"/>
    <w:rsid w:val="002B77F9"/>
    <w:rsid w:val="002B7BCE"/>
    <w:rsid w:val="002B7CE3"/>
    <w:rsid w:val="002C028E"/>
    <w:rsid w:val="002C0397"/>
    <w:rsid w:val="002C076C"/>
    <w:rsid w:val="002C0908"/>
    <w:rsid w:val="002C0977"/>
    <w:rsid w:val="002C0B7F"/>
    <w:rsid w:val="002C0FE7"/>
    <w:rsid w:val="002C109A"/>
    <w:rsid w:val="002C1982"/>
    <w:rsid w:val="002C1B43"/>
    <w:rsid w:val="002C1B54"/>
    <w:rsid w:val="002C2110"/>
    <w:rsid w:val="002C21B6"/>
    <w:rsid w:val="002C2EF5"/>
    <w:rsid w:val="002C3485"/>
    <w:rsid w:val="002C3487"/>
    <w:rsid w:val="002C353E"/>
    <w:rsid w:val="002C3C35"/>
    <w:rsid w:val="002C3FD2"/>
    <w:rsid w:val="002C4148"/>
    <w:rsid w:val="002C4149"/>
    <w:rsid w:val="002C4454"/>
    <w:rsid w:val="002C4504"/>
    <w:rsid w:val="002C4B0D"/>
    <w:rsid w:val="002C516B"/>
    <w:rsid w:val="002C526D"/>
    <w:rsid w:val="002C5493"/>
    <w:rsid w:val="002C56CC"/>
    <w:rsid w:val="002C5D2D"/>
    <w:rsid w:val="002C5DB1"/>
    <w:rsid w:val="002C6492"/>
    <w:rsid w:val="002C6D57"/>
    <w:rsid w:val="002C7351"/>
    <w:rsid w:val="002C775A"/>
    <w:rsid w:val="002C7BC4"/>
    <w:rsid w:val="002D027F"/>
    <w:rsid w:val="002D04B0"/>
    <w:rsid w:val="002D06B4"/>
    <w:rsid w:val="002D097D"/>
    <w:rsid w:val="002D0EC1"/>
    <w:rsid w:val="002D1037"/>
    <w:rsid w:val="002D143A"/>
    <w:rsid w:val="002D1519"/>
    <w:rsid w:val="002D15AB"/>
    <w:rsid w:val="002D185F"/>
    <w:rsid w:val="002D1FB3"/>
    <w:rsid w:val="002D214F"/>
    <w:rsid w:val="002D23F5"/>
    <w:rsid w:val="002D2D49"/>
    <w:rsid w:val="002D2D63"/>
    <w:rsid w:val="002D3A49"/>
    <w:rsid w:val="002D3B1C"/>
    <w:rsid w:val="002D3D57"/>
    <w:rsid w:val="002D45B7"/>
    <w:rsid w:val="002D46D7"/>
    <w:rsid w:val="002D505E"/>
    <w:rsid w:val="002D51E0"/>
    <w:rsid w:val="002D59F0"/>
    <w:rsid w:val="002D61EC"/>
    <w:rsid w:val="002D620F"/>
    <w:rsid w:val="002D6262"/>
    <w:rsid w:val="002D63D6"/>
    <w:rsid w:val="002D64E6"/>
    <w:rsid w:val="002D6AB1"/>
    <w:rsid w:val="002D7E64"/>
    <w:rsid w:val="002E006C"/>
    <w:rsid w:val="002E0D2E"/>
    <w:rsid w:val="002E150D"/>
    <w:rsid w:val="002E2F17"/>
    <w:rsid w:val="002E3064"/>
    <w:rsid w:val="002E3280"/>
    <w:rsid w:val="002E328B"/>
    <w:rsid w:val="002E36A0"/>
    <w:rsid w:val="002E38AD"/>
    <w:rsid w:val="002E481D"/>
    <w:rsid w:val="002E4C07"/>
    <w:rsid w:val="002E4EB9"/>
    <w:rsid w:val="002E4F6C"/>
    <w:rsid w:val="002E5063"/>
    <w:rsid w:val="002E525D"/>
    <w:rsid w:val="002E54A9"/>
    <w:rsid w:val="002E5718"/>
    <w:rsid w:val="002E572C"/>
    <w:rsid w:val="002E5B0B"/>
    <w:rsid w:val="002E5F1D"/>
    <w:rsid w:val="002E66FF"/>
    <w:rsid w:val="002E6ABA"/>
    <w:rsid w:val="002E6B6A"/>
    <w:rsid w:val="002E6F55"/>
    <w:rsid w:val="002E720F"/>
    <w:rsid w:val="002E79E6"/>
    <w:rsid w:val="002F010B"/>
    <w:rsid w:val="002F09EB"/>
    <w:rsid w:val="002F1094"/>
    <w:rsid w:val="002F1193"/>
    <w:rsid w:val="002F11F9"/>
    <w:rsid w:val="002F167B"/>
    <w:rsid w:val="002F1A87"/>
    <w:rsid w:val="002F1AD0"/>
    <w:rsid w:val="002F1CEA"/>
    <w:rsid w:val="002F1D65"/>
    <w:rsid w:val="002F2108"/>
    <w:rsid w:val="002F2154"/>
    <w:rsid w:val="002F25F1"/>
    <w:rsid w:val="002F2669"/>
    <w:rsid w:val="002F2683"/>
    <w:rsid w:val="002F2AA3"/>
    <w:rsid w:val="002F3191"/>
    <w:rsid w:val="002F3563"/>
    <w:rsid w:val="002F3897"/>
    <w:rsid w:val="002F48E3"/>
    <w:rsid w:val="002F4AB0"/>
    <w:rsid w:val="002F4E9D"/>
    <w:rsid w:val="002F5885"/>
    <w:rsid w:val="002F5A14"/>
    <w:rsid w:val="002F5E80"/>
    <w:rsid w:val="002F7C12"/>
    <w:rsid w:val="00300051"/>
    <w:rsid w:val="00300742"/>
    <w:rsid w:val="00300745"/>
    <w:rsid w:val="00300932"/>
    <w:rsid w:val="00300B91"/>
    <w:rsid w:val="00300CA6"/>
    <w:rsid w:val="00300EE6"/>
    <w:rsid w:val="0030192C"/>
    <w:rsid w:val="00301DFB"/>
    <w:rsid w:val="003020C8"/>
    <w:rsid w:val="003023F0"/>
    <w:rsid w:val="003025DD"/>
    <w:rsid w:val="00302E4B"/>
    <w:rsid w:val="00302E5C"/>
    <w:rsid w:val="00302F49"/>
    <w:rsid w:val="003036F6"/>
    <w:rsid w:val="00303777"/>
    <w:rsid w:val="00304211"/>
    <w:rsid w:val="00304AC1"/>
    <w:rsid w:val="00305662"/>
    <w:rsid w:val="00305889"/>
    <w:rsid w:val="00305AC6"/>
    <w:rsid w:val="00305CFF"/>
    <w:rsid w:val="003065EC"/>
    <w:rsid w:val="00306786"/>
    <w:rsid w:val="00306D78"/>
    <w:rsid w:val="0030722D"/>
    <w:rsid w:val="0030733B"/>
    <w:rsid w:val="00307607"/>
    <w:rsid w:val="00307745"/>
    <w:rsid w:val="0030786B"/>
    <w:rsid w:val="00307A97"/>
    <w:rsid w:val="0031006C"/>
    <w:rsid w:val="003106B9"/>
    <w:rsid w:val="00310E22"/>
    <w:rsid w:val="003112C0"/>
    <w:rsid w:val="00311513"/>
    <w:rsid w:val="00311866"/>
    <w:rsid w:val="00311CA9"/>
    <w:rsid w:val="003122F3"/>
    <w:rsid w:val="0031261B"/>
    <w:rsid w:val="00312653"/>
    <w:rsid w:val="003138CE"/>
    <w:rsid w:val="003139C5"/>
    <w:rsid w:val="00314059"/>
    <w:rsid w:val="0031426C"/>
    <w:rsid w:val="003142AE"/>
    <w:rsid w:val="00314562"/>
    <w:rsid w:val="0031459F"/>
    <w:rsid w:val="003146A9"/>
    <w:rsid w:val="00314A9A"/>
    <w:rsid w:val="003158A9"/>
    <w:rsid w:val="00316267"/>
    <w:rsid w:val="0031661C"/>
    <w:rsid w:val="00316B7F"/>
    <w:rsid w:val="00316C48"/>
    <w:rsid w:val="00316D45"/>
    <w:rsid w:val="00316D8C"/>
    <w:rsid w:val="00316EBC"/>
    <w:rsid w:val="0031751B"/>
    <w:rsid w:val="003175B8"/>
    <w:rsid w:val="00317B07"/>
    <w:rsid w:val="00317F76"/>
    <w:rsid w:val="00320902"/>
    <w:rsid w:val="00320BC9"/>
    <w:rsid w:val="00320C81"/>
    <w:rsid w:val="00321188"/>
    <w:rsid w:val="00321AA1"/>
    <w:rsid w:val="00321B58"/>
    <w:rsid w:val="0032235F"/>
    <w:rsid w:val="0032245F"/>
    <w:rsid w:val="00322677"/>
    <w:rsid w:val="00322A97"/>
    <w:rsid w:val="0032330C"/>
    <w:rsid w:val="003239BA"/>
    <w:rsid w:val="00324153"/>
    <w:rsid w:val="00324929"/>
    <w:rsid w:val="00324CA9"/>
    <w:rsid w:val="00324F77"/>
    <w:rsid w:val="003255DE"/>
    <w:rsid w:val="00325AC8"/>
    <w:rsid w:val="00325B8F"/>
    <w:rsid w:val="00325BD2"/>
    <w:rsid w:val="00325EE7"/>
    <w:rsid w:val="003260CD"/>
    <w:rsid w:val="0032627E"/>
    <w:rsid w:val="0032679A"/>
    <w:rsid w:val="00327DC6"/>
    <w:rsid w:val="00330181"/>
    <w:rsid w:val="00330224"/>
    <w:rsid w:val="00330BC7"/>
    <w:rsid w:val="00331248"/>
    <w:rsid w:val="003312F4"/>
    <w:rsid w:val="00331538"/>
    <w:rsid w:val="0033186D"/>
    <w:rsid w:val="003318FE"/>
    <w:rsid w:val="00331D7D"/>
    <w:rsid w:val="0033200B"/>
    <w:rsid w:val="003322A8"/>
    <w:rsid w:val="003324B6"/>
    <w:rsid w:val="003327DC"/>
    <w:rsid w:val="00332E06"/>
    <w:rsid w:val="003333C5"/>
    <w:rsid w:val="003342E9"/>
    <w:rsid w:val="00334436"/>
    <w:rsid w:val="00334507"/>
    <w:rsid w:val="00334713"/>
    <w:rsid w:val="0033490B"/>
    <w:rsid w:val="0033542E"/>
    <w:rsid w:val="003355C0"/>
    <w:rsid w:val="00336055"/>
    <w:rsid w:val="003362D2"/>
    <w:rsid w:val="00337929"/>
    <w:rsid w:val="00337DA8"/>
    <w:rsid w:val="00337FE4"/>
    <w:rsid w:val="00340030"/>
    <w:rsid w:val="003405E0"/>
    <w:rsid w:val="00340712"/>
    <w:rsid w:val="003410C5"/>
    <w:rsid w:val="00341E07"/>
    <w:rsid w:val="00341E7E"/>
    <w:rsid w:val="00342675"/>
    <w:rsid w:val="00342E61"/>
    <w:rsid w:val="00343410"/>
    <w:rsid w:val="0034380F"/>
    <w:rsid w:val="003439F7"/>
    <w:rsid w:val="00343A32"/>
    <w:rsid w:val="00344490"/>
    <w:rsid w:val="003444D6"/>
    <w:rsid w:val="00344BB9"/>
    <w:rsid w:val="00344E4D"/>
    <w:rsid w:val="0034515F"/>
    <w:rsid w:val="00345175"/>
    <w:rsid w:val="003454A6"/>
    <w:rsid w:val="00345515"/>
    <w:rsid w:val="00345AB7"/>
    <w:rsid w:val="00345E7B"/>
    <w:rsid w:val="00345F8E"/>
    <w:rsid w:val="00346520"/>
    <w:rsid w:val="00346D77"/>
    <w:rsid w:val="003478D9"/>
    <w:rsid w:val="003505E1"/>
    <w:rsid w:val="003509B1"/>
    <w:rsid w:val="00350B94"/>
    <w:rsid w:val="00350FDF"/>
    <w:rsid w:val="0035292E"/>
    <w:rsid w:val="003529E7"/>
    <w:rsid w:val="003530C4"/>
    <w:rsid w:val="00353420"/>
    <w:rsid w:val="00353685"/>
    <w:rsid w:val="00353764"/>
    <w:rsid w:val="003538A4"/>
    <w:rsid w:val="00353ECA"/>
    <w:rsid w:val="00354215"/>
    <w:rsid w:val="00354847"/>
    <w:rsid w:val="00354E1E"/>
    <w:rsid w:val="0035501B"/>
    <w:rsid w:val="003552B2"/>
    <w:rsid w:val="00355957"/>
    <w:rsid w:val="00355AAF"/>
    <w:rsid w:val="00355E57"/>
    <w:rsid w:val="00356018"/>
    <w:rsid w:val="00356307"/>
    <w:rsid w:val="00356865"/>
    <w:rsid w:val="00356DC9"/>
    <w:rsid w:val="00356F77"/>
    <w:rsid w:val="00357009"/>
    <w:rsid w:val="0035719D"/>
    <w:rsid w:val="003572B9"/>
    <w:rsid w:val="00357506"/>
    <w:rsid w:val="0035799C"/>
    <w:rsid w:val="00357E0F"/>
    <w:rsid w:val="00357E7E"/>
    <w:rsid w:val="00360025"/>
    <w:rsid w:val="0036082E"/>
    <w:rsid w:val="00360866"/>
    <w:rsid w:val="003608BE"/>
    <w:rsid w:val="00360E60"/>
    <w:rsid w:val="003610FE"/>
    <w:rsid w:val="003611D0"/>
    <w:rsid w:val="003614F0"/>
    <w:rsid w:val="003616CA"/>
    <w:rsid w:val="00361764"/>
    <w:rsid w:val="00361D3F"/>
    <w:rsid w:val="00361EB4"/>
    <w:rsid w:val="003622C9"/>
    <w:rsid w:val="0036241E"/>
    <w:rsid w:val="00362B51"/>
    <w:rsid w:val="0036302B"/>
    <w:rsid w:val="00363863"/>
    <w:rsid w:val="00363D09"/>
    <w:rsid w:val="00363E52"/>
    <w:rsid w:val="00363F0E"/>
    <w:rsid w:val="00364728"/>
    <w:rsid w:val="00364763"/>
    <w:rsid w:val="0036517D"/>
    <w:rsid w:val="00365782"/>
    <w:rsid w:val="00365AE5"/>
    <w:rsid w:val="003666E3"/>
    <w:rsid w:val="00366F7E"/>
    <w:rsid w:val="0036721F"/>
    <w:rsid w:val="003676EA"/>
    <w:rsid w:val="00370201"/>
    <w:rsid w:val="0037059E"/>
    <w:rsid w:val="00371347"/>
    <w:rsid w:val="00371406"/>
    <w:rsid w:val="003718C4"/>
    <w:rsid w:val="003719CC"/>
    <w:rsid w:val="003722B4"/>
    <w:rsid w:val="00372880"/>
    <w:rsid w:val="00372CAC"/>
    <w:rsid w:val="0037343B"/>
    <w:rsid w:val="00373B06"/>
    <w:rsid w:val="00373C06"/>
    <w:rsid w:val="00373D2D"/>
    <w:rsid w:val="00373DF6"/>
    <w:rsid w:val="00373EF4"/>
    <w:rsid w:val="00374968"/>
    <w:rsid w:val="00374C13"/>
    <w:rsid w:val="0037501C"/>
    <w:rsid w:val="00375279"/>
    <w:rsid w:val="00375741"/>
    <w:rsid w:val="00375C6A"/>
    <w:rsid w:val="00375C87"/>
    <w:rsid w:val="00375D16"/>
    <w:rsid w:val="00375E21"/>
    <w:rsid w:val="003767C9"/>
    <w:rsid w:val="00377CD1"/>
    <w:rsid w:val="00377DAE"/>
    <w:rsid w:val="00377F3E"/>
    <w:rsid w:val="0038064A"/>
    <w:rsid w:val="00380FF2"/>
    <w:rsid w:val="003813AE"/>
    <w:rsid w:val="003814F3"/>
    <w:rsid w:val="0038206C"/>
    <w:rsid w:val="00382787"/>
    <w:rsid w:val="003827FD"/>
    <w:rsid w:val="00382DD1"/>
    <w:rsid w:val="00382E96"/>
    <w:rsid w:val="00383112"/>
    <w:rsid w:val="00383325"/>
    <w:rsid w:val="0038340F"/>
    <w:rsid w:val="003836F7"/>
    <w:rsid w:val="00383700"/>
    <w:rsid w:val="00383E16"/>
    <w:rsid w:val="00383F5F"/>
    <w:rsid w:val="003842DF"/>
    <w:rsid w:val="0038453D"/>
    <w:rsid w:val="00384E32"/>
    <w:rsid w:val="003850B7"/>
    <w:rsid w:val="0038532A"/>
    <w:rsid w:val="00386968"/>
    <w:rsid w:val="00386E9E"/>
    <w:rsid w:val="00386ED2"/>
    <w:rsid w:val="00387994"/>
    <w:rsid w:val="00387AD1"/>
    <w:rsid w:val="00387DBC"/>
    <w:rsid w:val="003905C4"/>
    <w:rsid w:val="00390859"/>
    <w:rsid w:val="00390E03"/>
    <w:rsid w:val="00390FC2"/>
    <w:rsid w:val="0039292A"/>
    <w:rsid w:val="00392992"/>
    <w:rsid w:val="003929FB"/>
    <w:rsid w:val="00392BAA"/>
    <w:rsid w:val="00392DFB"/>
    <w:rsid w:val="00392FE1"/>
    <w:rsid w:val="00393105"/>
    <w:rsid w:val="003934B9"/>
    <w:rsid w:val="00393BD1"/>
    <w:rsid w:val="00394123"/>
    <w:rsid w:val="003948F4"/>
    <w:rsid w:val="00394A3E"/>
    <w:rsid w:val="00394FD4"/>
    <w:rsid w:val="003961AA"/>
    <w:rsid w:val="00396318"/>
    <w:rsid w:val="003966E9"/>
    <w:rsid w:val="003966EE"/>
    <w:rsid w:val="00396752"/>
    <w:rsid w:val="0039728A"/>
    <w:rsid w:val="0039747F"/>
    <w:rsid w:val="00397569"/>
    <w:rsid w:val="00397799"/>
    <w:rsid w:val="003A0042"/>
    <w:rsid w:val="003A0133"/>
    <w:rsid w:val="003A03B1"/>
    <w:rsid w:val="003A06B9"/>
    <w:rsid w:val="003A1D64"/>
    <w:rsid w:val="003A1E12"/>
    <w:rsid w:val="003A1F52"/>
    <w:rsid w:val="003A290C"/>
    <w:rsid w:val="003A3959"/>
    <w:rsid w:val="003A3A1F"/>
    <w:rsid w:val="003A3B4E"/>
    <w:rsid w:val="003A4B00"/>
    <w:rsid w:val="003A5068"/>
    <w:rsid w:val="003A596C"/>
    <w:rsid w:val="003A59B3"/>
    <w:rsid w:val="003A5C80"/>
    <w:rsid w:val="003A5EE9"/>
    <w:rsid w:val="003A61DA"/>
    <w:rsid w:val="003A652F"/>
    <w:rsid w:val="003A6566"/>
    <w:rsid w:val="003A6DA8"/>
    <w:rsid w:val="003A71DC"/>
    <w:rsid w:val="003A75B3"/>
    <w:rsid w:val="003A78D0"/>
    <w:rsid w:val="003A792B"/>
    <w:rsid w:val="003A7C59"/>
    <w:rsid w:val="003A7F77"/>
    <w:rsid w:val="003B022B"/>
    <w:rsid w:val="003B0875"/>
    <w:rsid w:val="003B111B"/>
    <w:rsid w:val="003B1375"/>
    <w:rsid w:val="003B18CA"/>
    <w:rsid w:val="003B1DF9"/>
    <w:rsid w:val="003B2580"/>
    <w:rsid w:val="003B26AE"/>
    <w:rsid w:val="003B2C7F"/>
    <w:rsid w:val="003B2F16"/>
    <w:rsid w:val="003B364C"/>
    <w:rsid w:val="003B3666"/>
    <w:rsid w:val="003B3AB7"/>
    <w:rsid w:val="003B3D91"/>
    <w:rsid w:val="003B3F62"/>
    <w:rsid w:val="003B41CC"/>
    <w:rsid w:val="003B4555"/>
    <w:rsid w:val="003B4886"/>
    <w:rsid w:val="003B4CEA"/>
    <w:rsid w:val="003B5289"/>
    <w:rsid w:val="003B5807"/>
    <w:rsid w:val="003B5E3C"/>
    <w:rsid w:val="003B5FCE"/>
    <w:rsid w:val="003B63B2"/>
    <w:rsid w:val="003B670F"/>
    <w:rsid w:val="003B7536"/>
    <w:rsid w:val="003B78FC"/>
    <w:rsid w:val="003B7AA1"/>
    <w:rsid w:val="003C008D"/>
    <w:rsid w:val="003C06BA"/>
    <w:rsid w:val="003C0928"/>
    <w:rsid w:val="003C0AD3"/>
    <w:rsid w:val="003C0AED"/>
    <w:rsid w:val="003C14AD"/>
    <w:rsid w:val="003C1699"/>
    <w:rsid w:val="003C17FC"/>
    <w:rsid w:val="003C1879"/>
    <w:rsid w:val="003C1927"/>
    <w:rsid w:val="003C1EB7"/>
    <w:rsid w:val="003C1F14"/>
    <w:rsid w:val="003C235A"/>
    <w:rsid w:val="003C263F"/>
    <w:rsid w:val="003C3446"/>
    <w:rsid w:val="003C3840"/>
    <w:rsid w:val="003C3E81"/>
    <w:rsid w:val="003C40D8"/>
    <w:rsid w:val="003C4473"/>
    <w:rsid w:val="003C463B"/>
    <w:rsid w:val="003C489E"/>
    <w:rsid w:val="003C4A47"/>
    <w:rsid w:val="003C4CA3"/>
    <w:rsid w:val="003C579D"/>
    <w:rsid w:val="003C5873"/>
    <w:rsid w:val="003C5974"/>
    <w:rsid w:val="003C5B0C"/>
    <w:rsid w:val="003C5B72"/>
    <w:rsid w:val="003C5CD0"/>
    <w:rsid w:val="003C5D86"/>
    <w:rsid w:val="003C5F7C"/>
    <w:rsid w:val="003C6388"/>
    <w:rsid w:val="003C63B5"/>
    <w:rsid w:val="003C64A3"/>
    <w:rsid w:val="003C683A"/>
    <w:rsid w:val="003C6CE1"/>
    <w:rsid w:val="003C6EA9"/>
    <w:rsid w:val="003C73A5"/>
    <w:rsid w:val="003C746B"/>
    <w:rsid w:val="003C79A6"/>
    <w:rsid w:val="003C7E76"/>
    <w:rsid w:val="003D039C"/>
    <w:rsid w:val="003D0616"/>
    <w:rsid w:val="003D0BEE"/>
    <w:rsid w:val="003D0E26"/>
    <w:rsid w:val="003D10B9"/>
    <w:rsid w:val="003D18A5"/>
    <w:rsid w:val="003D1B09"/>
    <w:rsid w:val="003D1FF9"/>
    <w:rsid w:val="003D2224"/>
    <w:rsid w:val="003D2A81"/>
    <w:rsid w:val="003D333D"/>
    <w:rsid w:val="003D33C0"/>
    <w:rsid w:val="003D354C"/>
    <w:rsid w:val="003D48C1"/>
    <w:rsid w:val="003D5124"/>
    <w:rsid w:val="003D52FC"/>
    <w:rsid w:val="003D5548"/>
    <w:rsid w:val="003D59B3"/>
    <w:rsid w:val="003D5A37"/>
    <w:rsid w:val="003D5D23"/>
    <w:rsid w:val="003D5F4B"/>
    <w:rsid w:val="003D660E"/>
    <w:rsid w:val="003D6B10"/>
    <w:rsid w:val="003D6B5D"/>
    <w:rsid w:val="003D77E5"/>
    <w:rsid w:val="003D7E7A"/>
    <w:rsid w:val="003E0268"/>
    <w:rsid w:val="003E0C21"/>
    <w:rsid w:val="003E1227"/>
    <w:rsid w:val="003E126E"/>
    <w:rsid w:val="003E1481"/>
    <w:rsid w:val="003E1502"/>
    <w:rsid w:val="003E15A4"/>
    <w:rsid w:val="003E15B9"/>
    <w:rsid w:val="003E1617"/>
    <w:rsid w:val="003E17C7"/>
    <w:rsid w:val="003E1991"/>
    <w:rsid w:val="003E1D14"/>
    <w:rsid w:val="003E1F54"/>
    <w:rsid w:val="003E1FD6"/>
    <w:rsid w:val="003E3BEE"/>
    <w:rsid w:val="003E3E8B"/>
    <w:rsid w:val="003E45C8"/>
    <w:rsid w:val="003E46C8"/>
    <w:rsid w:val="003E49E4"/>
    <w:rsid w:val="003E4A93"/>
    <w:rsid w:val="003E51BE"/>
    <w:rsid w:val="003E537E"/>
    <w:rsid w:val="003E5BBD"/>
    <w:rsid w:val="003E71BA"/>
    <w:rsid w:val="003E768B"/>
    <w:rsid w:val="003E78B3"/>
    <w:rsid w:val="003E7ADB"/>
    <w:rsid w:val="003F0190"/>
    <w:rsid w:val="003F0BFC"/>
    <w:rsid w:val="003F0DAA"/>
    <w:rsid w:val="003F0F96"/>
    <w:rsid w:val="003F100F"/>
    <w:rsid w:val="003F12C2"/>
    <w:rsid w:val="003F1677"/>
    <w:rsid w:val="003F16C1"/>
    <w:rsid w:val="003F1A04"/>
    <w:rsid w:val="003F1BB5"/>
    <w:rsid w:val="003F1CD1"/>
    <w:rsid w:val="003F2383"/>
    <w:rsid w:val="003F2417"/>
    <w:rsid w:val="003F2552"/>
    <w:rsid w:val="003F3027"/>
    <w:rsid w:val="003F3373"/>
    <w:rsid w:val="003F39C9"/>
    <w:rsid w:val="003F3C48"/>
    <w:rsid w:val="003F4101"/>
    <w:rsid w:val="003F4E4C"/>
    <w:rsid w:val="003F52F9"/>
    <w:rsid w:val="003F58C7"/>
    <w:rsid w:val="003F5C33"/>
    <w:rsid w:val="003F5E97"/>
    <w:rsid w:val="003F6411"/>
    <w:rsid w:val="003F66F5"/>
    <w:rsid w:val="003F684D"/>
    <w:rsid w:val="003F6D0D"/>
    <w:rsid w:val="003F7221"/>
    <w:rsid w:val="003F73FD"/>
    <w:rsid w:val="003F76F0"/>
    <w:rsid w:val="003F7A19"/>
    <w:rsid w:val="003F7EA5"/>
    <w:rsid w:val="003F7ED0"/>
    <w:rsid w:val="003F7F20"/>
    <w:rsid w:val="003F7FD1"/>
    <w:rsid w:val="00400421"/>
    <w:rsid w:val="004006DD"/>
    <w:rsid w:val="00400A55"/>
    <w:rsid w:val="0040187A"/>
    <w:rsid w:val="00401C1D"/>
    <w:rsid w:val="00401F1F"/>
    <w:rsid w:val="00401FCF"/>
    <w:rsid w:val="004022B5"/>
    <w:rsid w:val="004022DC"/>
    <w:rsid w:val="00402569"/>
    <w:rsid w:val="00402E9D"/>
    <w:rsid w:val="00403132"/>
    <w:rsid w:val="00403182"/>
    <w:rsid w:val="00403323"/>
    <w:rsid w:val="00403A2E"/>
    <w:rsid w:val="00403C2F"/>
    <w:rsid w:val="00403D6A"/>
    <w:rsid w:val="00403D9D"/>
    <w:rsid w:val="00404A59"/>
    <w:rsid w:val="00404EB8"/>
    <w:rsid w:val="00406402"/>
    <w:rsid w:val="00406638"/>
    <w:rsid w:val="0040679C"/>
    <w:rsid w:val="00406DBF"/>
    <w:rsid w:val="00406EEF"/>
    <w:rsid w:val="004070BB"/>
    <w:rsid w:val="00407851"/>
    <w:rsid w:val="00407E0E"/>
    <w:rsid w:val="00407F53"/>
    <w:rsid w:val="004104B8"/>
    <w:rsid w:val="0041060E"/>
    <w:rsid w:val="004109F2"/>
    <w:rsid w:val="00410A05"/>
    <w:rsid w:val="00410D9D"/>
    <w:rsid w:val="00410F67"/>
    <w:rsid w:val="0041100A"/>
    <w:rsid w:val="004112E5"/>
    <w:rsid w:val="00411533"/>
    <w:rsid w:val="00411A86"/>
    <w:rsid w:val="00411B81"/>
    <w:rsid w:val="00411E18"/>
    <w:rsid w:val="00412194"/>
    <w:rsid w:val="00413AC0"/>
    <w:rsid w:val="00413B7E"/>
    <w:rsid w:val="00413B9F"/>
    <w:rsid w:val="0041425A"/>
    <w:rsid w:val="00414BE7"/>
    <w:rsid w:val="004152D1"/>
    <w:rsid w:val="004159D3"/>
    <w:rsid w:val="00416C4F"/>
    <w:rsid w:val="00416E14"/>
    <w:rsid w:val="0041709C"/>
    <w:rsid w:val="004171BB"/>
    <w:rsid w:val="00417E4F"/>
    <w:rsid w:val="00417E97"/>
    <w:rsid w:val="00420D05"/>
    <w:rsid w:val="0042157F"/>
    <w:rsid w:val="00421921"/>
    <w:rsid w:val="00421A39"/>
    <w:rsid w:val="0042265F"/>
    <w:rsid w:val="00422721"/>
    <w:rsid w:val="004228DE"/>
    <w:rsid w:val="004229B5"/>
    <w:rsid w:val="00422E09"/>
    <w:rsid w:val="00422E9B"/>
    <w:rsid w:val="004238E3"/>
    <w:rsid w:val="0042405B"/>
    <w:rsid w:val="00424117"/>
    <w:rsid w:val="004243CB"/>
    <w:rsid w:val="00424409"/>
    <w:rsid w:val="00424696"/>
    <w:rsid w:val="004264A3"/>
    <w:rsid w:val="004265D0"/>
    <w:rsid w:val="00426717"/>
    <w:rsid w:val="00426B0B"/>
    <w:rsid w:val="00426B3E"/>
    <w:rsid w:val="00426D57"/>
    <w:rsid w:val="00426D68"/>
    <w:rsid w:val="00427058"/>
    <w:rsid w:val="00427279"/>
    <w:rsid w:val="0042765D"/>
    <w:rsid w:val="0042786F"/>
    <w:rsid w:val="00427AE9"/>
    <w:rsid w:val="00427FE6"/>
    <w:rsid w:val="0043021E"/>
    <w:rsid w:val="004303BE"/>
    <w:rsid w:val="00430A44"/>
    <w:rsid w:val="00430BEA"/>
    <w:rsid w:val="00430C05"/>
    <w:rsid w:val="00431434"/>
    <w:rsid w:val="00432096"/>
    <w:rsid w:val="004324EA"/>
    <w:rsid w:val="004327E3"/>
    <w:rsid w:val="00432EB6"/>
    <w:rsid w:val="00432FC2"/>
    <w:rsid w:val="0043345C"/>
    <w:rsid w:val="004334A7"/>
    <w:rsid w:val="00433879"/>
    <w:rsid w:val="00434482"/>
    <w:rsid w:val="00434603"/>
    <w:rsid w:val="0043487B"/>
    <w:rsid w:val="00434A94"/>
    <w:rsid w:val="00435B92"/>
    <w:rsid w:val="00435BA4"/>
    <w:rsid w:val="00435C49"/>
    <w:rsid w:val="00437114"/>
    <w:rsid w:val="004371FB"/>
    <w:rsid w:val="00437348"/>
    <w:rsid w:val="00437410"/>
    <w:rsid w:val="00437534"/>
    <w:rsid w:val="004376B9"/>
    <w:rsid w:val="004379DF"/>
    <w:rsid w:val="00437A0A"/>
    <w:rsid w:val="00440BC0"/>
    <w:rsid w:val="00440D24"/>
    <w:rsid w:val="00441536"/>
    <w:rsid w:val="00441553"/>
    <w:rsid w:val="00441775"/>
    <w:rsid w:val="00441D80"/>
    <w:rsid w:val="00443AC5"/>
    <w:rsid w:val="00443D5D"/>
    <w:rsid w:val="00443DEC"/>
    <w:rsid w:val="004445D7"/>
    <w:rsid w:val="0044478B"/>
    <w:rsid w:val="00444D46"/>
    <w:rsid w:val="00445046"/>
    <w:rsid w:val="00445D75"/>
    <w:rsid w:val="00445F0F"/>
    <w:rsid w:val="00446081"/>
    <w:rsid w:val="00446391"/>
    <w:rsid w:val="0044641C"/>
    <w:rsid w:val="004469F7"/>
    <w:rsid w:val="00446CE3"/>
    <w:rsid w:val="0044715D"/>
    <w:rsid w:val="0044722F"/>
    <w:rsid w:val="00447345"/>
    <w:rsid w:val="004473C0"/>
    <w:rsid w:val="004479FC"/>
    <w:rsid w:val="00450DD9"/>
    <w:rsid w:val="004511CF"/>
    <w:rsid w:val="004512F9"/>
    <w:rsid w:val="0045137E"/>
    <w:rsid w:val="004514D2"/>
    <w:rsid w:val="00451578"/>
    <w:rsid w:val="004516CF"/>
    <w:rsid w:val="00451860"/>
    <w:rsid w:val="00452C89"/>
    <w:rsid w:val="00452DAF"/>
    <w:rsid w:val="00452F1A"/>
    <w:rsid w:val="004539E3"/>
    <w:rsid w:val="00453A96"/>
    <w:rsid w:val="00453D72"/>
    <w:rsid w:val="004541BB"/>
    <w:rsid w:val="00454E03"/>
    <w:rsid w:val="00455733"/>
    <w:rsid w:val="0045616F"/>
    <w:rsid w:val="004564D9"/>
    <w:rsid w:val="00456921"/>
    <w:rsid w:val="00456930"/>
    <w:rsid w:val="0045695F"/>
    <w:rsid w:val="00456B1E"/>
    <w:rsid w:val="00456D7A"/>
    <w:rsid w:val="00457027"/>
    <w:rsid w:val="00457043"/>
    <w:rsid w:val="00457248"/>
    <w:rsid w:val="00457410"/>
    <w:rsid w:val="00457A38"/>
    <w:rsid w:val="00460264"/>
    <w:rsid w:val="00460BFB"/>
    <w:rsid w:val="0046112B"/>
    <w:rsid w:val="0046150F"/>
    <w:rsid w:val="0046162C"/>
    <w:rsid w:val="00461E83"/>
    <w:rsid w:val="004620B5"/>
    <w:rsid w:val="004620D2"/>
    <w:rsid w:val="00462CF7"/>
    <w:rsid w:val="00462EF6"/>
    <w:rsid w:val="0046307C"/>
    <w:rsid w:val="0046336C"/>
    <w:rsid w:val="00464F23"/>
    <w:rsid w:val="004652D9"/>
    <w:rsid w:val="00465325"/>
    <w:rsid w:val="0046549B"/>
    <w:rsid w:val="004655EE"/>
    <w:rsid w:val="00465F26"/>
    <w:rsid w:val="004665B3"/>
    <w:rsid w:val="00466874"/>
    <w:rsid w:val="00466D1D"/>
    <w:rsid w:val="004673D8"/>
    <w:rsid w:val="004676BF"/>
    <w:rsid w:val="0046776B"/>
    <w:rsid w:val="00467D3A"/>
    <w:rsid w:val="00467D77"/>
    <w:rsid w:val="004700FC"/>
    <w:rsid w:val="004701D5"/>
    <w:rsid w:val="00470530"/>
    <w:rsid w:val="00470E03"/>
    <w:rsid w:val="004714A4"/>
    <w:rsid w:val="004724B5"/>
    <w:rsid w:val="00472561"/>
    <w:rsid w:val="0047283E"/>
    <w:rsid w:val="00472E9B"/>
    <w:rsid w:val="004738AA"/>
    <w:rsid w:val="004738BB"/>
    <w:rsid w:val="00473B74"/>
    <w:rsid w:val="004742A2"/>
    <w:rsid w:val="00474BF6"/>
    <w:rsid w:val="00475379"/>
    <w:rsid w:val="004759A3"/>
    <w:rsid w:val="00475BE1"/>
    <w:rsid w:val="00475BEE"/>
    <w:rsid w:val="0047612A"/>
    <w:rsid w:val="00476197"/>
    <w:rsid w:val="004764E1"/>
    <w:rsid w:val="00476C6F"/>
    <w:rsid w:val="0047732E"/>
    <w:rsid w:val="004775FB"/>
    <w:rsid w:val="004776A9"/>
    <w:rsid w:val="004777B0"/>
    <w:rsid w:val="00477C63"/>
    <w:rsid w:val="00477D56"/>
    <w:rsid w:val="00477DF2"/>
    <w:rsid w:val="0048005D"/>
    <w:rsid w:val="00480284"/>
    <w:rsid w:val="00480286"/>
    <w:rsid w:val="00481690"/>
    <w:rsid w:val="0048170A"/>
    <w:rsid w:val="00481838"/>
    <w:rsid w:val="00481942"/>
    <w:rsid w:val="0048206F"/>
    <w:rsid w:val="004824A1"/>
    <w:rsid w:val="00482951"/>
    <w:rsid w:val="004829FC"/>
    <w:rsid w:val="00483C93"/>
    <w:rsid w:val="0048401E"/>
    <w:rsid w:val="0048402B"/>
    <w:rsid w:val="004845C9"/>
    <w:rsid w:val="0048464C"/>
    <w:rsid w:val="00484928"/>
    <w:rsid w:val="00484A31"/>
    <w:rsid w:val="00484BB1"/>
    <w:rsid w:val="00484C35"/>
    <w:rsid w:val="0048505C"/>
    <w:rsid w:val="00485304"/>
    <w:rsid w:val="004869C0"/>
    <w:rsid w:val="00487994"/>
    <w:rsid w:val="00487A88"/>
    <w:rsid w:val="0049038E"/>
    <w:rsid w:val="00490C4E"/>
    <w:rsid w:val="00490F5B"/>
    <w:rsid w:val="00490F74"/>
    <w:rsid w:val="00491509"/>
    <w:rsid w:val="004925FD"/>
    <w:rsid w:val="004928A7"/>
    <w:rsid w:val="00492C5A"/>
    <w:rsid w:val="00492D8E"/>
    <w:rsid w:val="004932A4"/>
    <w:rsid w:val="00493577"/>
    <w:rsid w:val="0049357A"/>
    <w:rsid w:val="00493884"/>
    <w:rsid w:val="00493923"/>
    <w:rsid w:val="0049410A"/>
    <w:rsid w:val="004945BA"/>
    <w:rsid w:val="00495B80"/>
    <w:rsid w:val="00495DEB"/>
    <w:rsid w:val="00497280"/>
    <w:rsid w:val="004975E9"/>
    <w:rsid w:val="00497922"/>
    <w:rsid w:val="00497935"/>
    <w:rsid w:val="00497CFD"/>
    <w:rsid w:val="00497F17"/>
    <w:rsid w:val="004A009B"/>
    <w:rsid w:val="004A04AD"/>
    <w:rsid w:val="004A0526"/>
    <w:rsid w:val="004A055C"/>
    <w:rsid w:val="004A06D1"/>
    <w:rsid w:val="004A06D4"/>
    <w:rsid w:val="004A074E"/>
    <w:rsid w:val="004A1847"/>
    <w:rsid w:val="004A1FBC"/>
    <w:rsid w:val="004A2541"/>
    <w:rsid w:val="004A30CB"/>
    <w:rsid w:val="004A3285"/>
    <w:rsid w:val="004A3C6E"/>
    <w:rsid w:val="004A3CF0"/>
    <w:rsid w:val="004A4149"/>
    <w:rsid w:val="004A4187"/>
    <w:rsid w:val="004A4301"/>
    <w:rsid w:val="004A4D35"/>
    <w:rsid w:val="004A508C"/>
    <w:rsid w:val="004A51A8"/>
    <w:rsid w:val="004A523F"/>
    <w:rsid w:val="004A5379"/>
    <w:rsid w:val="004A5CEE"/>
    <w:rsid w:val="004A6070"/>
    <w:rsid w:val="004A63B8"/>
    <w:rsid w:val="004A66D1"/>
    <w:rsid w:val="004A67FF"/>
    <w:rsid w:val="004A6E88"/>
    <w:rsid w:val="004A6F10"/>
    <w:rsid w:val="004A785B"/>
    <w:rsid w:val="004A7CC6"/>
    <w:rsid w:val="004A7D53"/>
    <w:rsid w:val="004B04AD"/>
    <w:rsid w:val="004B0839"/>
    <w:rsid w:val="004B0EBB"/>
    <w:rsid w:val="004B0EBE"/>
    <w:rsid w:val="004B1176"/>
    <w:rsid w:val="004B1A7E"/>
    <w:rsid w:val="004B1C78"/>
    <w:rsid w:val="004B1F14"/>
    <w:rsid w:val="004B29A4"/>
    <w:rsid w:val="004B2EB0"/>
    <w:rsid w:val="004B32CC"/>
    <w:rsid w:val="004B33CE"/>
    <w:rsid w:val="004B3673"/>
    <w:rsid w:val="004B36B6"/>
    <w:rsid w:val="004B391A"/>
    <w:rsid w:val="004B3D66"/>
    <w:rsid w:val="004B420E"/>
    <w:rsid w:val="004B539C"/>
    <w:rsid w:val="004B5E15"/>
    <w:rsid w:val="004B5E62"/>
    <w:rsid w:val="004B6515"/>
    <w:rsid w:val="004B66E6"/>
    <w:rsid w:val="004B67DB"/>
    <w:rsid w:val="004B6964"/>
    <w:rsid w:val="004B6AD1"/>
    <w:rsid w:val="004B6CC4"/>
    <w:rsid w:val="004B6DBE"/>
    <w:rsid w:val="004B71F8"/>
    <w:rsid w:val="004B7432"/>
    <w:rsid w:val="004B77D1"/>
    <w:rsid w:val="004B786C"/>
    <w:rsid w:val="004B7934"/>
    <w:rsid w:val="004C04DE"/>
    <w:rsid w:val="004C09CD"/>
    <w:rsid w:val="004C0EED"/>
    <w:rsid w:val="004C10B2"/>
    <w:rsid w:val="004C10BA"/>
    <w:rsid w:val="004C133B"/>
    <w:rsid w:val="004C1D58"/>
    <w:rsid w:val="004C1D91"/>
    <w:rsid w:val="004C2008"/>
    <w:rsid w:val="004C2116"/>
    <w:rsid w:val="004C2254"/>
    <w:rsid w:val="004C232D"/>
    <w:rsid w:val="004C23B3"/>
    <w:rsid w:val="004C247B"/>
    <w:rsid w:val="004C3C83"/>
    <w:rsid w:val="004C4C73"/>
    <w:rsid w:val="004C4E6E"/>
    <w:rsid w:val="004C4FE0"/>
    <w:rsid w:val="004C52B5"/>
    <w:rsid w:val="004C643C"/>
    <w:rsid w:val="004C6AD3"/>
    <w:rsid w:val="004C6CB9"/>
    <w:rsid w:val="004C6FBB"/>
    <w:rsid w:val="004C7000"/>
    <w:rsid w:val="004C72DC"/>
    <w:rsid w:val="004C7EC1"/>
    <w:rsid w:val="004D0082"/>
    <w:rsid w:val="004D00D8"/>
    <w:rsid w:val="004D0682"/>
    <w:rsid w:val="004D0932"/>
    <w:rsid w:val="004D1018"/>
    <w:rsid w:val="004D1162"/>
    <w:rsid w:val="004D11E4"/>
    <w:rsid w:val="004D1570"/>
    <w:rsid w:val="004D1D8E"/>
    <w:rsid w:val="004D1F71"/>
    <w:rsid w:val="004D2181"/>
    <w:rsid w:val="004D23C7"/>
    <w:rsid w:val="004D24B2"/>
    <w:rsid w:val="004D27E4"/>
    <w:rsid w:val="004D289F"/>
    <w:rsid w:val="004D3097"/>
    <w:rsid w:val="004D3699"/>
    <w:rsid w:val="004D414E"/>
    <w:rsid w:val="004D428B"/>
    <w:rsid w:val="004D4339"/>
    <w:rsid w:val="004D510A"/>
    <w:rsid w:val="004D53BF"/>
    <w:rsid w:val="004D53F9"/>
    <w:rsid w:val="004D541A"/>
    <w:rsid w:val="004D575C"/>
    <w:rsid w:val="004D591A"/>
    <w:rsid w:val="004D6061"/>
    <w:rsid w:val="004D61EE"/>
    <w:rsid w:val="004D64B6"/>
    <w:rsid w:val="004D6650"/>
    <w:rsid w:val="004D68C2"/>
    <w:rsid w:val="004D6AB4"/>
    <w:rsid w:val="004D6FC0"/>
    <w:rsid w:val="004D76CF"/>
    <w:rsid w:val="004D7740"/>
    <w:rsid w:val="004D7A89"/>
    <w:rsid w:val="004D7D42"/>
    <w:rsid w:val="004E06B3"/>
    <w:rsid w:val="004E0CED"/>
    <w:rsid w:val="004E1072"/>
    <w:rsid w:val="004E1359"/>
    <w:rsid w:val="004E1982"/>
    <w:rsid w:val="004E1BA9"/>
    <w:rsid w:val="004E1BD6"/>
    <w:rsid w:val="004E1DF9"/>
    <w:rsid w:val="004E23F4"/>
    <w:rsid w:val="004E2CD3"/>
    <w:rsid w:val="004E31CC"/>
    <w:rsid w:val="004E37BB"/>
    <w:rsid w:val="004E39D7"/>
    <w:rsid w:val="004E3E0D"/>
    <w:rsid w:val="004E4132"/>
    <w:rsid w:val="004E43FC"/>
    <w:rsid w:val="004E45DB"/>
    <w:rsid w:val="004E4C8A"/>
    <w:rsid w:val="004E5F80"/>
    <w:rsid w:val="004E62FE"/>
    <w:rsid w:val="004E64FA"/>
    <w:rsid w:val="004E6656"/>
    <w:rsid w:val="004E681B"/>
    <w:rsid w:val="004E683B"/>
    <w:rsid w:val="004E688D"/>
    <w:rsid w:val="004E6F69"/>
    <w:rsid w:val="004E6FA4"/>
    <w:rsid w:val="004E7163"/>
    <w:rsid w:val="004E794C"/>
    <w:rsid w:val="004E7E69"/>
    <w:rsid w:val="004F0485"/>
    <w:rsid w:val="004F060C"/>
    <w:rsid w:val="004F158B"/>
    <w:rsid w:val="004F1763"/>
    <w:rsid w:val="004F1B8B"/>
    <w:rsid w:val="004F23F8"/>
    <w:rsid w:val="004F2756"/>
    <w:rsid w:val="004F2793"/>
    <w:rsid w:val="004F2992"/>
    <w:rsid w:val="004F2CCB"/>
    <w:rsid w:val="004F2F6E"/>
    <w:rsid w:val="004F32D0"/>
    <w:rsid w:val="004F32E4"/>
    <w:rsid w:val="004F3C5F"/>
    <w:rsid w:val="004F4D5E"/>
    <w:rsid w:val="004F4E2F"/>
    <w:rsid w:val="004F5C51"/>
    <w:rsid w:val="004F613C"/>
    <w:rsid w:val="004F676B"/>
    <w:rsid w:val="004F74E5"/>
    <w:rsid w:val="004F7624"/>
    <w:rsid w:val="004F7700"/>
    <w:rsid w:val="004F774C"/>
    <w:rsid w:val="004F7EF5"/>
    <w:rsid w:val="005001AB"/>
    <w:rsid w:val="00500421"/>
    <w:rsid w:val="0050056D"/>
    <w:rsid w:val="00500ABC"/>
    <w:rsid w:val="00500E33"/>
    <w:rsid w:val="0050174B"/>
    <w:rsid w:val="00501763"/>
    <w:rsid w:val="00502410"/>
    <w:rsid w:val="0050265B"/>
    <w:rsid w:val="005026D0"/>
    <w:rsid w:val="00502BE4"/>
    <w:rsid w:val="00502FAA"/>
    <w:rsid w:val="00503343"/>
    <w:rsid w:val="00503493"/>
    <w:rsid w:val="00503F18"/>
    <w:rsid w:val="00503F19"/>
    <w:rsid w:val="005043AF"/>
    <w:rsid w:val="00504577"/>
    <w:rsid w:val="005045BC"/>
    <w:rsid w:val="005045E4"/>
    <w:rsid w:val="00504667"/>
    <w:rsid w:val="00504999"/>
    <w:rsid w:val="00504EE9"/>
    <w:rsid w:val="00504F07"/>
    <w:rsid w:val="00505064"/>
    <w:rsid w:val="00505628"/>
    <w:rsid w:val="00505828"/>
    <w:rsid w:val="005058F3"/>
    <w:rsid w:val="00505D21"/>
    <w:rsid w:val="00505E2B"/>
    <w:rsid w:val="00506346"/>
    <w:rsid w:val="00506D44"/>
    <w:rsid w:val="005072BA"/>
    <w:rsid w:val="00507336"/>
    <w:rsid w:val="00507A33"/>
    <w:rsid w:val="00507A8D"/>
    <w:rsid w:val="00507AFE"/>
    <w:rsid w:val="005109D0"/>
    <w:rsid w:val="005115B0"/>
    <w:rsid w:val="00511EFC"/>
    <w:rsid w:val="005120DA"/>
    <w:rsid w:val="00512451"/>
    <w:rsid w:val="00512507"/>
    <w:rsid w:val="00512715"/>
    <w:rsid w:val="00512AC0"/>
    <w:rsid w:val="00512DB8"/>
    <w:rsid w:val="00512DE3"/>
    <w:rsid w:val="00512EE8"/>
    <w:rsid w:val="00513259"/>
    <w:rsid w:val="00513402"/>
    <w:rsid w:val="005136B5"/>
    <w:rsid w:val="005137DC"/>
    <w:rsid w:val="00513B80"/>
    <w:rsid w:val="00513D93"/>
    <w:rsid w:val="00513E5A"/>
    <w:rsid w:val="00513F31"/>
    <w:rsid w:val="005150E0"/>
    <w:rsid w:val="005152B6"/>
    <w:rsid w:val="00515C21"/>
    <w:rsid w:val="005164F2"/>
    <w:rsid w:val="0051653B"/>
    <w:rsid w:val="005165B9"/>
    <w:rsid w:val="00516E1A"/>
    <w:rsid w:val="00516F42"/>
    <w:rsid w:val="00516FC8"/>
    <w:rsid w:val="005174DA"/>
    <w:rsid w:val="0051764A"/>
    <w:rsid w:val="005177B2"/>
    <w:rsid w:val="00517CA4"/>
    <w:rsid w:val="00517D4C"/>
    <w:rsid w:val="005202C1"/>
    <w:rsid w:val="00520647"/>
    <w:rsid w:val="00521877"/>
    <w:rsid w:val="005218AC"/>
    <w:rsid w:val="00521B61"/>
    <w:rsid w:val="00522118"/>
    <w:rsid w:val="005225F6"/>
    <w:rsid w:val="00522EA3"/>
    <w:rsid w:val="00523187"/>
    <w:rsid w:val="00523BFA"/>
    <w:rsid w:val="00524127"/>
    <w:rsid w:val="005247AE"/>
    <w:rsid w:val="00524989"/>
    <w:rsid w:val="005249CC"/>
    <w:rsid w:val="00524B98"/>
    <w:rsid w:val="00524E4B"/>
    <w:rsid w:val="0052534E"/>
    <w:rsid w:val="005257E2"/>
    <w:rsid w:val="00525904"/>
    <w:rsid w:val="00525982"/>
    <w:rsid w:val="00525BFA"/>
    <w:rsid w:val="00525EE8"/>
    <w:rsid w:val="00526807"/>
    <w:rsid w:val="00527B21"/>
    <w:rsid w:val="00527E45"/>
    <w:rsid w:val="00527EF9"/>
    <w:rsid w:val="005300A2"/>
    <w:rsid w:val="005306F7"/>
    <w:rsid w:val="00530769"/>
    <w:rsid w:val="00530810"/>
    <w:rsid w:val="0053088D"/>
    <w:rsid w:val="005309CF"/>
    <w:rsid w:val="00530A2B"/>
    <w:rsid w:val="00531058"/>
    <w:rsid w:val="0053183F"/>
    <w:rsid w:val="00531EFC"/>
    <w:rsid w:val="0053269D"/>
    <w:rsid w:val="00532AD1"/>
    <w:rsid w:val="00532BB6"/>
    <w:rsid w:val="00532C3F"/>
    <w:rsid w:val="00532E63"/>
    <w:rsid w:val="005331AF"/>
    <w:rsid w:val="00533F5A"/>
    <w:rsid w:val="005340FD"/>
    <w:rsid w:val="00534674"/>
    <w:rsid w:val="00534F3D"/>
    <w:rsid w:val="0053549E"/>
    <w:rsid w:val="005359A6"/>
    <w:rsid w:val="005359A8"/>
    <w:rsid w:val="00535C25"/>
    <w:rsid w:val="00535CDE"/>
    <w:rsid w:val="00535CFF"/>
    <w:rsid w:val="005362D3"/>
    <w:rsid w:val="00536689"/>
    <w:rsid w:val="0053692B"/>
    <w:rsid w:val="00536A04"/>
    <w:rsid w:val="00537374"/>
    <w:rsid w:val="005378EC"/>
    <w:rsid w:val="005379BE"/>
    <w:rsid w:val="00540947"/>
    <w:rsid w:val="0054099E"/>
    <w:rsid w:val="00540A53"/>
    <w:rsid w:val="00540C3D"/>
    <w:rsid w:val="00540F77"/>
    <w:rsid w:val="005416ED"/>
    <w:rsid w:val="00541780"/>
    <w:rsid w:val="0054316B"/>
    <w:rsid w:val="00543A28"/>
    <w:rsid w:val="00544110"/>
    <w:rsid w:val="005441C7"/>
    <w:rsid w:val="00544360"/>
    <w:rsid w:val="00544531"/>
    <w:rsid w:val="0054454F"/>
    <w:rsid w:val="00544738"/>
    <w:rsid w:val="00544EB8"/>
    <w:rsid w:val="00544F17"/>
    <w:rsid w:val="00545151"/>
    <w:rsid w:val="005454E3"/>
    <w:rsid w:val="00545C09"/>
    <w:rsid w:val="005462CC"/>
    <w:rsid w:val="005475F7"/>
    <w:rsid w:val="005477D6"/>
    <w:rsid w:val="00547959"/>
    <w:rsid w:val="00547BC4"/>
    <w:rsid w:val="00547F56"/>
    <w:rsid w:val="00550210"/>
    <w:rsid w:val="00550368"/>
    <w:rsid w:val="005503A2"/>
    <w:rsid w:val="00551111"/>
    <w:rsid w:val="00551FCE"/>
    <w:rsid w:val="00552306"/>
    <w:rsid w:val="00552529"/>
    <w:rsid w:val="005528D3"/>
    <w:rsid w:val="00552B75"/>
    <w:rsid w:val="00553204"/>
    <w:rsid w:val="0055333C"/>
    <w:rsid w:val="005534CB"/>
    <w:rsid w:val="00553E4F"/>
    <w:rsid w:val="00554137"/>
    <w:rsid w:val="00554644"/>
    <w:rsid w:val="005556D3"/>
    <w:rsid w:val="00555CA9"/>
    <w:rsid w:val="00555CBD"/>
    <w:rsid w:val="00556490"/>
    <w:rsid w:val="00556E0E"/>
    <w:rsid w:val="00556E53"/>
    <w:rsid w:val="00556E58"/>
    <w:rsid w:val="00557018"/>
    <w:rsid w:val="0055795D"/>
    <w:rsid w:val="00557C75"/>
    <w:rsid w:val="00557DEB"/>
    <w:rsid w:val="00560932"/>
    <w:rsid w:val="00561458"/>
    <w:rsid w:val="005616E7"/>
    <w:rsid w:val="005626E6"/>
    <w:rsid w:val="00562B96"/>
    <w:rsid w:val="00562F36"/>
    <w:rsid w:val="00562FD8"/>
    <w:rsid w:val="00563052"/>
    <w:rsid w:val="0056306C"/>
    <w:rsid w:val="0056325B"/>
    <w:rsid w:val="005634D7"/>
    <w:rsid w:val="00564033"/>
    <w:rsid w:val="00564B23"/>
    <w:rsid w:val="00564B7A"/>
    <w:rsid w:val="00565761"/>
    <w:rsid w:val="0056595A"/>
    <w:rsid w:val="00565A12"/>
    <w:rsid w:val="00565ABC"/>
    <w:rsid w:val="00565B38"/>
    <w:rsid w:val="00565D81"/>
    <w:rsid w:val="005669AC"/>
    <w:rsid w:val="005669C4"/>
    <w:rsid w:val="00566C06"/>
    <w:rsid w:val="00567C64"/>
    <w:rsid w:val="00567D37"/>
    <w:rsid w:val="00567FD0"/>
    <w:rsid w:val="005702DF"/>
    <w:rsid w:val="0057037E"/>
    <w:rsid w:val="005707D5"/>
    <w:rsid w:val="0057165E"/>
    <w:rsid w:val="0057172F"/>
    <w:rsid w:val="00571ED9"/>
    <w:rsid w:val="00572943"/>
    <w:rsid w:val="00572E85"/>
    <w:rsid w:val="00572FFE"/>
    <w:rsid w:val="005736C6"/>
    <w:rsid w:val="00573BCB"/>
    <w:rsid w:val="00573C29"/>
    <w:rsid w:val="00574096"/>
    <w:rsid w:val="00574171"/>
    <w:rsid w:val="00574433"/>
    <w:rsid w:val="00574E7B"/>
    <w:rsid w:val="0057578B"/>
    <w:rsid w:val="00575AA8"/>
    <w:rsid w:val="005762D0"/>
    <w:rsid w:val="0057697D"/>
    <w:rsid w:val="00576CF0"/>
    <w:rsid w:val="005770C8"/>
    <w:rsid w:val="0057731F"/>
    <w:rsid w:val="0057749B"/>
    <w:rsid w:val="00580A38"/>
    <w:rsid w:val="00580F37"/>
    <w:rsid w:val="005810FF"/>
    <w:rsid w:val="005815D9"/>
    <w:rsid w:val="00581B23"/>
    <w:rsid w:val="00581B5D"/>
    <w:rsid w:val="005824AB"/>
    <w:rsid w:val="0058280E"/>
    <w:rsid w:val="0058298E"/>
    <w:rsid w:val="00582D0B"/>
    <w:rsid w:val="00582E4F"/>
    <w:rsid w:val="00582F65"/>
    <w:rsid w:val="005834CD"/>
    <w:rsid w:val="00583762"/>
    <w:rsid w:val="00583D2D"/>
    <w:rsid w:val="00584684"/>
    <w:rsid w:val="0058509B"/>
    <w:rsid w:val="00585E8A"/>
    <w:rsid w:val="00585FC2"/>
    <w:rsid w:val="00586289"/>
    <w:rsid w:val="0058689B"/>
    <w:rsid w:val="00586A7F"/>
    <w:rsid w:val="00586BAB"/>
    <w:rsid w:val="00587003"/>
    <w:rsid w:val="005874BD"/>
    <w:rsid w:val="0058779A"/>
    <w:rsid w:val="00587D5C"/>
    <w:rsid w:val="00590123"/>
    <w:rsid w:val="005901EF"/>
    <w:rsid w:val="00590259"/>
    <w:rsid w:val="005902CB"/>
    <w:rsid w:val="005904F9"/>
    <w:rsid w:val="00590AE5"/>
    <w:rsid w:val="00590F81"/>
    <w:rsid w:val="00591050"/>
    <w:rsid w:val="0059161F"/>
    <w:rsid w:val="00591693"/>
    <w:rsid w:val="00591794"/>
    <w:rsid w:val="00591892"/>
    <w:rsid w:val="00591982"/>
    <w:rsid w:val="00591D22"/>
    <w:rsid w:val="005921F7"/>
    <w:rsid w:val="00592EDE"/>
    <w:rsid w:val="0059324A"/>
    <w:rsid w:val="00593C96"/>
    <w:rsid w:val="00594138"/>
    <w:rsid w:val="0059468A"/>
    <w:rsid w:val="00594B9E"/>
    <w:rsid w:val="00594D6C"/>
    <w:rsid w:val="0059515F"/>
    <w:rsid w:val="005952EF"/>
    <w:rsid w:val="00595567"/>
    <w:rsid w:val="00595695"/>
    <w:rsid w:val="00595B0A"/>
    <w:rsid w:val="0059608E"/>
    <w:rsid w:val="00596128"/>
    <w:rsid w:val="00596501"/>
    <w:rsid w:val="00596A09"/>
    <w:rsid w:val="00596D6E"/>
    <w:rsid w:val="005974BD"/>
    <w:rsid w:val="005976C2"/>
    <w:rsid w:val="005977F3"/>
    <w:rsid w:val="00597D6A"/>
    <w:rsid w:val="005A002D"/>
    <w:rsid w:val="005A1050"/>
    <w:rsid w:val="005A12B5"/>
    <w:rsid w:val="005A1605"/>
    <w:rsid w:val="005A2BF7"/>
    <w:rsid w:val="005A3356"/>
    <w:rsid w:val="005A360C"/>
    <w:rsid w:val="005A3844"/>
    <w:rsid w:val="005A38C1"/>
    <w:rsid w:val="005A3BE7"/>
    <w:rsid w:val="005A3BF5"/>
    <w:rsid w:val="005A4206"/>
    <w:rsid w:val="005A4244"/>
    <w:rsid w:val="005A45FD"/>
    <w:rsid w:val="005A4D37"/>
    <w:rsid w:val="005A4DC9"/>
    <w:rsid w:val="005A5699"/>
    <w:rsid w:val="005A5771"/>
    <w:rsid w:val="005A5927"/>
    <w:rsid w:val="005A694F"/>
    <w:rsid w:val="005A6963"/>
    <w:rsid w:val="005A6A41"/>
    <w:rsid w:val="005A784C"/>
    <w:rsid w:val="005B00AE"/>
    <w:rsid w:val="005B0313"/>
    <w:rsid w:val="005B03D3"/>
    <w:rsid w:val="005B048F"/>
    <w:rsid w:val="005B0B7F"/>
    <w:rsid w:val="005B0D5B"/>
    <w:rsid w:val="005B0DB8"/>
    <w:rsid w:val="005B1048"/>
    <w:rsid w:val="005B12FD"/>
    <w:rsid w:val="005B1315"/>
    <w:rsid w:val="005B149A"/>
    <w:rsid w:val="005B161D"/>
    <w:rsid w:val="005B175A"/>
    <w:rsid w:val="005B1AC5"/>
    <w:rsid w:val="005B1BDC"/>
    <w:rsid w:val="005B1D3F"/>
    <w:rsid w:val="005B205B"/>
    <w:rsid w:val="005B2394"/>
    <w:rsid w:val="005B25A5"/>
    <w:rsid w:val="005B29F4"/>
    <w:rsid w:val="005B2D0B"/>
    <w:rsid w:val="005B2E2B"/>
    <w:rsid w:val="005B36E7"/>
    <w:rsid w:val="005B4170"/>
    <w:rsid w:val="005B42CC"/>
    <w:rsid w:val="005B44AC"/>
    <w:rsid w:val="005B4D2A"/>
    <w:rsid w:val="005B5327"/>
    <w:rsid w:val="005B5505"/>
    <w:rsid w:val="005B5733"/>
    <w:rsid w:val="005B5D7B"/>
    <w:rsid w:val="005B5E08"/>
    <w:rsid w:val="005B5EA0"/>
    <w:rsid w:val="005B623E"/>
    <w:rsid w:val="005B7526"/>
    <w:rsid w:val="005B7A7B"/>
    <w:rsid w:val="005B7B9E"/>
    <w:rsid w:val="005C063F"/>
    <w:rsid w:val="005C0AB1"/>
    <w:rsid w:val="005C0D93"/>
    <w:rsid w:val="005C15AB"/>
    <w:rsid w:val="005C16EF"/>
    <w:rsid w:val="005C192F"/>
    <w:rsid w:val="005C1950"/>
    <w:rsid w:val="005C1C80"/>
    <w:rsid w:val="005C2246"/>
    <w:rsid w:val="005C23B7"/>
    <w:rsid w:val="005C2A7A"/>
    <w:rsid w:val="005C3264"/>
    <w:rsid w:val="005C3A2A"/>
    <w:rsid w:val="005C3FAB"/>
    <w:rsid w:val="005C413D"/>
    <w:rsid w:val="005C416B"/>
    <w:rsid w:val="005C41A4"/>
    <w:rsid w:val="005C4937"/>
    <w:rsid w:val="005C4944"/>
    <w:rsid w:val="005C4AAB"/>
    <w:rsid w:val="005C4AC0"/>
    <w:rsid w:val="005C4B21"/>
    <w:rsid w:val="005C55AE"/>
    <w:rsid w:val="005C5681"/>
    <w:rsid w:val="005C6606"/>
    <w:rsid w:val="005C660D"/>
    <w:rsid w:val="005C6743"/>
    <w:rsid w:val="005C6C7B"/>
    <w:rsid w:val="005C6EE0"/>
    <w:rsid w:val="005C70F0"/>
    <w:rsid w:val="005C75F8"/>
    <w:rsid w:val="005C7746"/>
    <w:rsid w:val="005C7AF5"/>
    <w:rsid w:val="005D011E"/>
    <w:rsid w:val="005D0457"/>
    <w:rsid w:val="005D0783"/>
    <w:rsid w:val="005D0858"/>
    <w:rsid w:val="005D0F24"/>
    <w:rsid w:val="005D1148"/>
    <w:rsid w:val="005D1726"/>
    <w:rsid w:val="005D2188"/>
    <w:rsid w:val="005D29F9"/>
    <w:rsid w:val="005D2C17"/>
    <w:rsid w:val="005D2EDB"/>
    <w:rsid w:val="005D3404"/>
    <w:rsid w:val="005D3EC9"/>
    <w:rsid w:val="005D41A1"/>
    <w:rsid w:val="005D44D4"/>
    <w:rsid w:val="005D4C27"/>
    <w:rsid w:val="005D510D"/>
    <w:rsid w:val="005D5640"/>
    <w:rsid w:val="005D63FE"/>
    <w:rsid w:val="005D6BEE"/>
    <w:rsid w:val="005D6ECD"/>
    <w:rsid w:val="005E0214"/>
    <w:rsid w:val="005E1466"/>
    <w:rsid w:val="005E15D9"/>
    <w:rsid w:val="005E1CF0"/>
    <w:rsid w:val="005E1D52"/>
    <w:rsid w:val="005E2012"/>
    <w:rsid w:val="005E22B7"/>
    <w:rsid w:val="005E259C"/>
    <w:rsid w:val="005E284B"/>
    <w:rsid w:val="005E2D9F"/>
    <w:rsid w:val="005E339C"/>
    <w:rsid w:val="005E37AB"/>
    <w:rsid w:val="005E38BD"/>
    <w:rsid w:val="005E3A2B"/>
    <w:rsid w:val="005E3B3C"/>
    <w:rsid w:val="005E3E72"/>
    <w:rsid w:val="005E3EA1"/>
    <w:rsid w:val="005E4540"/>
    <w:rsid w:val="005E4A81"/>
    <w:rsid w:val="005E4BFF"/>
    <w:rsid w:val="005E5E29"/>
    <w:rsid w:val="005E6117"/>
    <w:rsid w:val="005E6C1C"/>
    <w:rsid w:val="005E70DF"/>
    <w:rsid w:val="005E7AC6"/>
    <w:rsid w:val="005F0EBD"/>
    <w:rsid w:val="005F105A"/>
    <w:rsid w:val="005F116C"/>
    <w:rsid w:val="005F1487"/>
    <w:rsid w:val="005F233C"/>
    <w:rsid w:val="005F245A"/>
    <w:rsid w:val="005F278B"/>
    <w:rsid w:val="005F2AED"/>
    <w:rsid w:val="005F33EE"/>
    <w:rsid w:val="005F3564"/>
    <w:rsid w:val="005F4FC2"/>
    <w:rsid w:val="005F50FC"/>
    <w:rsid w:val="005F593C"/>
    <w:rsid w:val="005F5DFF"/>
    <w:rsid w:val="005F6463"/>
    <w:rsid w:val="005F6AB1"/>
    <w:rsid w:val="005F7317"/>
    <w:rsid w:val="005F79FF"/>
    <w:rsid w:val="005F7B4F"/>
    <w:rsid w:val="0060021E"/>
    <w:rsid w:val="0060044E"/>
    <w:rsid w:val="006011E9"/>
    <w:rsid w:val="006014A3"/>
    <w:rsid w:val="00601B12"/>
    <w:rsid w:val="00601C7D"/>
    <w:rsid w:val="00602CA6"/>
    <w:rsid w:val="00603AAB"/>
    <w:rsid w:val="00603DA6"/>
    <w:rsid w:val="00603F95"/>
    <w:rsid w:val="006044A5"/>
    <w:rsid w:val="00604628"/>
    <w:rsid w:val="00604996"/>
    <w:rsid w:val="00604F26"/>
    <w:rsid w:val="0060574E"/>
    <w:rsid w:val="00605ED0"/>
    <w:rsid w:val="006063AB"/>
    <w:rsid w:val="00606481"/>
    <w:rsid w:val="006065C0"/>
    <w:rsid w:val="00606780"/>
    <w:rsid w:val="00606BD5"/>
    <w:rsid w:val="0061097A"/>
    <w:rsid w:val="00610B16"/>
    <w:rsid w:val="00610B34"/>
    <w:rsid w:val="00610E93"/>
    <w:rsid w:val="00610F48"/>
    <w:rsid w:val="0061115C"/>
    <w:rsid w:val="006113B8"/>
    <w:rsid w:val="00611771"/>
    <w:rsid w:val="006121BD"/>
    <w:rsid w:val="006122BD"/>
    <w:rsid w:val="00612AAA"/>
    <w:rsid w:val="00612F1A"/>
    <w:rsid w:val="006133D9"/>
    <w:rsid w:val="00613815"/>
    <w:rsid w:val="00613B29"/>
    <w:rsid w:val="00614279"/>
    <w:rsid w:val="0061428C"/>
    <w:rsid w:val="00614C7A"/>
    <w:rsid w:val="00615772"/>
    <w:rsid w:val="0061584E"/>
    <w:rsid w:val="00615BEF"/>
    <w:rsid w:val="00615D0E"/>
    <w:rsid w:val="00615F43"/>
    <w:rsid w:val="00616194"/>
    <w:rsid w:val="006166AF"/>
    <w:rsid w:val="00616814"/>
    <w:rsid w:val="00617487"/>
    <w:rsid w:val="00617849"/>
    <w:rsid w:val="00617EE5"/>
    <w:rsid w:val="006203DE"/>
    <w:rsid w:val="00620C8E"/>
    <w:rsid w:val="00621259"/>
    <w:rsid w:val="00621900"/>
    <w:rsid w:val="00622124"/>
    <w:rsid w:val="00622CF0"/>
    <w:rsid w:val="00622FD8"/>
    <w:rsid w:val="00623438"/>
    <w:rsid w:val="0062370E"/>
    <w:rsid w:val="006237B2"/>
    <w:rsid w:val="00623804"/>
    <w:rsid w:val="00623CE7"/>
    <w:rsid w:val="006240E3"/>
    <w:rsid w:val="00624194"/>
    <w:rsid w:val="00624530"/>
    <w:rsid w:val="006248D4"/>
    <w:rsid w:val="006248E8"/>
    <w:rsid w:val="00624B57"/>
    <w:rsid w:val="00624D28"/>
    <w:rsid w:val="00624FD6"/>
    <w:rsid w:val="0062508A"/>
    <w:rsid w:val="006250AB"/>
    <w:rsid w:val="00625FC1"/>
    <w:rsid w:val="00626374"/>
    <w:rsid w:val="0062638B"/>
    <w:rsid w:val="006275F0"/>
    <w:rsid w:val="00627871"/>
    <w:rsid w:val="006279AB"/>
    <w:rsid w:val="00627C29"/>
    <w:rsid w:val="00630410"/>
    <w:rsid w:val="0063049A"/>
    <w:rsid w:val="006305F3"/>
    <w:rsid w:val="00630922"/>
    <w:rsid w:val="0063095B"/>
    <w:rsid w:val="00630B4D"/>
    <w:rsid w:val="00630EC2"/>
    <w:rsid w:val="00631473"/>
    <w:rsid w:val="00631880"/>
    <w:rsid w:val="00631D8D"/>
    <w:rsid w:val="00631F3F"/>
    <w:rsid w:val="00631F73"/>
    <w:rsid w:val="00632D05"/>
    <w:rsid w:val="00633283"/>
    <w:rsid w:val="00633530"/>
    <w:rsid w:val="0063385C"/>
    <w:rsid w:val="006338D3"/>
    <w:rsid w:val="006341B9"/>
    <w:rsid w:val="0063450E"/>
    <w:rsid w:val="006349A8"/>
    <w:rsid w:val="00635541"/>
    <w:rsid w:val="00635718"/>
    <w:rsid w:val="00635A1A"/>
    <w:rsid w:val="00635C5A"/>
    <w:rsid w:val="006362DA"/>
    <w:rsid w:val="00636553"/>
    <w:rsid w:val="0063694A"/>
    <w:rsid w:val="006369AC"/>
    <w:rsid w:val="00636FA4"/>
    <w:rsid w:val="006376C3"/>
    <w:rsid w:val="00637730"/>
    <w:rsid w:val="00637787"/>
    <w:rsid w:val="00637B84"/>
    <w:rsid w:val="00637DB0"/>
    <w:rsid w:val="00637FCC"/>
    <w:rsid w:val="00640389"/>
    <w:rsid w:val="00640607"/>
    <w:rsid w:val="00640974"/>
    <w:rsid w:val="00640E8B"/>
    <w:rsid w:val="00641281"/>
    <w:rsid w:val="00641296"/>
    <w:rsid w:val="0064189D"/>
    <w:rsid w:val="00641C9C"/>
    <w:rsid w:val="00642083"/>
    <w:rsid w:val="00642545"/>
    <w:rsid w:val="006425D2"/>
    <w:rsid w:val="00642836"/>
    <w:rsid w:val="00642894"/>
    <w:rsid w:val="00642CEA"/>
    <w:rsid w:val="00642E5A"/>
    <w:rsid w:val="00643634"/>
    <w:rsid w:val="006438F3"/>
    <w:rsid w:val="0064399C"/>
    <w:rsid w:val="00643A61"/>
    <w:rsid w:val="00643A82"/>
    <w:rsid w:val="00643C18"/>
    <w:rsid w:val="00643C66"/>
    <w:rsid w:val="0064406D"/>
    <w:rsid w:val="00644184"/>
    <w:rsid w:val="0064452E"/>
    <w:rsid w:val="006445CD"/>
    <w:rsid w:val="0064464B"/>
    <w:rsid w:val="00644A54"/>
    <w:rsid w:val="00644F5F"/>
    <w:rsid w:val="00645157"/>
    <w:rsid w:val="00645FA1"/>
    <w:rsid w:val="00646EDC"/>
    <w:rsid w:val="00647547"/>
    <w:rsid w:val="006478B3"/>
    <w:rsid w:val="0065028A"/>
    <w:rsid w:val="006503F2"/>
    <w:rsid w:val="006510FD"/>
    <w:rsid w:val="00651291"/>
    <w:rsid w:val="0065183D"/>
    <w:rsid w:val="00651988"/>
    <w:rsid w:val="00652117"/>
    <w:rsid w:val="0065225C"/>
    <w:rsid w:val="006524E6"/>
    <w:rsid w:val="006527A3"/>
    <w:rsid w:val="006528DE"/>
    <w:rsid w:val="00652ADA"/>
    <w:rsid w:val="00652DFA"/>
    <w:rsid w:val="00653803"/>
    <w:rsid w:val="00653BBC"/>
    <w:rsid w:val="00653E29"/>
    <w:rsid w:val="0065414D"/>
    <w:rsid w:val="00654C5B"/>
    <w:rsid w:val="0065525C"/>
    <w:rsid w:val="00655369"/>
    <w:rsid w:val="00655495"/>
    <w:rsid w:val="006556BE"/>
    <w:rsid w:val="00655D7C"/>
    <w:rsid w:val="0065675D"/>
    <w:rsid w:val="00656854"/>
    <w:rsid w:val="006573CB"/>
    <w:rsid w:val="0066043C"/>
    <w:rsid w:val="00661390"/>
    <w:rsid w:val="00661B95"/>
    <w:rsid w:val="00661E71"/>
    <w:rsid w:val="0066260F"/>
    <w:rsid w:val="00662AF5"/>
    <w:rsid w:val="00663657"/>
    <w:rsid w:val="00663A14"/>
    <w:rsid w:val="00664225"/>
    <w:rsid w:val="00664519"/>
    <w:rsid w:val="00664E39"/>
    <w:rsid w:val="006653FE"/>
    <w:rsid w:val="006656B9"/>
    <w:rsid w:val="006656D4"/>
    <w:rsid w:val="00665988"/>
    <w:rsid w:val="00665F6C"/>
    <w:rsid w:val="006661B4"/>
    <w:rsid w:val="0066667C"/>
    <w:rsid w:val="00666FEA"/>
    <w:rsid w:val="00667A94"/>
    <w:rsid w:val="006700D8"/>
    <w:rsid w:val="0067089E"/>
    <w:rsid w:val="00670D74"/>
    <w:rsid w:val="00670F15"/>
    <w:rsid w:val="006713ED"/>
    <w:rsid w:val="0067187D"/>
    <w:rsid w:val="006718B7"/>
    <w:rsid w:val="00672110"/>
    <w:rsid w:val="00672307"/>
    <w:rsid w:val="0067271C"/>
    <w:rsid w:val="00672840"/>
    <w:rsid w:val="006729CD"/>
    <w:rsid w:val="00672AA8"/>
    <w:rsid w:val="00672E7A"/>
    <w:rsid w:val="00672F6D"/>
    <w:rsid w:val="00673004"/>
    <w:rsid w:val="006732FA"/>
    <w:rsid w:val="0067364B"/>
    <w:rsid w:val="00673748"/>
    <w:rsid w:val="00673A6F"/>
    <w:rsid w:val="00673B73"/>
    <w:rsid w:val="00673B77"/>
    <w:rsid w:val="006744AE"/>
    <w:rsid w:val="00675073"/>
    <w:rsid w:val="00675822"/>
    <w:rsid w:val="006759A9"/>
    <w:rsid w:val="00675A9D"/>
    <w:rsid w:val="00676609"/>
    <w:rsid w:val="006766FE"/>
    <w:rsid w:val="0067679E"/>
    <w:rsid w:val="006769F4"/>
    <w:rsid w:val="00676AC9"/>
    <w:rsid w:val="00676CF3"/>
    <w:rsid w:val="00676D12"/>
    <w:rsid w:val="00677220"/>
    <w:rsid w:val="006775C5"/>
    <w:rsid w:val="006778CD"/>
    <w:rsid w:val="00677C64"/>
    <w:rsid w:val="006809F0"/>
    <w:rsid w:val="006810BA"/>
    <w:rsid w:val="00681253"/>
    <w:rsid w:val="006815A9"/>
    <w:rsid w:val="00681791"/>
    <w:rsid w:val="00681B2F"/>
    <w:rsid w:val="00681D8F"/>
    <w:rsid w:val="00682165"/>
    <w:rsid w:val="006821C1"/>
    <w:rsid w:val="006823C1"/>
    <w:rsid w:val="006825A5"/>
    <w:rsid w:val="00682673"/>
    <w:rsid w:val="0068272C"/>
    <w:rsid w:val="00682CDA"/>
    <w:rsid w:val="00682D17"/>
    <w:rsid w:val="0068341E"/>
    <w:rsid w:val="00683A58"/>
    <w:rsid w:val="00683BCF"/>
    <w:rsid w:val="00684054"/>
    <w:rsid w:val="00684902"/>
    <w:rsid w:val="00684B95"/>
    <w:rsid w:val="00684CDF"/>
    <w:rsid w:val="006853A8"/>
    <w:rsid w:val="006861F0"/>
    <w:rsid w:val="00686816"/>
    <w:rsid w:val="00686876"/>
    <w:rsid w:val="006869F5"/>
    <w:rsid w:val="006877BB"/>
    <w:rsid w:val="0069030E"/>
    <w:rsid w:val="006903EE"/>
    <w:rsid w:val="00690714"/>
    <w:rsid w:val="00690DE7"/>
    <w:rsid w:val="00690ED4"/>
    <w:rsid w:val="00691234"/>
    <w:rsid w:val="006912E0"/>
    <w:rsid w:val="0069197F"/>
    <w:rsid w:val="00691A17"/>
    <w:rsid w:val="00691BF6"/>
    <w:rsid w:val="00691CAA"/>
    <w:rsid w:val="00691CC7"/>
    <w:rsid w:val="00691EEC"/>
    <w:rsid w:val="00692161"/>
    <w:rsid w:val="006922C0"/>
    <w:rsid w:val="006922E8"/>
    <w:rsid w:val="0069281A"/>
    <w:rsid w:val="006928CC"/>
    <w:rsid w:val="006929BB"/>
    <w:rsid w:val="00692A03"/>
    <w:rsid w:val="00693110"/>
    <w:rsid w:val="0069394C"/>
    <w:rsid w:val="006942AF"/>
    <w:rsid w:val="006943C5"/>
    <w:rsid w:val="006949AF"/>
    <w:rsid w:val="00694F23"/>
    <w:rsid w:val="006958DD"/>
    <w:rsid w:val="00695B05"/>
    <w:rsid w:val="00695C65"/>
    <w:rsid w:val="0069627E"/>
    <w:rsid w:val="006964CE"/>
    <w:rsid w:val="006964D6"/>
    <w:rsid w:val="00696E6E"/>
    <w:rsid w:val="006970F0"/>
    <w:rsid w:val="0069785D"/>
    <w:rsid w:val="0069791B"/>
    <w:rsid w:val="00697D6D"/>
    <w:rsid w:val="006A0869"/>
    <w:rsid w:val="006A0977"/>
    <w:rsid w:val="006A0A62"/>
    <w:rsid w:val="006A10C6"/>
    <w:rsid w:val="006A1236"/>
    <w:rsid w:val="006A184C"/>
    <w:rsid w:val="006A1AE2"/>
    <w:rsid w:val="006A1AE9"/>
    <w:rsid w:val="006A1D5B"/>
    <w:rsid w:val="006A1E3C"/>
    <w:rsid w:val="006A1EE1"/>
    <w:rsid w:val="006A2149"/>
    <w:rsid w:val="006A218E"/>
    <w:rsid w:val="006A21C1"/>
    <w:rsid w:val="006A254B"/>
    <w:rsid w:val="006A38CA"/>
    <w:rsid w:val="006A3A84"/>
    <w:rsid w:val="006A3D1B"/>
    <w:rsid w:val="006A4004"/>
    <w:rsid w:val="006A41DC"/>
    <w:rsid w:val="006A446B"/>
    <w:rsid w:val="006A479C"/>
    <w:rsid w:val="006A4ACF"/>
    <w:rsid w:val="006A58AA"/>
    <w:rsid w:val="006A58DE"/>
    <w:rsid w:val="006A596D"/>
    <w:rsid w:val="006A724B"/>
    <w:rsid w:val="006B019F"/>
    <w:rsid w:val="006B024F"/>
    <w:rsid w:val="006B076F"/>
    <w:rsid w:val="006B0965"/>
    <w:rsid w:val="006B09A1"/>
    <w:rsid w:val="006B0B31"/>
    <w:rsid w:val="006B0E76"/>
    <w:rsid w:val="006B154A"/>
    <w:rsid w:val="006B1595"/>
    <w:rsid w:val="006B19A9"/>
    <w:rsid w:val="006B1C6C"/>
    <w:rsid w:val="006B22B6"/>
    <w:rsid w:val="006B232F"/>
    <w:rsid w:val="006B2863"/>
    <w:rsid w:val="006B28C0"/>
    <w:rsid w:val="006B2B23"/>
    <w:rsid w:val="006B30C6"/>
    <w:rsid w:val="006B3127"/>
    <w:rsid w:val="006B31A9"/>
    <w:rsid w:val="006B3740"/>
    <w:rsid w:val="006B39C8"/>
    <w:rsid w:val="006B42AB"/>
    <w:rsid w:val="006B43FB"/>
    <w:rsid w:val="006B45FB"/>
    <w:rsid w:val="006B465D"/>
    <w:rsid w:val="006B4A93"/>
    <w:rsid w:val="006B4B98"/>
    <w:rsid w:val="006B4DBE"/>
    <w:rsid w:val="006B4F1C"/>
    <w:rsid w:val="006B5274"/>
    <w:rsid w:val="006B569D"/>
    <w:rsid w:val="006B5B87"/>
    <w:rsid w:val="006B60FC"/>
    <w:rsid w:val="006B64C9"/>
    <w:rsid w:val="006B65B7"/>
    <w:rsid w:val="006B6CDC"/>
    <w:rsid w:val="006B7106"/>
    <w:rsid w:val="006B71E3"/>
    <w:rsid w:val="006B7D21"/>
    <w:rsid w:val="006B7DF8"/>
    <w:rsid w:val="006C09F2"/>
    <w:rsid w:val="006C1A67"/>
    <w:rsid w:val="006C1C2B"/>
    <w:rsid w:val="006C1CD7"/>
    <w:rsid w:val="006C206F"/>
    <w:rsid w:val="006C20E2"/>
    <w:rsid w:val="006C211E"/>
    <w:rsid w:val="006C2833"/>
    <w:rsid w:val="006C2958"/>
    <w:rsid w:val="006C2EF9"/>
    <w:rsid w:val="006C3243"/>
    <w:rsid w:val="006C3AD0"/>
    <w:rsid w:val="006C41FC"/>
    <w:rsid w:val="006C46A1"/>
    <w:rsid w:val="006C48FC"/>
    <w:rsid w:val="006C4D8C"/>
    <w:rsid w:val="006C5012"/>
    <w:rsid w:val="006C5352"/>
    <w:rsid w:val="006C5AB4"/>
    <w:rsid w:val="006C5C12"/>
    <w:rsid w:val="006C5D02"/>
    <w:rsid w:val="006C5D86"/>
    <w:rsid w:val="006C6A89"/>
    <w:rsid w:val="006C6A8B"/>
    <w:rsid w:val="006C6BDD"/>
    <w:rsid w:val="006C6C86"/>
    <w:rsid w:val="006C7112"/>
    <w:rsid w:val="006C7501"/>
    <w:rsid w:val="006C7D7A"/>
    <w:rsid w:val="006C7F32"/>
    <w:rsid w:val="006C7F9A"/>
    <w:rsid w:val="006C7FD1"/>
    <w:rsid w:val="006D01B4"/>
    <w:rsid w:val="006D02C1"/>
    <w:rsid w:val="006D0499"/>
    <w:rsid w:val="006D05FC"/>
    <w:rsid w:val="006D0D6A"/>
    <w:rsid w:val="006D27DA"/>
    <w:rsid w:val="006D2B17"/>
    <w:rsid w:val="006D2F20"/>
    <w:rsid w:val="006D33CC"/>
    <w:rsid w:val="006D414F"/>
    <w:rsid w:val="006D4297"/>
    <w:rsid w:val="006D442A"/>
    <w:rsid w:val="006D47FE"/>
    <w:rsid w:val="006D4826"/>
    <w:rsid w:val="006D4E8E"/>
    <w:rsid w:val="006D556D"/>
    <w:rsid w:val="006D557E"/>
    <w:rsid w:val="006D597C"/>
    <w:rsid w:val="006D67E3"/>
    <w:rsid w:val="006D681C"/>
    <w:rsid w:val="006D7CE8"/>
    <w:rsid w:val="006E016F"/>
    <w:rsid w:val="006E07E0"/>
    <w:rsid w:val="006E1178"/>
    <w:rsid w:val="006E12D3"/>
    <w:rsid w:val="006E1558"/>
    <w:rsid w:val="006E174E"/>
    <w:rsid w:val="006E19E9"/>
    <w:rsid w:val="006E1D97"/>
    <w:rsid w:val="006E1E91"/>
    <w:rsid w:val="006E1F14"/>
    <w:rsid w:val="006E3708"/>
    <w:rsid w:val="006E45E8"/>
    <w:rsid w:val="006E4F03"/>
    <w:rsid w:val="006E5470"/>
    <w:rsid w:val="006E5EB0"/>
    <w:rsid w:val="006E6B54"/>
    <w:rsid w:val="006E6CC6"/>
    <w:rsid w:val="006E6CCD"/>
    <w:rsid w:val="006E6DD3"/>
    <w:rsid w:val="006E73AC"/>
    <w:rsid w:val="006E7A47"/>
    <w:rsid w:val="006E7A5E"/>
    <w:rsid w:val="006E7E4C"/>
    <w:rsid w:val="006E7E5D"/>
    <w:rsid w:val="006E7FCC"/>
    <w:rsid w:val="006F00C4"/>
    <w:rsid w:val="006F0890"/>
    <w:rsid w:val="006F0FD2"/>
    <w:rsid w:val="006F1AAA"/>
    <w:rsid w:val="006F1DEF"/>
    <w:rsid w:val="006F350B"/>
    <w:rsid w:val="006F355D"/>
    <w:rsid w:val="006F4253"/>
    <w:rsid w:val="006F4510"/>
    <w:rsid w:val="006F4634"/>
    <w:rsid w:val="006F4D5B"/>
    <w:rsid w:val="006F528A"/>
    <w:rsid w:val="006F5334"/>
    <w:rsid w:val="006F54D3"/>
    <w:rsid w:val="006F5706"/>
    <w:rsid w:val="006F5C66"/>
    <w:rsid w:val="006F622A"/>
    <w:rsid w:val="006F6656"/>
    <w:rsid w:val="006F6AA7"/>
    <w:rsid w:val="006F6B40"/>
    <w:rsid w:val="006F6B63"/>
    <w:rsid w:val="006F6B7E"/>
    <w:rsid w:val="006F6C1D"/>
    <w:rsid w:val="006F6DED"/>
    <w:rsid w:val="006F71FD"/>
    <w:rsid w:val="006F728C"/>
    <w:rsid w:val="00700102"/>
    <w:rsid w:val="00701073"/>
    <w:rsid w:val="00701488"/>
    <w:rsid w:val="00701CA0"/>
    <w:rsid w:val="007020D4"/>
    <w:rsid w:val="00702562"/>
    <w:rsid w:val="00702E01"/>
    <w:rsid w:val="00702E19"/>
    <w:rsid w:val="00703060"/>
    <w:rsid w:val="007032E2"/>
    <w:rsid w:val="007035A1"/>
    <w:rsid w:val="00703EB4"/>
    <w:rsid w:val="007041B3"/>
    <w:rsid w:val="0070439A"/>
    <w:rsid w:val="00705385"/>
    <w:rsid w:val="00705466"/>
    <w:rsid w:val="00705C81"/>
    <w:rsid w:val="00705D79"/>
    <w:rsid w:val="007061D9"/>
    <w:rsid w:val="007067C2"/>
    <w:rsid w:val="007069A8"/>
    <w:rsid w:val="00706A4B"/>
    <w:rsid w:val="007074B2"/>
    <w:rsid w:val="00707CCA"/>
    <w:rsid w:val="00707E5A"/>
    <w:rsid w:val="0071061A"/>
    <w:rsid w:val="00710C8D"/>
    <w:rsid w:val="00710DE0"/>
    <w:rsid w:val="00710EF4"/>
    <w:rsid w:val="007119DA"/>
    <w:rsid w:val="00711BBC"/>
    <w:rsid w:val="00711D14"/>
    <w:rsid w:val="00711F64"/>
    <w:rsid w:val="0071242D"/>
    <w:rsid w:val="00712607"/>
    <w:rsid w:val="00712BB1"/>
    <w:rsid w:val="00713316"/>
    <w:rsid w:val="00713BCD"/>
    <w:rsid w:val="00713C97"/>
    <w:rsid w:val="00713D9C"/>
    <w:rsid w:val="00714038"/>
    <w:rsid w:val="0071441C"/>
    <w:rsid w:val="00714429"/>
    <w:rsid w:val="007147AF"/>
    <w:rsid w:val="00714909"/>
    <w:rsid w:val="00714FCA"/>
    <w:rsid w:val="0071548B"/>
    <w:rsid w:val="00715653"/>
    <w:rsid w:val="007156FD"/>
    <w:rsid w:val="007157D8"/>
    <w:rsid w:val="007158F3"/>
    <w:rsid w:val="00715921"/>
    <w:rsid w:val="00716192"/>
    <w:rsid w:val="007162A0"/>
    <w:rsid w:val="0071646E"/>
    <w:rsid w:val="00716BAB"/>
    <w:rsid w:val="00716D9F"/>
    <w:rsid w:val="00717F4B"/>
    <w:rsid w:val="0072032A"/>
    <w:rsid w:val="00720531"/>
    <w:rsid w:val="00720860"/>
    <w:rsid w:val="00720D76"/>
    <w:rsid w:val="0072188D"/>
    <w:rsid w:val="00721E01"/>
    <w:rsid w:val="00721EBA"/>
    <w:rsid w:val="00721F7C"/>
    <w:rsid w:val="00721FB5"/>
    <w:rsid w:val="0072224B"/>
    <w:rsid w:val="00722680"/>
    <w:rsid w:val="00722E0D"/>
    <w:rsid w:val="00722EF6"/>
    <w:rsid w:val="0072318F"/>
    <w:rsid w:val="00723BC3"/>
    <w:rsid w:val="00723DB0"/>
    <w:rsid w:val="00723F5A"/>
    <w:rsid w:val="00726243"/>
    <w:rsid w:val="007266AA"/>
    <w:rsid w:val="0072703E"/>
    <w:rsid w:val="00727283"/>
    <w:rsid w:val="00727567"/>
    <w:rsid w:val="007305F3"/>
    <w:rsid w:val="0073077D"/>
    <w:rsid w:val="00730BD9"/>
    <w:rsid w:val="00730C09"/>
    <w:rsid w:val="00731826"/>
    <w:rsid w:val="0073195A"/>
    <w:rsid w:val="00731B5C"/>
    <w:rsid w:val="00731ECC"/>
    <w:rsid w:val="007320EF"/>
    <w:rsid w:val="007322AC"/>
    <w:rsid w:val="007323A0"/>
    <w:rsid w:val="007323E5"/>
    <w:rsid w:val="007324DF"/>
    <w:rsid w:val="00732D91"/>
    <w:rsid w:val="00732EC7"/>
    <w:rsid w:val="007330CE"/>
    <w:rsid w:val="007334F0"/>
    <w:rsid w:val="007338C3"/>
    <w:rsid w:val="00733E4C"/>
    <w:rsid w:val="00733F0C"/>
    <w:rsid w:val="00733F67"/>
    <w:rsid w:val="007341CD"/>
    <w:rsid w:val="00734277"/>
    <w:rsid w:val="00734711"/>
    <w:rsid w:val="00734747"/>
    <w:rsid w:val="00734FA5"/>
    <w:rsid w:val="00735070"/>
    <w:rsid w:val="0073554F"/>
    <w:rsid w:val="007359EE"/>
    <w:rsid w:val="00735D2A"/>
    <w:rsid w:val="00736670"/>
    <w:rsid w:val="00736E7B"/>
    <w:rsid w:val="007370BF"/>
    <w:rsid w:val="007370CB"/>
    <w:rsid w:val="00737295"/>
    <w:rsid w:val="0073736D"/>
    <w:rsid w:val="00737C6D"/>
    <w:rsid w:val="00737DAD"/>
    <w:rsid w:val="00740F9B"/>
    <w:rsid w:val="007411DF"/>
    <w:rsid w:val="007412A4"/>
    <w:rsid w:val="00741A66"/>
    <w:rsid w:val="00741D01"/>
    <w:rsid w:val="00741D50"/>
    <w:rsid w:val="007426C6"/>
    <w:rsid w:val="00742938"/>
    <w:rsid w:val="00742BB0"/>
    <w:rsid w:val="00743938"/>
    <w:rsid w:val="007439C1"/>
    <w:rsid w:val="007439F7"/>
    <w:rsid w:val="00743B5E"/>
    <w:rsid w:val="00743DAA"/>
    <w:rsid w:val="00743E1C"/>
    <w:rsid w:val="007442E1"/>
    <w:rsid w:val="0074445D"/>
    <w:rsid w:val="007444B4"/>
    <w:rsid w:val="00744AF6"/>
    <w:rsid w:val="00744C95"/>
    <w:rsid w:val="00744E64"/>
    <w:rsid w:val="0074503E"/>
    <w:rsid w:val="00745381"/>
    <w:rsid w:val="00745812"/>
    <w:rsid w:val="00745C8B"/>
    <w:rsid w:val="00746191"/>
    <w:rsid w:val="00746256"/>
    <w:rsid w:val="00746371"/>
    <w:rsid w:val="00746581"/>
    <w:rsid w:val="00746B1C"/>
    <w:rsid w:val="00746C12"/>
    <w:rsid w:val="00746D04"/>
    <w:rsid w:val="00746D21"/>
    <w:rsid w:val="00746EFA"/>
    <w:rsid w:val="00746F68"/>
    <w:rsid w:val="0074726A"/>
    <w:rsid w:val="00747374"/>
    <w:rsid w:val="00747510"/>
    <w:rsid w:val="00747869"/>
    <w:rsid w:val="00747A63"/>
    <w:rsid w:val="00747DD6"/>
    <w:rsid w:val="00747FBA"/>
    <w:rsid w:val="007503A3"/>
    <w:rsid w:val="0075054D"/>
    <w:rsid w:val="00750D22"/>
    <w:rsid w:val="0075108C"/>
    <w:rsid w:val="007513C7"/>
    <w:rsid w:val="007517F2"/>
    <w:rsid w:val="007525CB"/>
    <w:rsid w:val="00752EB9"/>
    <w:rsid w:val="007531A9"/>
    <w:rsid w:val="00753ECB"/>
    <w:rsid w:val="00754080"/>
    <w:rsid w:val="00754DF9"/>
    <w:rsid w:val="00755BA1"/>
    <w:rsid w:val="00755C28"/>
    <w:rsid w:val="00755D5D"/>
    <w:rsid w:val="00756BCF"/>
    <w:rsid w:val="00757015"/>
    <w:rsid w:val="0075717F"/>
    <w:rsid w:val="00757402"/>
    <w:rsid w:val="00757636"/>
    <w:rsid w:val="007577DF"/>
    <w:rsid w:val="007578EB"/>
    <w:rsid w:val="007579E1"/>
    <w:rsid w:val="00760BDF"/>
    <w:rsid w:val="00761408"/>
    <w:rsid w:val="007615E3"/>
    <w:rsid w:val="00761950"/>
    <w:rsid w:val="00761C03"/>
    <w:rsid w:val="00761EE6"/>
    <w:rsid w:val="00762414"/>
    <w:rsid w:val="00762591"/>
    <w:rsid w:val="00762D41"/>
    <w:rsid w:val="00762E78"/>
    <w:rsid w:val="007630E1"/>
    <w:rsid w:val="00763429"/>
    <w:rsid w:val="00763A3A"/>
    <w:rsid w:val="00763B80"/>
    <w:rsid w:val="00763C96"/>
    <w:rsid w:val="00764326"/>
    <w:rsid w:val="00764B72"/>
    <w:rsid w:val="00765553"/>
    <w:rsid w:val="00765D86"/>
    <w:rsid w:val="00766344"/>
    <w:rsid w:val="0076636E"/>
    <w:rsid w:val="007669C0"/>
    <w:rsid w:val="00766F9F"/>
    <w:rsid w:val="007678F7"/>
    <w:rsid w:val="0077040A"/>
    <w:rsid w:val="0077057E"/>
    <w:rsid w:val="007705AC"/>
    <w:rsid w:val="00770845"/>
    <w:rsid w:val="00770C3E"/>
    <w:rsid w:val="00771027"/>
    <w:rsid w:val="0077193E"/>
    <w:rsid w:val="00771C64"/>
    <w:rsid w:val="00772353"/>
    <w:rsid w:val="00772A0D"/>
    <w:rsid w:val="00772BE9"/>
    <w:rsid w:val="00772DF0"/>
    <w:rsid w:val="00773E8B"/>
    <w:rsid w:val="0077407C"/>
    <w:rsid w:val="0077418B"/>
    <w:rsid w:val="007742E7"/>
    <w:rsid w:val="007746BA"/>
    <w:rsid w:val="00774914"/>
    <w:rsid w:val="00775132"/>
    <w:rsid w:val="007756C2"/>
    <w:rsid w:val="00775856"/>
    <w:rsid w:val="0077599B"/>
    <w:rsid w:val="00775ACD"/>
    <w:rsid w:val="00775BFD"/>
    <w:rsid w:val="0077608E"/>
    <w:rsid w:val="0077635C"/>
    <w:rsid w:val="007763A9"/>
    <w:rsid w:val="00776631"/>
    <w:rsid w:val="0077696D"/>
    <w:rsid w:val="00776C15"/>
    <w:rsid w:val="007774D6"/>
    <w:rsid w:val="00777943"/>
    <w:rsid w:val="00777997"/>
    <w:rsid w:val="007806CD"/>
    <w:rsid w:val="0078095B"/>
    <w:rsid w:val="007810AB"/>
    <w:rsid w:val="007810C7"/>
    <w:rsid w:val="0078128A"/>
    <w:rsid w:val="00781DFD"/>
    <w:rsid w:val="00781F47"/>
    <w:rsid w:val="00782226"/>
    <w:rsid w:val="007823F5"/>
    <w:rsid w:val="0078257B"/>
    <w:rsid w:val="0078313C"/>
    <w:rsid w:val="0078496E"/>
    <w:rsid w:val="007850F5"/>
    <w:rsid w:val="00785116"/>
    <w:rsid w:val="0078513E"/>
    <w:rsid w:val="0078625C"/>
    <w:rsid w:val="007863CF"/>
    <w:rsid w:val="00786969"/>
    <w:rsid w:val="00786990"/>
    <w:rsid w:val="007872C4"/>
    <w:rsid w:val="0079011D"/>
    <w:rsid w:val="007902E8"/>
    <w:rsid w:val="0079060D"/>
    <w:rsid w:val="00790A7C"/>
    <w:rsid w:val="00790AF8"/>
    <w:rsid w:val="00790B49"/>
    <w:rsid w:val="007911ED"/>
    <w:rsid w:val="0079143C"/>
    <w:rsid w:val="00791569"/>
    <w:rsid w:val="00791ECE"/>
    <w:rsid w:val="007927FB"/>
    <w:rsid w:val="00792E3D"/>
    <w:rsid w:val="00793465"/>
    <w:rsid w:val="007936CB"/>
    <w:rsid w:val="00793DE1"/>
    <w:rsid w:val="00794179"/>
    <w:rsid w:val="00794195"/>
    <w:rsid w:val="007943D8"/>
    <w:rsid w:val="007948DE"/>
    <w:rsid w:val="00794E2D"/>
    <w:rsid w:val="00795039"/>
    <w:rsid w:val="007954FF"/>
    <w:rsid w:val="0079583B"/>
    <w:rsid w:val="00795E89"/>
    <w:rsid w:val="00796240"/>
    <w:rsid w:val="007972D7"/>
    <w:rsid w:val="00797376"/>
    <w:rsid w:val="007976DF"/>
    <w:rsid w:val="007A0330"/>
    <w:rsid w:val="007A0561"/>
    <w:rsid w:val="007A145B"/>
    <w:rsid w:val="007A1A00"/>
    <w:rsid w:val="007A1F60"/>
    <w:rsid w:val="007A25F9"/>
    <w:rsid w:val="007A2655"/>
    <w:rsid w:val="007A2A17"/>
    <w:rsid w:val="007A34A5"/>
    <w:rsid w:val="007A37BF"/>
    <w:rsid w:val="007A4539"/>
    <w:rsid w:val="007A5095"/>
    <w:rsid w:val="007A5773"/>
    <w:rsid w:val="007A5B70"/>
    <w:rsid w:val="007A72F0"/>
    <w:rsid w:val="007A7500"/>
    <w:rsid w:val="007A7C8A"/>
    <w:rsid w:val="007A7DA6"/>
    <w:rsid w:val="007B02C8"/>
    <w:rsid w:val="007B041B"/>
    <w:rsid w:val="007B0862"/>
    <w:rsid w:val="007B0AB5"/>
    <w:rsid w:val="007B12A8"/>
    <w:rsid w:val="007B1792"/>
    <w:rsid w:val="007B1881"/>
    <w:rsid w:val="007B1AC8"/>
    <w:rsid w:val="007B1D9C"/>
    <w:rsid w:val="007B1E74"/>
    <w:rsid w:val="007B25A8"/>
    <w:rsid w:val="007B2884"/>
    <w:rsid w:val="007B29E2"/>
    <w:rsid w:val="007B2EEC"/>
    <w:rsid w:val="007B3356"/>
    <w:rsid w:val="007B33C8"/>
    <w:rsid w:val="007B33EB"/>
    <w:rsid w:val="007B3BEF"/>
    <w:rsid w:val="007B3C80"/>
    <w:rsid w:val="007B3E68"/>
    <w:rsid w:val="007B3E81"/>
    <w:rsid w:val="007B443F"/>
    <w:rsid w:val="007B4440"/>
    <w:rsid w:val="007B4620"/>
    <w:rsid w:val="007B4C0E"/>
    <w:rsid w:val="007B5224"/>
    <w:rsid w:val="007B55C7"/>
    <w:rsid w:val="007B5851"/>
    <w:rsid w:val="007B588F"/>
    <w:rsid w:val="007B60F7"/>
    <w:rsid w:val="007B6196"/>
    <w:rsid w:val="007B6423"/>
    <w:rsid w:val="007B65F6"/>
    <w:rsid w:val="007B71DC"/>
    <w:rsid w:val="007B7313"/>
    <w:rsid w:val="007B734B"/>
    <w:rsid w:val="007B761C"/>
    <w:rsid w:val="007B7B87"/>
    <w:rsid w:val="007C0107"/>
    <w:rsid w:val="007C10B5"/>
    <w:rsid w:val="007C1361"/>
    <w:rsid w:val="007C1435"/>
    <w:rsid w:val="007C1741"/>
    <w:rsid w:val="007C1CD9"/>
    <w:rsid w:val="007C204E"/>
    <w:rsid w:val="007C25C5"/>
    <w:rsid w:val="007C2D40"/>
    <w:rsid w:val="007C2EFE"/>
    <w:rsid w:val="007C33C9"/>
    <w:rsid w:val="007C3473"/>
    <w:rsid w:val="007C3633"/>
    <w:rsid w:val="007C3BAE"/>
    <w:rsid w:val="007C44DD"/>
    <w:rsid w:val="007C46AC"/>
    <w:rsid w:val="007C49BA"/>
    <w:rsid w:val="007C4F03"/>
    <w:rsid w:val="007C51FE"/>
    <w:rsid w:val="007C5426"/>
    <w:rsid w:val="007C5479"/>
    <w:rsid w:val="007C58AC"/>
    <w:rsid w:val="007C5E57"/>
    <w:rsid w:val="007C61C1"/>
    <w:rsid w:val="007C695E"/>
    <w:rsid w:val="007C6EDF"/>
    <w:rsid w:val="007C71CF"/>
    <w:rsid w:val="007C73FB"/>
    <w:rsid w:val="007C75C6"/>
    <w:rsid w:val="007C77D0"/>
    <w:rsid w:val="007C79DE"/>
    <w:rsid w:val="007D11D1"/>
    <w:rsid w:val="007D153E"/>
    <w:rsid w:val="007D1B97"/>
    <w:rsid w:val="007D1BB2"/>
    <w:rsid w:val="007D2117"/>
    <w:rsid w:val="007D2367"/>
    <w:rsid w:val="007D27A3"/>
    <w:rsid w:val="007D3237"/>
    <w:rsid w:val="007D3462"/>
    <w:rsid w:val="007D3576"/>
    <w:rsid w:val="007D3D32"/>
    <w:rsid w:val="007D3ED1"/>
    <w:rsid w:val="007D4164"/>
    <w:rsid w:val="007D4A2C"/>
    <w:rsid w:val="007D4AB9"/>
    <w:rsid w:val="007D4C9F"/>
    <w:rsid w:val="007D4D9F"/>
    <w:rsid w:val="007D4E55"/>
    <w:rsid w:val="007D4E80"/>
    <w:rsid w:val="007D5000"/>
    <w:rsid w:val="007D5794"/>
    <w:rsid w:val="007D589B"/>
    <w:rsid w:val="007D5F11"/>
    <w:rsid w:val="007D5F3D"/>
    <w:rsid w:val="007D60D6"/>
    <w:rsid w:val="007D6287"/>
    <w:rsid w:val="007D795A"/>
    <w:rsid w:val="007D7F05"/>
    <w:rsid w:val="007E033C"/>
    <w:rsid w:val="007E070C"/>
    <w:rsid w:val="007E0E66"/>
    <w:rsid w:val="007E1461"/>
    <w:rsid w:val="007E161D"/>
    <w:rsid w:val="007E1912"/>
    <w:rsid w:val="007E192C"/>
    <w:rsid w:val="007E1E7B"/>
    <w:rsid w:val="007E2994"/>
    <w:rsid w:val="007E2B82"/>
    <w:rsid w:val="007E2CE7"/>
    <w:rsid w:val="007E3223"/>
    <w:rsid w:val="007E32C6"/>
    <w:rsid w:val="007E34B3"/>
    <w:rsid w:val="007E35C5"/>
    <w:rsid w:val="007E3B9B"/>
    <w:rsid w:val="007E3C75"/>
    <w:rsid w:val="007E4825"/>
    <w:rsid w:val="007E4ACB"/>
    <w:rsid w:val="007E4B19"/>
    <w:rsid w:val="007E4CC4"/>
    <w:rsid w:val="007E4D92"/>
    <w:rsid w:val="007E4F77"/>
    <w:rsid w:val="007E5206"/>
    <w:rsid w:val="007E5334"/>
    <w:rsid w:val="007E562E"/>
    <w:rsid w:val="007E5832"/>
    <w:rsid w:val="007E5DBF"/>
    <w:rsid w:val="007E600D"/>
    <w:rsid w:val="007E6683"/>
    <w:rsid w:val="007E6D73"/>
    <w:rsid w:val="007E70FB"/>
    <w:rsid w:val="007E7531"/>
    <w:rsid w:val="007E7C46"/>
    <w:rsid w:val="007E7F4C"/>
    <w:rsid w:val="007F005A"/>
    <w:rsid w:val="007F015E"/>
    <w:rsid w:val="007F0AA7"/>
    <w:rsid w:val="007F0C41"/>
    <w:rsid w:val="007F0CD7"/>
    <w:rsid w:val="007F0D97"/>
    <w:rsid w:val="007F234C"/>
    <w:rsid w:val="007F2C6E"/>
    <w:rsid w:val="007F2C8B"/>
    <w:rsid w:val="007F3669"/>
    <w:rsid w:val="007F40A4"/>
    <w:rsid w:val="007F4159"/>
    <w:rsid w:val="007F4299"/>
    <w:rsid w:val="007F4369"/>
    <w:rsid w:val="007F45FD"/>
    <w:rsid w:val="007F473F"/>
    <w:rsid w:val="007F47CC"/>
    <w:rsid w:val="007F4871"/>
    <w:rsid w:val="007F4C7E"/>
    <w:rsid w:val="007F5521"/>
    <w:rsid w:val="007F58DF"/>
    <w:rsid w:val="007F5B4A"/>
    <w:rsid w:val="007F6678"/>
    <w:rsid w:val="007F67AC"/>
    <w:rsid w:val="007F6C18"/>
    <w:rsid w:val="007F6C33"/>
    <w:rsid w:val="007F6F52"/>
    <w:rsid w:val="007F760C"/>
    <w:rsid w:val="0080022A"/>
    <w:rsid w:val="00800821"/>
    <w:rsid w:val="00801636"/>
    <w:rsid w:val="00801932"/>
    <w:rsid w:val="00801B7A"/>
    <w:rsid w:val="00801DF4"/>
    <w:rsid w:val="00801F70"/>
    <w:rsid w:val="0080244C"/>
    <w:rsid w:val="00802B3E"/>
    <w:rsid w:val="00802EA6"/>
    <w:rsid w:val="00802FE1"/>
    <w:rsid w:val="008030F7"/>
    <w:rsid w:val="008033FE"/>
    <w:rsid w:val="00803453"/>
    <w:rsid w:val="00805303"/>
    <w:rsid w:val="008053F7"/>
    <w:rsid w:val="00805674"/>
    <w:rsid w:val="00805903"/>
    <w:rsid w:val="00805B52"/>
    <w:rsid w:val="00805CEB"/>
    <w:rsid w:val="00805EFF"/>
    <w:rsid w:val="00805F60"/>
    <w:rsid w:val="00806712"/>
    <w:rsid w:val="008078DF"/>
    <w:rsid w:val="008079B0"/>
    <w:rsid w:val="00807D49"/>
    <w:rsid w:val="00807EFB"/>
    <w:rsid w:val="008101CB"/>
    <w:rsid w:val="0081087B"/>
    <w:rsid w:val="00810D08"/>
    <w:rsid w:val="008113F4"/>
    <w:rsid w:val="00811B31"/>
    <w:rsid w:val="00811DD1"/>
    <w:rsid w:val="0081238D"/>
    <w:rsid w:val="00812934"/>
    <w:rsid w:val="00812B15"/>
    <w:rsid w:val="00812FA5"/>
    <w:rsid w:val="008131C0"/>
    <w:rsid w:val="00813419"/>
    <w:rsid w:val="0081400F"/>
    <w:rsid w:val="0081403A"/>
    <w:rsid w:val="00814244"/>
    <w:rsid w:val="008150B5"/>
    <w:rsid w:val="008150DA"/>
    <w:rsid w:val="008153FA"/>
    <w:rsid w:val="00815DFD"/>
    <w:rsid w:val="00816100"/>
    <w:rsid w:val="008161ED"/>
    <w:rsid w:val="008165E7"/>
    <w:rsid w:val="0081666F"/>
    <w:rsid w:val="00816A12"/>
    <w:rsid w:val="00817049"/>
    <w:rsid w:val="00817A09"/>
    <w:rsid w:val="00817D5E"/>
    <w:rsid w:val="00817E1B"/>
    <w:rsid w:val="00817F7A"/>
    <w:rsid w:val="00820301"/>
    <w:rsid w:val="00821483"/>
    <w:rsid w:val="0082149F"/>
    <w:rsid w:val="0082151B"/>
    <w:rsid w:val="008215BD"/>
    <w:rsid w:val="00821AE8"/>
    <w:rsid w:val="00821E62"/>
    <w:rsid w:val="0082247B"/>
    <w:rsid w:val="00822F44"/>
    <w:rsid w:val="00822FCC"/>
    <w:rsid w:val="00822FD4"/>
    <w:rsid w:val="008239D6"/>
    <w:rsid w:val="00823D09"/>
    <w:rsid w:val="0082429E"/>
    <w:rsid w:val="00824318"/>
    <w:rsid w:val="00824A74"/>
    <w:rsid w:val="008254DA"/>
    <w:rsid w:val="008255B0"/>
    <w:rsid w:val="00826044"/>
    <w:rsid w:val="00826206"/>
    <w:rsid w:val="008278AA"/>
    <w:rsid w:val="00827B24"/>
    <w:rsid w:val="00827F49"/>
    <w:rsid w:val="008302D8"/>
    <w:rsid w:val="00830419"/>
    <w:rsid w:val="008306DD"/>
    <w:rsid w:val="008306EF"/>
    <w:rsid w:val="0083085C"/>
    <w:rsid w:val="00830989"/>
    <w:rsid w:val="00830A80"/>
    <w:rsid w:val="00830BBE"/>
    <w:rsid w:val="008312B9"/>
    <w:rsid w:val="00831427"/>
    <w:rsid w:val="008318B6"/>
    <w:rsid w:val="00832659"/>
    <w:rsid w:val="00832746"/>
    <w:rsid w:val="00832B83"/>
    <w:rsid w:val="00832B9B"/>
    <w:rsid w:val="00832BA7"/>
    <w:rsid w:val="00832E3D"/>
    <w:rsid w:val="008332D5"/>
    <w:rsid w:val="0083359B"/>
    <w:rsid w:val="008338FC"/>
    <w:rsid w:val="008339CB"/>
    <w:rsid w:val="00833DA9"/>
    <w:rsid w:val="008340B0"/>
    <w:rsid w:val="0083448E"/>
    <w:rsid w:val="00834C32"/>
    <w:rsid w:val="00834FA2"/>
    <w:rsid w:val="008350E8"/>
    <w:rsid w:val="00835E65"/>
    <w:rsid w:val="008360B5"/>
    <w:rsid w:val="00836102"/>
    <w:rsid w:val="0083731C"/>
    <w:rsid w:val="00837435"/>
    <w:rsid w:val="008376B7"/>
    <w:rsid w:val="00837C7A"/>
    <w:rsid w:val="0084047D"/>
    <w:rsid w:val="00841176"/>
    <w:rsid w:val="00841327"/>
    <w:rsid w:val="0084168B"/>
    <w:rsid w:val="00841CDC"/>
    <w:rsid w:val="0084237F"/>
    <w:rsid w:val="0084288E"/>
    <w:rsid w:val="00843991"/>
    <w:rsid w:val="00843E14"/>
    <w:rsid w:val="00844AB3"/>
    <w:rsid w:val="00844C7B"/>
    <w:rsid w:val="008450E2"/>
    <w:rsid w:val="0084521B"/>
    <w:rsid w:val="00845C10"/>
    <w:rsid w:val="00846277"/>
    <w:rsid w:val="008463B8"/>
    <w:rsid w:val="00846869"/>
    <w:rsid w:val="00846A35"/>
    <w:rsid w:val="0084706B"/>
    <w:rsid w:val="00847208"/>
    <w:rsid w:val="00847342"/>
    <w:rsid w:val="008473E7"/>
    <w:rsid w:val="00847406"/>
    <w:rsid w:val="008476AB"/>
    <w:rsid w:val="00847737"/>
    <w:rsid w:val="008503F8"/>
    <w:rsid w:val="00850BC3"/>
    <w:rsid w:val="0085112D"/>
    <w:rsid w:val="00851394"/>
    <w:rsid w:val="00851E68"/>
    <w:rsid w:val="00852896"/>
    <w:rsid w:val="00852A39"/>
    <w:rsid w:val="00852AEE"/>
    <w:rsid w:val="00852DF9"/>
    <w:rsid w:val="008534B0"/>
    <w:rsid w:val="00853772"/>
    <w:rsid w:val="008539B5"/>
    <w:rsid w:val="00853CC4"/>
    <w:rsid w:val="00853D19"/>
    <w:rsid w:val="00854163"/>
    <w:rsid w:val="008541B0"/>
    <w:rsid w:val="00854496"/>
    <w:rsid w:val="00855088"/>
    <w:rsid w:val="008551B7"/>
    <w:rsid w:val="00855498"/>
    <w:rsid w:val="0085554B"/>
    <w:rsid w:val="0085570E"/>
    <w:rsid w:val="00855E11"/>
    <w:rsid w:val="008562D9"/>
    <w:rsid w:val="00856A03"/>
    <w:rsid w:val="008572BA"/>
    <w:rsid w:val="0085793A"/>
    <w:rsid w:val="00857B55"/>
    <w:rsid w:val="00857C50"/>
    <w:rsid w:val="00857DA4"/>
    <w:rsid w:val="00860ACA"/>
    <w:rsid w:val="00860ED8"/>
    <w:rsid w:val="0086102C"/>
    <w:rsid w:val="00861168"/>
    <w:rsid w:val="00861D41"/>
    <w:rsid w:val="0086296B"/>
    <w:rsid w:val="008629E7"/>
    <w:rsid w:val="00862DCD"/>
    <w:rsid w:val="00862FAD"/>
    <w:rsid w:val="00863512"/>
    <w:rsid w:val="00863A01"/>
    <w:rsid w:val="00863D76"/>
    <w:rsid w:val="00863EB7"/>
    <w:rsid w:val="00864DA6"/>
    <w:rsid w:val="00865294"/>
    <w:rsid w:val="0086565C"/>
    <w:rsid w:val="0086581C"/>
    <w:rsid w:val="00865BEF"/>
    <w:rsid w:val="00865D7B"/>
    <w:rsid w:val="00866BE7"/>
    <w:rsid w:val="00866DC9"/>
    <w:rsid w:val="00867845"/>
    <w:rsid w:val="00867985"/>
    <w:rsid w:val="00867DAB"/>
    <w:rsid w:val="00867DE7"/>
    <w:rsid w:val="008709A7"/>
    <w:rsid w:val="00871EEE"/>
    <w:rsid w:val="0087257E"/>
    <w:rsid w:val="008725FF"/>
    <w:rsid w:val="00872EB0"/>
    <w:rsid w:val="00872EB7"/>
    <w:rsid w:val="0087306B"/>
    <w:rsid w:val="00873641"/>
    <w:rsid w:val="00873ED1"/>
    <w:rsid w:val="00873FBE"/>
    <w:rsid w:val="00874354"/>
    <w:rsid w:val="008743DE"/>
    <w:rsid w:val="008744E7"/>
    <w:rsid w:val="00875474"/>
    <w:rsid w:val="00876227"/>
    <w:rsid w:val="00876310"/>
    <w:rsid w:val="0087658E"/>
    <w:rsid w:val="008765E5"/>
    <w:rsid w:val="00876670"/>
    <w:rsid w:val="00876D48"/>
    <w:rsid w:val="0087702C"/>
    <w:rsid w:val="008772CD"/>
    <w:rsid w:val="008772F4"/>
    <w:rsid w:val="00877458"/>
    <w:rsid w:val="00877562"/>
    <w:rsid w:val="008775B1"/>
    <w:rsid w:val="00877C85"/>
    <w:rsid w:val="0088080A"/>
    <w:rsid w:val="00880A30"/>
    <w:rsid w:val="00880C97"/>
    <w:rsid w:val="0088155D"/>
    <w:rsid w:val="00881A38"/>
    <w:rsid w:val="00881AFF"/>
    <w:rsid w:val="00881DE8"/>
    <w:rsid w:val="00882445"/>
    <w:rsid w:val="008824FF"/>
    <w:rsid w:val="008827D9"/>
    <w:rsid w:val="00882C0C"/>
    <w:rsid w:val="00883138"/>
    <w:rsid w:val="00883878"/>
    <w:rsid w:val="00883FEB"/>
    <w:rsid w:val="0088413E"/>
    <w:rsid w:val="00884655"/>
    <w:rsid w:val="008846FE"/>
    <w:rsid w:val="008848B6"/>
    <w:rsid w:val="00884EBF"/>
    <w:rsid w:val="00885753"/>
    <w:rsid w:val="008857FE"/>
    <w:rsid w:val="00885882"/>
    <w:rsid w:val="00885F29"/>
    <w:rsid w:val="0088719D"/>
    <w:rsid w:val="008872D2"/>
    <w:rsid w:val="008878CF"/>
    <w:rsid w:val="008904DF"/>
    <w:rsid w:val="00890FC9"/>
    <w:rsid w:val="0089170B"/>
    <w:rsid w:val="00891FFB"/>
    <w:rsid w:val="0089210C"/>
    <w:rsid w:val="0089229A"/>
    <w:rsid w:val="00892B03"/>
    <w:rsid w:val="008947DB"/>
    <w:rsid w:val="00894A85"/>
    <w:rsid w:val="0089584F"/>
    <w:rsid w:val="00895C32"/>
    <w:rsid w:val="0089660E"/>
    <w:rsid w:val="0089712F"/>
    <w:rsid w:val="00897498"/>
    <w:rsid w:val="0089785F"/>
    <w:rsid w:val="00897D0B"/>
    <w:rsid w:val="008A0014"/>
    <w:rsid w:val="008A00EC"/>
    <w:rsid w:val="008A0B6A"/>
    <w:rsid w:val="008A0B6D"/>
    <w:rsid w:val="008A0BA2"/>
    <w:rsid w:val="008A0C9F"/>
    <w:rsid w:val="008A12D5"/>
    <w:rsid w:val="008A16CA"/>
    <w:rsid w:val="008A17D7"/>
    <w:rsid w:val="008A1CC1"/>
    <w:rsid w:val="008A2011"/>
    <w:rsid w:val="008A2780"/>
    <w:rsid w:val="008A2873"/>
    <w:rsid w:val="008A2956"/>
    <w:rsid w:val="008A2C46"/>
    <w:rsid w:val="008A387E"/>
    <w:rsid w:val="008A388D"/>
    <w:rsid w:val="008A3E44"/>
    <w:rsid w:val="008A3FE3"/>
    <w:rsid w:val="008A4274"/>
    <w:rsid w:val="008A48E1"/>
    <w:rsid w:val="008A49DE"/>
    <w:rsid w:val="008A6376"/>
    <w:rsid w:val="008A6BE0"/>
    <w:rsid w:val="008A718E"/>
    <w:rsid w:val="008A7645"/>
    <w:rsid w:val="008A79A6"/>
    <w:rsid w:val="008B0C5A"/>
    <w:rsid w:val="008B0CEA"/>
    <w:rsid w:val="008B2A5D"/>
    <w:rsid w:val="008B3C4E"/>
    <w:rsid w:val="008B3D34"/>
    <w:rsid w:val="008B4035"/>
    <w:rsid w:val="008B4365"/>
    <w:rsid w:val="008B43EF"/>
    <w:rsid w:val="008B4644"/>
    <w:rsid w:val="008B46C4"/>
    <w:rsid w:val="008B4883"/>
    <w:rsid w:val="008B48CF"/>
    <w:rsid w:val="008B4D5A"/>
    <w:rsid w:val="008B61A3"/>
    <w:rsid w:val="008B6C11"/>
    <w:rsid w:val="008B7096"/>
    <w:rsid w:val="008B75BF"/>
    <w:rsid w:val="008B7DAD"/>
    <w:rsid w:val="008C00DD"/>
    <w:rsid w:val="008C0106"/>
    <w:rsid w:val="008C06FB"/>
    <w:rsid w:val="008C0B4F"/>
    <w:rsid w:val="008C0EE0"/>
    <w:rsid w:val="008C0FCD"/>
    <w:rsid w:val="008C1229"/>
    <w:rsid w:val="008C1659"/>
    <w:rsid w:val="008C18A5"/>
    <w:rsid w:val="008C197D"/>
    <w:rsid w:val="008C2897"/>
    <w:rsid w:val="008C2A9A"/>
    <w:rsid w:val="008C2E24"/>
    <w:rsid w:val="008C3324"/>
    <w:rsid w:val="008C3370"/>
    <w:rsid w:val="008C3652"/>
    <w:rsid w:val="008C3B51"/>
    <w:rsid w:val="008C3F45"/>
    <w:rsid w:val="008C3F76"/>
    <w:rsid w:val="008C453A"/>
    <w:rsid w:val="008C47BF"/>
    <w:rsid w:val="008C5C4E"/>
    <w:rsid w:val="008C5D61"/>
    <w:rsid w:val="008C60DD"/>
    <w:rsid w:val="008C6342"/>
    <w:rsid w:val="008C67D2"/>
    <w:rsid w:val="008C6855"/>
    <w:rsid w:val="008C759F"/>
    <w:rsid w:val="008C762E"/>
    <w:rsid w:val="008C787A"/>
    <w:rsid w:val="008C7B1A"/>
    <w:rsid w:val="008C7E61"/>
    <w:rsid w:val="008D065B"/>
    <w:rsid w:val="008D0FE8"/>
    <w:rsid w:val="008D1400"/>
    <w:rsid w:val="008D15DF"/>
    <w:rsid w:val="008D1D89"/>
    <w:rsid w:val="008D1F32"/>
    <w:rsid w:val="008D2146"/>
    <w:rsid w:val="008D3A82"/>
    <w:rsid w:val="008D3A8A"/>
    <w:rsid w:val="008D3BAA"/>
    <w:rsid w:val="008D46B8"/>
    <w:rsid w:val="008D4BA0"/>
    <w:rsid w:val="008D4EE4"/>
    <w:rsid w:val="008D4F83"/>
    <w:rsid w:val="008D5117"/>
    <w:rsid w:val="008D5369"/>
    <w:rsid w:val="008D54A4"/>
    <w:rsid w:val="008D5EB8"/>
    <w:rsid w:val="008D6248"/>
    <w:rsid w:val="008D66F2"/>
    <w:rsid w:val="008D6728"/>
    <w:rsid w:val="008D677A"/>
    <w:rsid w:val="008D6970"/>
    <w:rsid w:val="008D6D3E"/>
    <w:rsid w:val="008D745A"/>
    <w:rsid w:val="008D7BAB"/>
    <w:rsid w:val="008E108F"/>
    <w:rsid w:val="008E1343"/>
    <w:rsid w:val="008E2338"/>
    <w:rsid w:val="008E39E2"/>
    <w:rsid w:val="008E3A22"/>
    <w:rsid w:val="008E3B60"/>
    <w:rsid w:val="008E3D6E"/>
    <w:rsid w:val="008E3DFC"/>
    <w:rsid w:val="008E3FD3"/>
    <w:rsid w:val="008E44BB"/>
    <w:rsid w:val="008E525A"/>
    <w:rsid w:val="008E55FE"/>
    <w:rsid w:val="008E59F9"/>
    <w:rsid w:val="008E5AFB"/>
    <w:rsid w:val="008E617E"/>
    <w:rsid w:val="008E621B"/>
    <w:rsid w:val="008E65C4"/>
    <w:rsid w:val="008E66AE"/>
    <w:rsid w:val="008E7234"/>
    <w:rsid w:val="008E73B2"/>
    <w:rsid w:val="008E79C4"/>
    <w:rsid w:val="008F09F1"/>
    <w:rsid w:val="008F0A9F"/>
    <w:rsid w:val="008F0EA8"/>
    <w:rsid w:val="008F19B6"/>
    <w:rsid w:val="008F1A4F"/>
    <w:rsid w:val="008F1A9F"/>
    <w:rsid w:val="008F1E7B"/>
    <w:rsid w:val="008F2116"/>
    <w:rsid w:val="008F2BD0"/>
    <w:rsid w:val="008F2C1F"/>
    <w:rsid w:val="008F2DD1"/>
    <w:rsid w:val="008F306D"/>
    <w:rsid w:val="008F3074"/>
    <w:rsid w:val="008F321D"/>
    <w:rsid w:val="008F400E"/>
    <w:rsid w:val="008F459E"/>
    <w:rsid w:val="008F4CBC"/>
    <w:rsid w:val="008F4FD5"/>
    <w:rsid w:val="008F62C3"/>
    <w:rsid w:val="008F65E4"/>
    <w:rsid w:val="008F7149"/>
    <w:rsid w:val="008F74E2"/>
    <w:rsid w:val="008F769A"/>
    <w:rsid w:val="008F7BC6"/>
    <w:rsid w:val="008F7D2C"/>
    <w:rsid w:val="008F7FEB"/>
    <w:rsid w:val="00900591"/>
    <w:rsid w:val="009005B7"/>
    <w:rsid w:val="009006F9"/>
    <w:rsid w:val="0090078E"/>
    <w:rsid w:val="0090122A"/>
    <w:rsid w:val="00901277"/>
    <w:rsid w:val="009019CC"/>
    <w:rsid w:val="00901FD4"/>
    <w:rsid w:val="00902450"/>
    <w:rsid w:val="00902586"/>
    <w:rsid w:val="00904964"/>
    <w:rsid w:val="00904CFF"/>
    <w:rsid w:val="0090555D"/>
    <w:rsid w:val="009056F0"/>
    <w:rsid w:val="00905C02"/>
    <w:rsid w:val="009060BC"/>
    <w:rsid w:val="00907634"/>
    <w:rsid w:val="009078AA"/>
    <w:rsid w:val="009079A6"/>
    <w:rsid w:val="00907AE2"/>
    <w:rsid w:val="00907EE0"/>
    <w:rsid w:val="00907EEF"/>
    <w:rsid w:val="0091055C"/>
    <w:rsid w:val="00910727"/>
    <w:rsid w:val="0091091D"/>
    <w:rsid w:val="00911260"/>
    <w:rsid w:val="00911734"/>
    <w:rsid w:val="00911FB0"/>
    <w:rsid w:val="009122D2"/>
    <w:rsid w:val="00912827"/>
    <w:rsid w:val="00912F65"/>
    <w:rsid w:val="00913283"/>
    <w:rsid w:val="009138FC"/>
    <w:rsid w:val="00913A84"/>
    <w:rsid w:val="00914352"/>
    <w:rsid w:val="00914471"/>
    <w:rsid w:val="009150E6"/>
    <w:rsid w:val="009153B2"/>
    <w:rsid w:val="00915E53"/>
    <w:rsid w:val="00915FD8"/>
    <w:rsid w:val="009166AE"/>
    <w:rsid w:val="00916A39"/>
    <w:rsid w:val="00916EBC"/>
    <w:rsid w:val="00916F71"/>
    <w:rsid w:val="00917031"/>
    <w:rsid w:val="00917709"/>
    <w:rsid w:val="00920044"/>
    <w:rsid w:val="00920333"/>
    <w:rsid w:val="00920552"/>
    <w:rsid w:val="009206EB"/>
    <w:rsid w:val="00920744"/>
    <w:rsid w:val="00920768"/>
    <w:rsid w:val="0092088C"/>
    <w:rsid w:val="009210DB"/>
    <w:rsid w:val="009224BA"/>
    <w:rsid w:val="00922C29"/>
    <w:rsid w:val="00923438"/>
    <w:rsid w:val="009238E1"/>
    <w:rsid w:val="009245D1"/>
    <w:rsid w:val="0092465C"/>
    <w:rsid w:val="00924825"/>
    <w:rsid w:val="00924D83"/>
    <w:rsid w:val="0092536D"/>
    <w:rsid w:val="009254C9"/>
    <w:rsid w:val="0092565C"/>
    <w:rsid w:val="0092673D"/>
    <w:rsid w:val="0092676A"/>
    <w:rsid w:val="00926A9C"/>
    <w:rsid w:val="00926B61"/>
    <w:rsid w:val="00926C60"/>
    <w:rsid w:val="00926CDF"/>
    <w:rsid w:val="00926CF4"/>
    <w:rsid w:val="00927027"/>
    <w:rsid w:val="009270EA"/>
    <w:rsid w:val="009271C2"/>
    <w:rsid w:val="00927A01"/>
    <w:rsid w:val="00927C08"/>
    <w:rsid w:val="00927E97"/>
    <w:rsid w:val="00930C86"/>
    <w:rsid w:val="00931D0B"/>
    <w:rsid w:val="00931DD4"/>
    <w:rsid w:val="00931E2B"/>
    <w:rsid w:val="00931E36"/>
    <w:rsid w:val="00931FDD"/>
    <w:rsid w:val="00932FDD"/>
    <w:rsid w:val="00933084"/>
    <w:rsid w:val="009338AF"/>
    <w:rsid w:val="009339FC"/>
    <w:rsid w:val="00934C0A"/>
    <w:rsid w:val="00934C27"/>
    <w:rsid w:val="00934FDF"/>
    <w:rsid w:val="00935169"/>
    <w:rsid w:val="00935406"/>
    <w:rsid w:val="00935528"/>
    <w:rsid w:val="00935B83"/>
    <w:rsid w:val="00935FFD"/>
    <w:rsid w:val="009361B9"/>
    <w:rsid w:val="00936FE4"/>
    <w:rsid w:val="00937267"/>
    <w:rsid w:val="00937808"/>
    <w:rsid w:val="0093789C"/>
    <w:rsid w:val="009378AA"/>
    <w:rsid w:val="00937960"/>
    <w:rsid w:val="00937A8A"/>
    <w:rsid w:val="00937D4D"/>
    <w:rsid w:val="00937ED5"/>
    <w:rsid w:val="00937FC8"/>
    <w:rsid w:val="00940028"/>
    <w:rsid w:val="009404D3"/>
    <w:rsid w:val="0094089B"/>
    <w:rsid w:val="00940924"/>
    <w:rsid w:val="00941079"/>
    <w:rsid w:val="00941311"/>
    <w:rsid w:val="0094153E"/>
    <w:rsid w:val="00941983"/>
    <w:rsid w:val="00941F5F"/>
    <w:rsid w:val="0094275E"/>
    <w:rsid w:val="00942F6B"/>
    <w:rsid w:val="00943240"/>
    <w:rsid w:val="009443EC"/>
    <w:rsid w:val="00944D47"/>
    <w:rsid w:val="00944D6C"/>
    <w:rsid w:val="00944F1E"/>
    <w:rsid w:val="009450BB"/>
    <w:rsid w:val="00945121"/>
    <w:rsid w:val="0094520E"/>
    <w:rsid w:val="0094533A"/>
    <w:rsid w:val="00945534"/>
    <w:rsid w:val="009458BD"/>
    <w:rsid w:val="00945C1A"/>
    <w:rsid w:val="00945D0C"/>
    <w:rsid w:val="00945D12"/>
    <w:rsid w:val="009460B0"/>
    <w:rsid w:val="00946750"/>
    <w:rsid w:val="00946A44"/>
    <w:rsid w:val="00947501"/>
    <w:rsid w:val="00947846"/>
    <w:rsid w:val="009478AA"/>
    <w:rsid w:val="00947D93"/>
    <w:rsid w:val="009500CD"/>
    <w:rsid w:val="009505FF"/>
    <w:rsid w:val="009506DF"/>
    <w:rsid w:val="009506F8"/>
    <w:rsid w:val="00950B1C"/>
    <w:rsid w:val="00950D1C"/>
    <w:rsid w:val="009511EA"/>
    <w:rsid w:val="00951233"/>
    <w:rsid w:val="009513EB"/>
    <w:rsid w:val="00951B4B"/>
    <w:rsid w:val="00951EDD"/>
    <w:rsid w:val="00952106"/>
    <w:rsid w:val="00952CAE"/>
    <w:rsid w:val="009536A9"/>
    <w:rsid w:val="00953B3A"/>
    <w:rsid w:val="0095415B"/>
    <w:rsid w:val="00954C1E"/>
    <w:rsid w:val="0095531C"/>
    <w:rsid w:val="00955D28"/>
    <w:rsid w:val="00955D80"/>
    <w:rsid w:val="00955EE2"/>
    <w:rsid w:val="0095635D"/>
    <w:rsid w:val="0095685F"/>
    <w:rsid w:val="009570DB"/>
    <w:rsid w:val="00957295"/>
    <w:rsid w:val="009577B2"/>
    <w:rsid w:val="00957C82"/>
    <w:rsid w:val="00957ECA"/>
    <w:rsid w:val="00957F6E"/>
    <w:rsid w:val="00960EBE"/>
    <w:rsid w:val="00960FA5"/>
    <w:rsid w:val="00961A48"/>
    <w:rsid w:val="00961A7E"/>
    <w:rsid w:val="00961DA0"/>
    <w:rsid w:val="00962191"/>
    <w:rsid w:val="00962976"/>
    <w:rsid w:val="009629CB"/>
    <w:rsid w:val="00962A09"/>
    <w:rsid w:val="00962BF7"/>
    <w:rsid w:val="009632B9"/>
    <w:rsid w:val="0096383C"/>
    <w:rsid w:val="00963F5E"/>
    <w:rsid w:val="009648D5"/>
    <w:rsid w:val="009651A5"/>
    <w:rsid w:val="0096569A"/>
    <w:rsid w:val="009659A6"/>
    <w:rsid w:val="00965C7F"/>
    <w:rsid w:val="009661CA"/>
    <w:rsid w:val="009664D1"/>
    <w:rsid w:val="00966637"/>
    <w:rsid w:val="00966F5B"/>
    <w:rsid w:val="009674E5"/>
    <w:rsid w:val="00967A8E"/>
    <w:rsid w:val="00967DD9"/>
    <w:rsid w:val="00967F43"/>
    <w:rsid w:val="0097054D"/>
    <w:rsid w:val="009709EB"/>
    <w:rsid w:val="00970D1E"/>
    <w:rsid w:val="0097109A"/>
    <w:rsid w:val="00971186"/>
    <w:rsid w:val="009711DA"/>
    <w:rsid w:val="00971260"/>
    <w:rsid w:val="009716C9"/>
    <w:rsid w:val="00971768"/>
    <w:rsid w:val="0097190E"/>
    <w:rsid w:val="009720CB"/>
    <w:rsid w:val="00972822"/>
    <w:rsid w:val="0097316B"/>
    <w:rsid w:val="009734BD"/>
    <w:rsid w:val="0097388F"/>
    <w:rsid w:val="009740A5"/>
    <w:rsid w:val="0097511A"/>
    <w:rsid w:val="009756DA"/>
    <w:rsid w:val="009757D0"/>
    <w:rsid w:val="00975B08"/>
    <w:rsid w:val="00975C2B"/>
    <w:rsid w:val="00975CBA"/>
    <w:rsid w:val="00975E4C"/>
    <w:rsid w:val="00975F87"/>
    <w:rsid w:val="009760B0"/>
    <w:rsid w:val="0097615F"/>
    <w:rsid w:val="009762FE"/>
    <w:rsid w:val="00976809"/>
    <w:rsid w:val="00976F46"/>
    <w:rsid w:val="009773F4"/>
    <w:rsid w:val="0097759E"/>
    <w:rsid w:val="009776AD"/>
    <w:rsid w:val="00977DF0"/>
    <w:rsid w:val="00980102"/>
    <w:rsid w:val="00980536"/>
    <w:rsid w:val="009806EF"/>
    <w:rsid w:val="009807B1"/>
    <w:rsid w:val="00980E22"/>
    <w:rsid w:val="0098123F"/>
    <w:rsid w:val="00981912"/>
    <w:rsid w:val="00981D30"/>
    <w:rsid w:val="00981D76"/>
    <w:rsid w:val="009825B7"/>
    <w:rsid w:val="00982773"/>
    <w:rsid w:val="00982D81"/>
    <w:rsid w:val="00982F90"/>
    <w:rsid w:val="00983E82"/>
    <w:rsid w:val="00984A55"/>
    <w:rsid w:val="009850D7"/>
    <w:rsid w:val="00985228"/>
    <w:rsid w:val="009856B3"/>
    <w:rsid w:val="00985819"/>
    <w:rsid w:val="00985E6D"/>
    <w:rsid w:val="00985FEE"/>
    <w:rsid w:val="00986067"/>
    <w:rsid w:val="0098619C"/>
    <w:rsid w:val="00986317"/>
    <w:rsid w:val="00986697"/>
    <w:rsid w:val="00986901"/>
    <w:rsid w:val="00986ACC"/>
    <w:rsid w:val="00986C0C"/>
    <w:rsid w:val="00986E7D"/>
    <w:rsid w:val="0098724B"/>
    <w:rsid w:val="009873E6"/>
    <w:rsid w:val="00990629"/>
    <w:rsid w:val="00990795"/>
    <w:rsid w:val="009907A1"/>
    <w:rsid w:val="00990A44"/>
    <w:rsid w:val="00990B40"/>
    <w:rsid w:val="00990E55"/>
    <w:rsid w:val="00990EA6"/>
    <w:rsid w:val="009913C2"/>
    <w:rsid w:val="0099176A"/>
    <w:rsid w:val="00991942"/>
    <w:rsid w:val="00991ABD"/>
    <w:rsid w:val="00992504"/>
    <w:rsid w:val="00992FFA"/>
    <w:rsid w:val="009935A0"/>
    <w:rsid w:val="00993A22"/>
    <w:rsid w:val="00993BB5"/>
    <w:rsid w:val="00993D8A"/>
    <w:rsid w:val="00993FD9"/>
    <w:rsid w:val="00994284"/>
    <w:rsid w:val="0099428A"/>
    <w:rsid w:val="00994421"/>
    <w:rsid w:val="00995197"/>
    <w:rsid w:val="00995987"/>
    <w:rsid w:val="00995A14"/>
    <w:rsid w:val="00996984"/>
    <w:rsid w:val="00996A81"/>
    <w:rsid w:val="00996AAD"/>
    <w:rsid w:val="00996B3F"/>
    <w:rsid w:val="00996C8C"/>
    <w:rsid w:val="00996DEC"/>
    <w:rsid w:val="00996E11"/>
    <w:rsid w:val="00997C05"/>
    <w:rsid w:val="00997F88"/>
    <w:rsid w:val="009A0225"/>
    <w:rsid w:val="009A05B0"/>
    <w:rsid w:val="009A085B"/>
    <w:rsid w:val="009A0D56"/>
    <w:rsid w:val="009A0D5A"/>
    <w:rsid w:val="009A149B"/>
    <w:rsid w:val="009A14C7"/>
    <w:rsid w:val="009A16D5"/>
    <w:rsid w:val="009A17EF"/>
    <w:rsid w:val="009A1898"/>
    <w:rsid w:val="009A1BEB"/>
    <w:rsid w:val="009A1CD2"/>
    <w:rsid w:val="009A1F2C"/>
    <w:rsid w:val="009A1F32"/>
    <w:rsid w:val="009A2265"/>
    <w:rsid w:val="009A2A6D"/>
    <w:rsid w:val="009A2C54"/>
    <w:rsid w:val="009A2F71"/>
    <w:rsid w:val="009A3455"/>
    <w:rsid w:val="009A35ED"/>
    <w:rsid w:val="009A3E83"/>
    <w:rsid w:val="009A41AF"/>
    <w:rsid w:val="009A43EC"/>
    <w:rsid w:val="009A4870"/>
    <w:rsid w:val="009A494E"/>
    <w:rsid w:val="009A4F83"/>
    <w:rsid w:val="009A5620"/>
    <w:rsid w:val="009A5EE7"/>
    <w:rsid w:val="009A764D"/>
    <w:rsid w:val="009A775A"/>
    <w:rsid w:val="009B0255"/>
    <w:rsid w:val="009B031A"/>
    <w:rsid w:val="009B06DF"/>
    <w:rsid w:val="009B0D90"/>
    <w:rsid w:val="009B107C"/>
    <w:rsid w:val="009B115E"/>
    <w:rsid w:val="009B1403"/>
    <w:rsid w:val="009B183E"/>
    <w:rsid w:val="009B1E8F"/>
    <w:rsid w:val="009B251A"/>
    <w:rsid w:val="009B2AE0"/>
    <w:rsid w:val="009B3013"/>
    <w:rsid w:val="009B307B"/>
    <w:rsid w:val="009B3929"/>
    <w:rsid w:val="009B39D9"/>
    <w:rsid w:val="009B434F"/>
    <w:rsid w:val="009B4A64"/>
    <w:rsid w:val="009B4E3A"/>
    <w:rsid w:val="009B4F6F"/>
    <w:rsid w:val="009B506E"/>
    <w:rsid w:val="009B582D"/>
    <w:rsid w:val="009B6C11"/>
    <w:rsid w:val="009B6ECB"/>
    <w:rsid w:val="009B71B7"/>
    <w:rsid w:val="009B7326"/>
    <w:rsid w:val="009B742F"/>
    <w:rsid w:val="009B7EC4"/>
    <w:rsid w:val="009C0B26"/>
    <w:rsid w:val="009C1549"/>
    <w:rsid w:val="009C15B8"/>
    <w:rsid w:val="009C15E0"/>
    <w:rsid w:val="009C18B2"/>
    <w:rsid w:val="009C1AE2"/>
    <w:rsid w:val="009C1E3C"/>
    <w:rsid w:val="009C2EDA"/>
    <w:rsid w:val="009C30E0"/>
    <w:rsid w:val="009C318E"/>
    <w:rsid w:val="009C34AC"/>
    <w:rsid w:val="009C34B7"/>
    <w:rsid w:val="009C354F"/>
    <w:rsid w:val="009C38F5"/>
    <w:rsid w:val="009C3E62"/>
    <w:rsid w:val="009C42AE"/>
    <w:rsid w:val="009C4444"/>
    <w:rsid w:val="009C45CF"/>
    <w:rsid w:val="009C4FEC"/>
    <w:rsid w:val="009C50CB"/>
    <w:rsid w:val="009C539F"/>
    <w:rsid w:val="009C5453"/>
    <w:rsid w:val="009C5468"/>
    <w:rsid w:val="009C55B4"/>
    <w:rsid w:val="009C57D5"/>
    <w:rsid w:val="009C58A5"/>
    <w:rsid w:val="009C5A8E"/>
    <w:rsid w:val="009C5EFF"/>
    <w:rsid w:val="009C60AD"/>
    <w:rsid w:val="009C611E"/>
    <w:rsid w:val="009C6226"/>
    <w:rsid w:val="009C6247"/>
    <w:rsid w:val="009C624B"/>
    <w:rsid w:val="009C6C24"/>
    <w:rsid w:val="009C6E72"/>
    <w:rsid w:val="009C6E85"/>
    <w:rsid w:val="009C729E"/>
    <w:rsid w:val="009C7B5B"/>
    <w:rsid w:val="009C7F3B"/>
    <w:rsid w:val="009D0612"/>
    <w:rsid w:val="009D0D85"/>
    <w:rsid w:val="009D0F7F"/>
    <w:rsid w:val="009D18C9"/>
    <w:rsid w:val="009D1D1E"/>
    <w:rsid w:val="009D2563"/>
    <w:rsid w:val="009D26ED"/>
    <w:rsid w:val="009D29A4"/>
    <w:rsid w:val="009D3B4A"/>
    <w:rsid w:val="009D4901"/>
    <w:rsid w:val="009D50FD"/>
    <w:rsid w:val="009D5A4A"/>
    <w:rsid w:val="009D5C5F"/>
    <w:rsid w:val="009D6599"/>
    <w:rsid w:val="009D6696"/>
    <w:rsid w:val="009D6A0E"/>
    <w:rsid w:val="009D73B3"/>
    <w:rsid w:val="009D7466"/>
    <w:rsid w:val="009D7677"/>
    <w:rsid w:val="009D7B0E"/>
    <w:rsid w:val="009E032B"/>
    <w:rsid w:val="009E06FB"/>
    <w:rsid w:val="009E074F"/>
    <w:rsid w:val="009E092E"/>
    <w:rsid w:val="009E0C76"/>
    <w:rsid w:val="009E0E45"/>
    <w:rsid w:val="009E1861"/>
    <w:rsid w:val="009E1A77"/>
    <w:rsid w:val="009E1D6A"/>
    <w:rsid w:val="009E1FEF"/>
    <w:rsid w:val="009E2838"/>
    <w:rsid w:val="009E2D67"/>
    <w:rsid w:val="009E2D98"/>
    <w:rsid w:val="009E2DEA"/>
    <w:rsid w:val="009E36B8"/>
    <w:rsid w:val="009E42D4"/>
    <w:rsid w:val="009E492D"/>
    <w:rsid w:val="009E4D8A"/>
    <w:rsid w:val="009E4FE4"/>
    <w:rsid w:val="009E5031"/>
    <w:rsid w:val="009E5032"/>
    <w:rsid w:val="009E55E3"/>
    <w:rsid w:val="009E5983"/>
    <w:rsid w:val="009E5A87"/>
    <w:rsid w:val="009E5AA5"/>
    <w:rsid w:val="009E5BFF"/>
    <w:rsid w:val="009E5FB2"/>
    <w:rsid w:val="009E5FEF"/>
    <w:rsid w:val="009E6BA6"/>
    <w:rsid w:val="009E6BBF"/>
    <w:rsid w:val="009E6C94"/>
    <w:rsid w:val="009F010A"/>
    <w:rsid w:val="009F0122"/>
    <w:rsid w:val="009F01E7"/>
    <w:rsid w:val="009F0473"/>
    <w:rsid w:val="009F0A1E"/>
    <w:rsid w:val="009F0EE8"/>
    <w:rsid w:val="009F10B8"/>
    <w:rsid w:val="009F1744"/>
    <w:rsid w:val="009F1B2A"/>
    <w:rsid w:val="009F1E77"/>
    <w:rsid w:val="009F1EA7"/>
    <w:rsid w:val="009F2689"/>
    <w:rsid w:val="009F293E"/>
    <w:rsid w:val="009F2F0A"/>
    <w:rsid w:val="009F2F76"/>
    <w:rsid w:val="009F3140"/>
    <w:rsid w:val="009F34D7"/>
    <w:rsid w:val="009F3D0B"/>
    <w:rsid w:val="009F42DE"/>
    <w:rsid w:val="009F4459"/>
    <w:rsid w:val="009F4EC5"/>
    <w:rsid w:val="009F515D"/>
    <w:rsid w:val="009F53ED"/>
    <w:rsid w:val="009F53F7"/>
    <w:rsid w:val="009F59B0"/>
    <w:rsid w:val="009F6172"/>
    <w:rsid w:val="009F61EC"/>
    <w:rsid w:val="009F646B"/>
    <w:rsid w:val="009F6DCC"/>
    <w:rsid w:val="009F7196"/>
    <w:rsid w:val="009F71BC"/>
    <w:rsid w:val="009F745B"/>
    <w:rsid w:val="009F75AD"/>
    <w:rsid w:val="009F7CB6"/>
    <w:rsid w:val="009F7D7E"/>
    <w:rsid w:val="009F7FE4"/>
    <w:rsid w:val="00A00DC7"/>
    <w:rsid w:val="00A0181F"/>
    <w:rsid w:val="00A01874"/>
    <w:rsid w:val="00A01A7D"/>
    <w:rsid w:val="00A01B32"/>
    <w:rsid w:val="00A01E06"/>
    <w:rsid w:val="00A01E7D"/>
    <w:rsid w:val="00A02AE5"/>
    <w:rsid w:val="00A035ED"/>
    <w:rsid w:val="00A03A6F"/>
    <w:rsid w:val="00A042C4"/>
    <w:rsid w:val="00A044C7"/>
    <w:rsid w:val="00A049E4"/>
    <w:rsid w:val="00A04E09"/>
    <w:rsid w:val="00A05366"/>
    <w:rsid w:val="00A064C4"/>
    <w:rsid w:val="00A066BD"/>
    <w:rsid w:val="00A06798"/>
    <w:rsid w:val="00A06DEB"/>
    <w:rsid w:val="00A0719B"/>
    <w:rsid w:val="00A07A0C"/>
    <w:rsid w:val="00A07B27"/>
    <w:rsid w:val="00A07C7B"/>
    <w:rsid w:val="00A1003E"/>
    <w:rsid w:val="00A10ABD"/>
    <w:rsid w:val="00A1116B"/>
    <w:rsid w:val="00A11764"/>
    <w:rsid w:val="00A1247F"/>
    <w:rsid w:val="00A12A31"/>
    <w:rsid w:val="00A12AA3"/>
    <w:rsid w:val="00A12C05"/>
    <w:rsid w:val="00A12F4F"/>
    <w:rsid w:val="00A1317E"/>
    <w:rsid w:val="00A136BB"/>
    <w:rsid w:val="00A13A5C"/>
    <w:rsid w:val="00A14B5E"/>
    <w:rsid w:val="00A150A3"/>
    <w:rsid w:val="00A154A3"/>
    <w:rsid w:val="00A15856"/>
    <w:rsid w:val="00A15AAD"/>
    <w:rsid w:val="00A15C84"/>
    <w:rsid w:val="00A160A8"/>
    <w:rsid w:val="00A16AF2"/>
    <w:rsid w:val="00A16D1B"/>
    <w:rsid w:val="00A16D5E"/>
    <w:rsid w:val="00A16D9A"/>
    <w:rsid w:val="00A17327"/>
    <w:rsid w:val="00A20AEE"/>
    <w:rsid w:val="00A20E69"/>
    <w:rsid w:val="00A213D9"/>
    <w:rsid w:val="00A218B9"/>
    <w:rsid w:val="00A21AD1"/>
    <w:rsid w:val="00A21C11"/>
    <w:rsid w:val="00A21F84"/>
    <w:rsid w:val="00A220FB"/>
    <w:rsid w:val="00A2261A"/>
    <w:rsid w:val="00A23778"/>
    <w:rsid w:val="00A23788"/>
    <w:rsid w:val="00A237FC"/>
    <w:rsid w:val="00A238D3"/>
    <w:rsid w:val="00A23AA5"/>
    <w:rsid w:val="00A23AB3"/>
    <w:rsid w:val="00A23BB2"/>
    <w:rsid w:val="00A243F0"/>
    <w:rsid w:val="00A24CD4"/>
    <w:rsid w:val="00A2533D"/>
    <w:rsid w:val="00A2542C"/>
    <w:rsid w:val="00A25AF1"/>
    <w:rsid w:val="00A25D5B"/>
    <w:rsid w:val="00A25E6F"/>
    <w:rsid w:val="00A26103"/>
    <w:rsid w:val="00A26ADB"/>
    <w:rsid w:val="00A26C3B"/>
    <w:rsid w:val="00A276F7"/>
    <w:rsid w:val="00A2784A"/>
    <w:rsid w:val="00A30539"/>
    <w:rsid w:val="00A3062B"/>
    <w:rsid w:val="00A30745"/>
    <w:rsid w:val="00A30FB5"/>
    <w:rsid w:val="00A31320"/>
    <w:rsid w:val="00A313B4"/>
    <w:rsid w:val="00A31985"/>
    <w:rsid w:val="00A31BD2"/>
    <w:rsid w:val="00A3211B"/>
    <w:rsid w:val="00A3275F"/>
    <w:rsid w:val="00A32890"/>
    <w:rsid w:val="00A343F4"/>
    <w:rsid w:val="00A34BC8"/>
    <w:rsid w:val="00A352A8"/>
    <w:rsid w:val="00A3557C"/>
    <w:rsid w:val="00A35855"/>
    <w:rsid w:val="00A35B31"/>
    <w:rsid w:val="00A36091"/>
    <w:rsid w:val="00A3612B"/>
    <w:rsid w:val="00A371F0"/>
    <w:rsid w:val="00A37288"/>
    <w:rsid w:val="00A37761"/>
    <w:rsid w:val="00A377F6"/>
    <w:rsid w:val="00A400FC"/>
    <w:rsid w:val="00A404FB"/>
    <w:rsid w:val="00A40934"/>
    <w:rsid w:val="00A40BA5"/>
    <w:rsid w:val="00A40D53"/>
    <w:rsid w:val="00A40DA6"/>
    <w:rsid w:val="00A40E88"/>
    <w:rsid w:val="00A40F8C"/>
    <w:rsid w:val="00A415F8"/>
    <w:rsid w:val="00A416DF"/>
    <w:rsid w:val="00A42443"/>
    <w:rsid w:val="00A4294C"/>
    <w:rsid w:val="00A43168"/>
    <w:rsid w:val="00A431C9"/>
    <w:rsid w:val="00A434FC"/>
    <w:rsid w:val="00A44257"/>
    <w:rsid w:val="00A444E2"/>
    <w:rsid w:val="00A44BCA"/>
    <w:rsid w:val="00A44F83"/>
    <w:rsid w:val="00A4541A"/>
    <w:rsid w:val="00A45843"/>
    <w:rsid w:val="00A45A70"/>
    <w:rsid w:val="00A45B91"/>
    <w:rsid w:val="00A45C61"/>
    <w:rsid w:val="00A45CC1"/>
    <w:rsid w:val="00A45F62"/>
    <w:rsid w:val="00A465E7"/>
    <w:rsid w:val="00A468A2"/>
    <w:rsid w:val="00A46E90"/>
    <w:rsid w:val="00A47139"/>
    <w:rsid w:val="00A4743B"/>
    <w:rsid w:val="00A47769"/>
    <w:rsid w:val="00A5040A"/>
    <w:rsid w:val="00A5045F"/>
    <w:rsid w:val="00A50BAA"/>
    <w:rsid w:val="00A52115"/>
    <w:rsid w:val="00A525A8"/>
    <w:rsid w:val="00A52BB3"/>
    <w:rsid w:val="00A52C9C"/>
    <w:rsid w:val="00A52D67"/>
    <w:rsid w:val="00A52F39"/>
    <w:rsid w:val="00A54711"/>
    <w:rsid w:val="00A54830"/>
    <w:rsid w:val="00A550A1"/>
    <w:rsid w:val="00A5514F"/>
    <w:rsid w:val="00A552A7"/>
    <w:rsid w:val="00A552F4"/>
    <w:rsid w:val="00A55823"/>
    <w:rsid w:val="00A559C8"/>
    <w:rsid w:val="00A55A8F"/>
    <w:rsid w:val="00A565A0"/>
    <w:rsid w:val="00A56C97"/>
    <w:rsid w:val="00A56FD2"/>
    <w:rsid w:val="00A5721E"/>
    <w:rsid w:val="00A57766"/>
    <w:rsid w:val="00A57E73"/>
    <w:rsid w:val="00A6005D"/>
    <w:rsid w:val="00A6008F"/>
    <w:rsid w:val="00A60DD8"/>
    <w:rsid w:val="00A61038"/>
    <w:rsid w:val="00A615FA"/>
    <w:rsid w:val="00A61B0E"/>
    <w:rsid w:val="00A61B68"/>
    <w:rsid w:val="00A61E54"/>
    <w:rsid w:val="00A61FFD"/>
    <w:rsid w:val="00A6265C"/>
    <w:rsid w:val="00A628F0"/>
    <w:rsid w:val="00A639CE"/>
    <w:rsid w:val="00A640A1"/>
    <w:rsid w:val="00A64266"/>
    <w:rsid w:val="00A6456A"/>
    <w:rsid w:val="00A64650"/>
    <w:rsid w:val="00A6490E"/>
    <w:rsid w:val="00A64AED"/>
    <w:rsid w:val="00A64C73"/>
    <w:rsid w:val="00A64F3F"/>
    <w:rsid w:val="00A64FBA"/>
    <w:rsid w:val="00A65219"/>
    <w:rsid w:val="00A656E4"/>
    <w:rsid w:val="00A65AD4"/>
    <w:rsid w:val="00A65B07"/>
    <w:rsid w:val="00A66087"/>
    <w:rsid w:val="00A660E6"/>
    <w:rsid w:val="00A664FE"/>
    <w:rsid w:val="00A66583"/>
    <w:rsid w:val="00A66941"/>
    <w:rsid w:val="00A66D58"/>
    <w:rsid w:val="00A66D7E"/>
    <w:rsid w:val="00A66FD0"/>
    <w:rsid w:val="00A678C1"/>
    <w:rsid w:val="00A67D1E"/>
    <w:rsid w:val="00A7006D"/>
    <w:rsid w:val="00A700C0"/>
    <w:rsid w:val="00A705FA"/>
    <w:rsid w:val="00A7077C"/>
    <w:rsid w:val="00A70E8F"/>
    <w:rsid w:val="00A7151E"/>
    <w:rsid w:val="00A71592"/>
    <w:rsid w:val="00A7189F"/>
    <w:rsid w:val="00A718DF"/>
    <w:rsid w:val="00A71AE2"/>
    <w:rsid w:val="00A723BF"/>
    <w:rsid w:val="00A729A2"/>
    <w:rsid w:val="00A72A06"/>
    <w:rsid w:val="00A72B9B"/>
    <w:rsid w:val="00A73202"/>
    <w:rsid w:val="00A73762"/>
    <w:rsid w:val="00A737F4"/>
    <w:rsid w:val="00A7382B"/>
    <w:rsid w:val="00A73ED3"/>
    <w:rsid w:val="00A74411"/>
    <w:rsid w:val="00A74794"/>
    <w:rsid w:val="00A74C1E"/>
    <w:rsid w:val="00A74D11"/>
    <w:rsid w:val="00A74EA1"/>
    <w:rsid w:val="00A751CD"/>
    <w:rsid w:val="00A754A8"/>
    <w:rsid w:val="00A75675"/>
    <w:rsid w:val="00A757B7"/>
    <w:rsid w:val="00A75852"/>
    <w:rsid w:val="00A75E02"/>
    <w:rsid w:val="00A75F04"/>
    <w:rsid w:val="00A76462"/>
    <w:rsid w:val="00A7665B"/>
    <w:rsid w:val="00A77155"/>
    <w:rsid w:val="00A776D5"/>
    <w:rsid w:val="00A779CC"/>
    <w:rsid w:val="00A77AC0"/>
    <w:rsid w:val="00A802A5"/>
    <w:rsid w:val="00A803D3"/>
    <w:rsid w:val="00A80569"/>
    <w:rsid w:val="00A8080D"/>
    <w:rsid w:val="00A80F5F"/>
    <w:rsid w:val="00A81238"/>
    <w:rsid w:val="00A81690"/>
    <w:rsid w:val="00A8185E"/>
    <w:rsid w:val="00A8199A"/>
    <w:rsid w:val="00A8271D"/>
    <w:rsid w:val="00A829E4"/>
    <w:rsid w:val="00A82EC8"/>
    <w:rsid w:val="00A82F27"/>
    <w:rsid w:val="00A8338C"/>
    <w:rsid w:val="00A838BC"/>
    <w:rsid w:val="00A83E08"/>
    <w:rsid w:val="00A84902"/>
    <w:rsid w:val="00A84D9F"/>
    <w:rsid w:val="00A85887"/>
    <w:rsid w:val="00A85C0B"/>
    <w:rsid w:val="00A85C42"/>
    <w:rsid w:val="00A870C5"/>
    <w:rsid w:val="00A8757B"/>
    <w:rsid w:val="00A87941"/>
    <w:rsid w:val="00A87954"/>
    <w:rsid w:val="00A879FF"/>
    <w:rsid w:val="00A87B54"/>
    <w:rsid w:val="00A87D80"/>
    <w:rsid w:val="00A900A3"/>
    <w:rsid w:val="00A90703"/>
    <w:rsid w:val="00A90B5A"/>
    <w:rsid w:val="00A90C74"/>
    <w:rsid w:val="00A90CB7"/>
    <w:rsid w:val="00A91141"/>
    <w:rsid w:val="00A9141C"/>
    <w:rsid w:val="00A91489"/>
    <w:rsid w:val="00A91B7E"/>
    <w:rsid w:val="00A92A39"/>
    <w:rsid w:val="00A930B2"/>
    <w:rsid w:val="00A93229"/>
    <w:rsid w:val="00A933E9"/>
    <w:rsid w:val="00A93A5C"/>
    <w:rsid w:val="00A93E76"/>
    <w:rsid w:val="00A93F6B"/>
    <w:rsid w:val="00A94898"/>
    <w:rsid w:val="00A949F1"/>
    <w:rsid w:val="00A94B8F"/>
    <w:rsid w:val="00A951F9"/>
    <w:rsid w:val="00A95289"/>
    <w:rsid w:val="00A95B57"/>
    <w:rsid w:val="00A95C2D"/>
    <w:rsid w:val="00A960A5"/>
    <w:rsid w:val="00A96429"/>
    <w:rsid w:val="00A96462"/>
    <w:rsid w:val="00A96678"/>
    <w:rsid w:val="00A9670B"/>
    <w:rsid w:val="00A96F15"/>
    <w:rsid w:val="00A970B6"/>
    <w:rsid w:val="00A9749D"/>
    <w:rsid w:val="00A97C16"/>
    <w:rsid w:val="00AA0039"/>
    <w:rsid w:val="00AA0BF2"/>
    <w:rsid w:val="00AA0F13"/>
    <w:rsid w:val="00AA110E"/>
    <w:rsid w:val="00AA18E2"/>
    <w:rsid w:val="00AA1EF0"/>
    <w:rsid w:val="00AA2304"/>
    <w:rsid w:val="00AA2473"/>
    <w:rsid w:val="00AA261D"/>
    <w:rsid w:val="00AA2855"/>
    <w:rsid w:val="00AA2F8C"/>
    <w:rsid w:val="00AA3001"/>
    <w:rsid w:val="00AA3131"/>
    <w:rsid w:val="00AA3198"/>
    <w:rsid w:val="00AA3216"/>
    <w:rsid w:val="00AA39E8"/>
    <w:rsid w:val="00AA3E47"/>
    <w:rsid w:val="00AA3E8F"/>
    <w:rsid w:val="00AA425B"/>
    <w:rsid w:val="00AA45C4"/>
    <w:rsid w:val="00AA467E"/>
    <w:rsid w:val="00AA4FB4"/>
    <w:rsid w:val="00AA565D"/>
    <w:rsid w:val="00AA5ED9"/>
    <w:rsid w:val="00AA619B"/>
    <w:rsid w:val="00AA6234"/>
    <w:rsid w:val="00AA63EF"/>
    <w:rsid w:val="00AA66E2"/>
    <w:rsid w:val="00AA6E1B"/>
    <w:rsid w:val="00AA6F0E"/>
    <w:rsid w:val="00AA7299"/>
    <w:rsid w:val="00AA7350"/>
    <w:rsid w:val="00AA7CA1"/>
    <w:rsid w:val="00AA7DF2"/>
    <w:rsid w:val="00AA7F51"/>
    <w:rsid w:val="00AB0125"/>
    <w:rsid w:val="00AB05AF"/>
    <w:rsid w:val="00AB0BD3"/>
    <w:rsid w:val="00AB11CA"/>
    <w:rsid w:val="00AB1645"/>
    <w:rsid w:val="00AB19F8"/>
    <w:rsid w:val="00AB1D80"/>
    <w:rsid w:val="00AB1E5F"/>
    <w:rsid w:val="00AB270B"/>
    <w:rsid w:val="00AB2A87"/>
    <w:rsid w:val="00AB2C06"/>
    <w:rsid w:val="00AB33B3"/>
    <w:rsid w:val="00AB33E6"/>
    <w:rsid w:val="00AB3484"/>
    <w:rsid w:val="00AB37EE"/>
    <w:rsid w:val="00AB47EF"/>
    <w:rsid w:val="00AB4A33"/>
    <w:rsid w:val="00AB4F37"/>
    <w:rsid w:val="00AB55D7"/>
    <w:rsid w:val="00AB5BCF"/>
    <w:rsid w:val="00AB5C46"/>
    <w:rsid w:val="00AB687E"/>
    <w:rsid w:val="00AB74D0"/>
    <w:rsid w:val="00AC01EC"/>
    <w:rsid w:val="00AC0414"/>
    <w:rsid w:val="00AC076E"/>
    <w:rsid w:val="00AC1003"/>
    <w:rsid w:val="00AC158A"/>
    <w:rsid w:val="00AC1AC4"/>
    <w:rsid w:val="00AC1C26"/>
    <w:rsid w:val="00AC261A"/>
    <w:rsid w:val="00AC2944"/>
    <w:rsid w:val="00AC2B6E"/>
    <w:rsid w:val="00AC3823"/>
    <w:rsid w:val="00AC3990"/>
    <w:rsid w:val="00AC411E"/>
    <w:rsid w:val="00AC4AEB"/>
    <w:rsid w:val="00AC504C"/>
    <w:rsid w:val="00AC51A8"/>
    <w:rsid w:val="00AC540B"/>
    <w:rsid w:val="00AC573A"/>
    <w:rsid w:val="00AC5830"/>
    <w:rsid w:val="00AC5AF6"/>
    <w:rsid w:val="00AC6807"/>
    <w:rsid w:val="00AC6AFE"/>
    <w:rsid w:val="00AC6B4D"/>
    <w:rsid w:val="00AC6B91"/>
    <w:rsid w:val="00AC7527"/>
    <w:rsid w:val="00AC76C5"/>
    <w:rsid w:val="00AC7828"/>
    <w:rsid w:val="00AC7A41"/>
    <w:rsid w:val="00AD06F6"/>
    <w:rsid w:val="00AD0821"/>
    <w:rsid w:val="00AD08E1"/>
    <w:rsid w:val="00AD08F5"/>
    <w:rsid w:val="00AD0CE0"/>
    <w:rsid w:val="00AD10D3"/>
    <w:rsid w:val="00AD12D2"/>
    <w:rsid w:val="00AD1325"/>
    <w:rsid w:val="00AD1424"/>
    <w:rsid w:val="00AD151B"/>
    <w:rsid w:val="00AD1A96"/>
    <w:rsid w:val="00AD1BC2"/>
    <w:rsid w:val="00AD1D77"/>
    <w:rsid w:val="00AD1E27"/>
    <w:rsid w:val="00AD2366"/>
    <w:rsid w:val="00AD25D9"/>
    <w:rsid w:val="00AD2A1C"/>
    <w:rsid w:val="00AD2C4E"/>
    <w:rsid w:val="00AD2EA1"/>
    <w:rsid w:val="00AD2FC8"/>
    <w:rsid w:val="00AD31F0"/>
    <w:rsid w:val="00AD38C1"/>
    <w:rsid w:val="00AD3CB2"/>
    <w:rsid w:val="00AD3EA8"/>
    <w:rsid w:val="00AD452F"/>
    <w:rsid w:val="00AD4778"/>
    <w:rsid w:val="00AD4DE6"/>
    <w:rsid w:val="00AD52A9"/>
    <w:rsid w:val="00AD5BC0"/>
    <w:rsid w:val="00AD643E"/>
    <w:rsid w:val="00AD649E"/>
    <w:rsid w:val="00AD664F"/>
    <w:rsid w:val="00AD6964"/>
    <w:rsid w:val="00AD6D50"/>
    <w:rsid w:val="00AD726C"/>
    <w:rsid w:val="00AD7275"/>
    <w:rsid w:val="00AD7361"/>
    <w:rsid w:val="00AE0910"/>
    <w:rsid w:val="00AE0A8A"/>
    <w:rsid w:val="00AE0AD1"/>
    <w:rsid w:val="00AE0E3F"/>
    <w:rsid w:val="00AE14C9"/>
    <w:rsid w:val="00AE178F"/>
    <w:rsid w:val="00AE20E1"/>
    <w:rsid w:val="00AE2673"/>
    <w:rsid w:val="00AE2951"/>
    <w:rsid w:val="00AE29BD"/>
    <w:rsid w:val="00AE5746"/>
    <w:rsid w:val="00AE5C3C"/>
    <w:rsid w:val="00AE63F4"/>
    <w:rsid w:val="00AE69AF"/>
    <w:rsid w:val="00AE6A0B"/>
    <w:rsid w:val="00AE6ED0"/>
    <w:rsid w:val="00AE72EA"/>
    <w:rsid w:val="00AE7663"/>
    <w:rsid w:val="00AE7868"/>
    <w:rsid w:val="00AF0208"/>
    <w:rsid w:val="00AF02BB"/>
    <w:rsid w:val="00AF0402"/>
    <w:rsid w:val="00AF051C"/>
    <w:rsid w:val="00AF07E1"/>
    <w:rsid w:val="00AF11CE"/>
    <w:rsid w:val="00AF1774"/>
    <w:rsid w:val="00AF1865"/>
    <w:rsid w:val="00AF1D32"/>
    <w:rsid w:val="00AF2034"/>
    <w:rsid w:val="00AF20BF"/>
    <w:rsid w:val="00AF23A5"/>
    <w:rsid w:val="00AF280E"/>
    <w:rsid w:val="00AF2B36"/>
    <w:rsid w:val="00AF37F3"/>
    <w:rsid w:val="00AF3889"/>
    <w:rsid w:val="00AF4112"/>
    <w:rsid w:val="00AF44D6"/>
    <w:rsid w:val="00AF49F4"/>
    <w:rsid w:val="00AF5AFF"/>
    <w:rsid w:val="00AF5E38"/>
    <w:rsid w:val="00AF5EBC"/>
    <w:rsid w:val="00AF63A0"/>
    <w:rsid w:val="00AF6DF7"/>
    <w:rsid w:val="00AF6E22"/>
    <w:rsid w:val="00AF7475"/>
    <w:rsid w:val="00AF7976"/>
    <w:rsid w:val="00AF7F80"/>
    <w:rsid w:val="00B0042D"/>
    <w:rsid w:val="00B0087E"/>
    <w:rsid w:val="00B00DE2"/>
    <w:rsid w:val="00B00E18"/>
    <w:rsid w:val="00B0127C"/>
    <w:rsid w:val="00B0132C"/>
    <w:rsid w:val="00B018E2"/>
    <w:rsid w:val="00B02501"/>
    <w:rsid w:val="00B02864"/>
    <w:rsid w:val="00B02A25"/>
    <w:rsid w:val="00B02D55"/>
    <w:rsid w:val="00B02E72"/>
    <w:rsid w:val="00B02EE0"/>
    <w:rsid w:val="00B0359A"/>
    <w:rsid w:val="00B03A98"/>
    <w:rsid w:val="00B04374"/>
    <w:rsid w:val="00B04A74"/>
    <w:rsid w:val="00B04CFD"/>
    <w:rsid w:val="00B04F52"/>
    <w:rsid w:val="00B053A7"/>
    <w:rsid w:val="00B05C5E"/>
    <w:rsid w:val="00B05C94"/>
    <w:rsid w:val="00B05F28"/>
    <w:rsid w:val="00B06229"/>
    <w:rsid w:val="00B062B2"/>
    <w:rsid w:val="00B06807"/>
    <w:rsid w:val="00B068FE"/>
    <w:rsid w:val="00B06D4D"/>
    <w:rsid w:val="00B07372"/>
    <w:rsid w:val="00B07385"/>
    <w:rsid w:val="00B0739E"/>
    <w:rsid w:val="00B07741"/>
    <w:rsid w:val="00B07ECB"/>
    <w:rsid w:val="00B11129"/>
    <w:rsid w:val="00B114E0"/>
    <w:rsid w:val="00B12271"/>
    <w:rsid w:val="00B122E8"/>
    <w:rsid w:val="00B12630"/>
    <w:rsid w:val="00B12A71"/>
    <w:rsid w:val="00B12DDF"/>
    <w:rsid w:val="00B1301A"/>
    <w:rsid w:val="00B130D2"/>
    <w:rsid w:val="00B137B9"/>
    <w:rsid w:val="00B13BA4"/>
    <w:rsid w:val="00B13F12"/>
    <w:rsid w:val="00B14168"/>
    <w:rsid w:val="00B1441A"/>
    <w:rsid w:val="00B1491F"/>
    <w:rsid w:val="00B14BF5"/>
    <w:rsid w:val="00B15199"/>
    <w:rsid w:val="00B15556"/>
    <w:rsid w:val="00B155ED"/>
    <w:rsid w:val="00B157B5"/>
    <w:rsid w:val="00B15CCE"/>
    <w:rsid w:val="00B16273"/>
    <w:rsid w:val="00B16636"/>
    <w:rsid w:val="00B1680E"/>
    <w:rsid w:val="00B16982"/>
    <w:rsid w:val="00B16E7A"/>
    <w:rsid w:val="00B17702"/>
    <w:rsid w:val="00B179AA"/>
    <w:rsid w:val="00B17DCB"/>
    <w:rsid w:val="00B17E86"/>
    <w:rsid w:val="00B17ECA"/>
    <w:rsid w:val="00B2004A"/>
    <w:rsid w:val="00B2062A"/>
    <w:rsid w:val="00B20835"/>
    <w:rsid w:val="00B20CA2"/>
    <w:rsid w:val="00B20E21"/>
    <w:rsid w:val="00B21084"/>
    <w:rsid w:val="00B21907"/>
    <w:rsid w:val="00B21AB5"/>
    <w:rsid w:val="00B21C47"/>
    <w:rsid w:val="00B22C8F"/>
    <w:rsid w:val="00B23098"/>
    <w:rsid w:val="00B2365F"/>
    <w:rsid w:val="00B238FE"/>
    <w:rsid w:val="00B24546"/>
    <w:rsid w:val="00B24797"/>
    <w:rsid w:val="00B247A2"/>
    <w:rsid w:val="00B249E2"/>
    <w:rsid w:val="00B25133"/>
    <w:rsid w:val="00B25AF6"/>
    <w:rsid w:val="00B25C4A"/>
    <w:rsid w:val="00B260C1"/>
    <w:rsid w:val="00B261BC"/>
    <w:rsid w:val="00B26525"/>
    <w:rsid w:val="00B2660D"/>
    <w:rsid w:val="00B2693A"/>
    <w:rsid w:val="00B26CA2"/>
    <w:rsid w:val="00B2738C"/>
    <w:rsid w:val="00B27948"/>
    <w:rsid w:val="00B27F40"/>
    <w:rsid w:val="00B304E7"/>
    <w:rsid w:val="00B305EA"/>
    <w:rsid w:val="00B30770"/>
    <w:rsid w:val="00B3080D"/>
    <w:rsid w:val="00B31428"/>
    <w:rsid w:val="00B31512"/>
    <w:rsid w:val="00B319C3"/>
    <w:rsid w:val="00B31FB1"/>
    <w:rsid w:val="00B32E7A"/>
    <w:rsid w:val="00B33556"/>
    <w:rsid w:val="00B338E5"/>
    <w:rsid w:val="00B339D0"/>
    <w:rsid w:val="00B33D87"/>
    <w:rsid w:val="00B34346"/>
    <w:rsid w:val="00B35069"/>
    <w:rsid w:val="00B350F2"/>
    <w:rsid w:val="00B353E2"/>
    <w:rsid w:val="00B358C1"/>
    <w:rsid w:val="00B35BC6"/>
    <w:rsid w:val="00B360BC"/>
    <w:rsid w:val="00B3617E"/>
    <w:rsid w:val="00B3622B"/>
    <w:rsid w:val="00B3668D"/>
    <w:rsid w:val="00B36C86"/>
    <w:rsid w:val="00B370E3"/>
    <w:rsid w:val="00B373ED"/>
    <w:rsid w:val="00B3742E"/>
    <w:rsid w:val="00B3786E"/>
    <w:rsid w:val="00B378DD"/>
    <w:rsid w:val="00B37CE5"/>
    <w:rsid w:val="00B37DD5"/>
    <w:rsid w:val="00B409AA"/>
    <w:rsid w:val="00B409BC"/>
    <w:rsid w:val="00B40B1F"/>
    <w:rsid w:val="00B40D8C"/>
    <w:rsid w:val="00B412DC"/>
    <w:rsid w:val="00B4130B"/>
    <w:rsid w:val="00B41391"/>
    <w:rsid w:val="00B4188C"/>
    <w:rsid w:val="00B41A31"/>
    <w:rsid w:val="00B41F41"/>
    <w:rsid w:val="00B426C7"/>
    <w:rsid w:val="00B42E06"/>
    <w:rsid w:val="00B42E6E"/>
    <w:rsid w:val="00B42E89"/>
    <w:rsid w:val="00B433D1"/>
    <w:rsid w:val="00B44030"/>
    <w:rsid w:val="00B443CB"/>
    <w:rsid w:val="00B44899"/>
    <w:rsid w:val="00B44D01"/>
    <w:rsid w:val="00B44D15"/>
    <w:rsid w:val="00B44F47"/>
    <w:rsid w:val="00B45003"/>
    <w:rsid w:val="00B454CE"/>
    <w:rsid w:val="00B4596E"/>
    <w:rsid w:val="00B459FE"/>
    <w:rsid w:val="00B45C72"/>
    <w:rsid w:val="00B45E9D"/>
    <w:rsid w:val="00B46855"/>
    <w:rsid w:val="00B46C5B"/>
    <w:rsid w:val="00B46DF7"/>
    <w:rsid w:val="00B47952"/>
    <w:rsid w:val="00B47ADB"/>
    <w:rsid w:val="00B47BFA"/>
    <w:rsid w:val="00B47CD4"/>
    <w:rsid w:val="00B47F7C"/>
    <w:rsid w:val="00B503E9"/>
    <w:rsid w:val="00B50704"/>
    <w:rsid w:val="00B508C6"/>
    <w:rsid w:val="00B510AB"/>
    <w:rsid w:val="00B51193"/>
    <w:rsid w:val="00B520D4"/>
    <w:rsid w:val="00B52869"/>
    <w:rsid w:val="00B53428"/>
    <w:rsid w:val="00B53626"/>
    <w:rsid w:val="00B53885"/>
    <w:rsid w:val="00B5390D"/>
    <w:rsid w:val="00B53E43"/>
    <w:rsid w:val="00B544C5"/>
    <w:rsid w:val="00B54654"/>
    <w:rsid w:val="00B5508A"/>
    <w:rsid w:val="00B55468"/>
    <w:rsid w:val="00B5582C"/>
    <w:rsid w:val="00B55A04"/>
    <w:rsid w:val="00B563E7"/>
    <w:rsid w:val="00B56878"/>
    <w:rsid w:val="00B56D9E"/>
    <w:rsid w:val="00B573B2"/>
    <w:rsid w:val="00B577A1"/>
    <w:rsid w:val="00B57EE8"/>
    <w:rsid w:val="00B6043A"/>
    <w:rsid w:val="00B60CF3"/>
    <w:rsid w:val="00B61578"/>
    <w:rsid w:val="00B62796"/>
    <w:rsid w:val="00B62C56"/>
    <w:rsid w:val="00B6334C"/>
    <w:rsid w:val="00B634D6"/>
    <w:rsid w:val="00B63742"/>
    <w:rsid w:val="00B6439A"/>
    <w:rsid w:val="00B64505"/>
    <w:rsid w:val="00B6545E"/>
    <w:rsid w:val="00B655C7"/>
    <w:rsid w:val="00B656FE"/>
    <w:rsid w:val="00B658B0"/>
    <w:rsid w:val="00B65B69"/>
    <w:rsid w:val="00B6619E"/>
    <w:rsid w:val="00B66226"/>
    <w:rsid w:val="00B667B3"/>
    <w:rsid w:val="00B66CAA"/>
    <w:rsid w:val="00B67718"/>
    <w:rsid w:val="00B6794A"/>
    <w:rsid w:val="00B67CC3"/>
    <w:rsid w:val="00B700F8"/>
    <w:rsid w:val="00B71984"/>
    <w:rsid w:val="00B71CDB"/>
    <w:rsid w:val="00B72A0F"/>
    <w:rsid w:val="00B7318D"/>
    <w:rsid w:val="00B7358B"/>
    <w:rsid w:val="00B742FC"/>
    <w:rsid w:val="00B74E18"/>
    <w:rsid w:val="00B752F6"/>
    <w:rsid w:val="00B75426"/>
    <w:rsid w:val="00B759F9"/>
    <w:rsid w:val="00B75CDA"/>
    <w:rsid w:val="00B75CF5"/>
    <w:rsid w:val="00B7617B"/>
    <w:rsid w:val="00B7669F"/>
    <w:rsid w:val="00B7712C"/>
    <w:rsid w:val="00B771B1"/>
    <w:rsid w:val="00B77EB3"/>
    <w:rsid w:val="00B807AC"/>
    <w:rsid w:val="00B82B3C"/>
    <w:rsid w:val="00B82C65"/>
    <w:rsid w:val="00B82EF5"/>
    <w:rsid w:val="00B82FDD"/>
    <w:rsid w:val="00B8306B"/>
    <w:rsid w:val="00B83191"/>
    <w:rsid w:val="00B833E8"/>
    <w:rsid w:val="00B839C8"/>
    <w:rsid w:val="00B83D0D"/>
    <w:rsid w:val="00B84144"/>
    <w:rsid w:val="00B843AD"/>
    <w:rsid w:val="00B8449D"/>
    <w:rsid w:val="00B844F2"/>
    <w:rsid w:val="00B84688"/>
    <w:rsid w:val="00B84759"/>
    <w:rsid w:val="00B84C2B"/>
    <w:rsid w:val="00B8586C"/>
    <w:rsid w:val="00B85D03"/>
    <w:rsid w:val="00B86B2F"/>
    <w:rsid w:val="00B86F02"/>
    <w:rsid w:val="00B876B3"/>
    <w:rsid w:val="00B87A45"/>
    <w:rsid w:val="00B87EDE"/>
    <w:rsid w:val="00B90167"/>
    <w:rsid w:val="00B909FC"/>
    <w:rsid w:val="00B917CC"/>
    <w:rsid w:val="00B91EA6"/>
    <w:rsid w:val="00B926E5"/>
    <w:rsid w:val="00B92D2C"/>
    <w:rsid w:val="00B9300E"/>
    <w:rsid w:val="00B93D09"/>
    <w:rsid w:val="00B93E90"/>
    <w:rsid w:val="00B94210"/>
    <w:rsid w:val="00B942D3"/>
    <w:rsid w:val="00B94D9E"/>
    <w:rsid w:val="00B94DB1"/>
    <w:rsid w:val="00B95021"/>
    <w:rsid w:val="00B95343"/>
    <w:rsid w:val="00B957A6"/>
    <w:rsid w:val="00B95DC8"/>
    <w:rsid w:val="00B9651C"/>
    <w:rsid w:val="00B96564"/>
    <w:rsid w:val="00B96A4F"/>
    <w:rsid w:val="00B96F9C"/>
    <w:rsid w:val="00B9718B"/>
    <w:rsid w:val="00B97600"/>
    <w:rsid w:val="00B97E7F"/>
    <w:rsid w:val="00BA0035"/>
    <w:rsid w:val="00BA0706"/>
    <w:rsid w:val="00BA0F18"/>
    <w:rsid w:val="00BA12F4"/>
    <w:rsid w:val="00BA15C8"/>
    <w:rsid w:val="00BA16B5"/>
    <w:rsid w:val="00BA1DC8"/>
    <w:rsid w:val="00BA2EDC"/>
    <w:rsid w:val="00BA3009"/>
    <w:rsid w:val="00BA416E"/>
    <w:rsid w:val="00BA4728"/>
    <w:rsid w:val="00BA476E"/>
    <w:rsid w:val="00BA58CE"/>
    <w:rsid w:val="00BA5995"/>
    <w:rsid w:val="00BA5FB3"/>
    <w:rsid w:val="00BA60B3"/>
    <w:rsid w:val="00BA64D7"/>
    <w:rsid w:val="00BA6568"/>
    <w:rsid w:val="00BA6791"/>
    <w:rsid w:val="00BA699F"/>
    <w:rsid w:val="00BB02B8"/>
    <w:rsid w:val="00BB0F51"/>
    <w:rsid w:val="00BB0F73"/>
    <w:rsid w:val="00BB1A73"/>
    <w:rsid w:val="00BB1CC4"/>
    <w:rsid w:val="00BB1D14"/>
    <w:rsid w:val="00BB1E09"/>
    <w:rsid w:val="00BB200A"/>
    <w:rsid w:val="00BB273D"/>
    <w:rsid w:val="00BB2A38"/>
    <w:rsid w:val="00BB31D5"/>
    <w:rsid w:val="00BB414A"/>
    <w:rsid w:val="00BB43B0"/>
    <w:rsid w:val="00BB4607"/>
    <w:rsid w:val="00BB54D0"/>
    <w:rsid w:val="00BB5CEE"/>
    <w:rsid w:val="00BB5DFA"/>
    <w:rsid w:val="00BB5E77"/>
    <w:rsid w:val="00BB62AE"/>
    <w:rsid w:val="00BB64AA"/>
    <w:rsid w:val="00BB6BAA"/>
    <w:rsid w:val="00BB6CD7"/>
    <w:rsid w:val="00BB6CFA"/>
    <w:rsid w:val="00BB6D1B"/>
    <w:rsid w:val="00BB75D9"/>
    <w:rsid w:val="00BB7699"/>
    <w:rsid w:val="00BB77D4"/>
    <w:rsid w:val="00BB7A5B"/>
    <w:rsid w:val="00BB7B08"/>
    <w:rsid w:val="00BC01CD"/>
    <w:rsid w:val="00BC0A6A"/>
    <w:rsid w:val="00BC0B98"/>
    <w:rsid w:val="00BC19AC"/>
    <w:rsid w:val="00BC1ACD"/>
    <w:rsid w:val="00BC2216"/>
    <w:rsid w:val="00BC2757"/>
    <w:rsid w:val="00BC3125"/>
    <w:rsid w:val="00BC314C"/>
    <w:rsid w:val="00BC38FA"/>
    <w:rsid w:val="00BC4563"/>
    <w:rsid w:val="00BC52AA"/>
    <w:rsid w:val="00BC5587"/>
    <w:rsid w:val="00BC5ED6"/>
    <w:rsid w:val="00BC6200"/>
    <w:rsid w:val="00BC6BED"/>
    <w:rsid w:val="00BC6F3F"/>
    <w:rsid w:val="00BC7275"/>
    <w:rsid w:val="00BC7526"/>
    <w:rsid w:val="00BC752F"/>
    <w:rsid w:val="00BC7987"/>
    <w:rsid w:val="00BC7B51"/>
    <w:rsid w:val="00BC7BA3"/>
    <w:rsid w:val="00BD0024"/>
    <w:rsid w:val="00BD0961"/>
    <w:rsid w:val="00BD09B1"/>
    <w:rsid w:val="00BD0CE8"/>
    <w:rsid w:val="00BD0D97"/>
    <w:rsid w:val="00BD1494"/>
    <w:rsid w:val="00BD1750"/>
    <w:rsid w:val="00BD1AD4"/>
    <w:rsid w:val="00BD1BE0"/>
    <w:rsid w:val="00BD1C65"/>
    <w:rsid w:val="00BD1E72"/>
    <w:rsid w:val="00BD3309"/>
    <w:rsid w:val="00BD34F2"/>
    <w:rsid w:val="00BD35C1"/>
    <w:rsid w:val="00BD4343"/>
    <w:rsid w:val="00BD5150"/>
    <w:rsid w:val="00BD55E0"/>
    <w:rsid w:val="00BD5A7C"/>
    <w:rsid w:val="00BD5CE8"/>
    <w:rsid w:val="00BD5DB5"/>
    <w:rsid w:val="00BD5F3C"/>
    <w:rsid w:val="00BD5FCB"/>
    <w:rsid w:val="00BD617D"/>
    <w:rsid w:val="00BD64DB"/>
    <w:rsid w:val="00BD675C"/>
    <w:rsid w:val="00BD6D6C"/>
    <w:rsid w:val="00BD6FF6"/>
    <w:rsid w:val="00BD72DE"/>
    <w:rsid w:val="00BD75C0"/>
    <w:rsid w:val="00BD76C6"/>
    <w:rsid w:val="00BD7AE9"/>
    <w:rsid w:val="00BD7B05"/>
    <w:rsid w:val="00BD7B52"/>
    <w:rsid w:val="00BE0161"/>
    <w:rsid w:val="00BE01A0"/>
    <w:rsid w:val="00BE0C2B"/>
    <w:rsid w:val="00BE12D8"/>
    <w:rsid w:val="00BE15B8"/>
    <w:rsid w:val="00BE19BC"/>
    <w:rsid w:val="00BE1B92"/>
    <w:rsid w:val="00BE1D28"/>
    <w:rsid w:val="00BE1F22"/>
    <w:rsid w:val="00BE1F40"/>
    <w:rsid w:val="00BE1F60"/>
    <w:rsid w:val="00BE21FD"/>
    <w:rsid w:val="00BE2416"/>
    <w:rsid w:val="00BE2494"/>
    <w:rsid w:val="00BE28DE"/>
    <w:rsid w:val="00BE3023"/>
    <w:rsid w:val="00BE3452"/>
    <w:rsid w:val="00BE37D1"/>
    <w:rsid w:val="00BE3D11"/>
    <w:rsid w:val="00BE4B00"/>
    <w:rsid w:val="00BE4E0F"/>
    <w:rsid w:val="00BE4EA5"/>
    <w:rsid w:val="00BE52A8"/>
    <w:rsid w:val="00BE5F86"/>
    <w:rsid w:val="00BE691F"/>
    <w:rsid w:val="00BE6EEF"/>
    <w:rsid w:val="00BE6FAD"/>
    <w:rsid w:val="00BE728C"/>
    <w:rsid w:val="00BE7342"/>
    <w:rsid w:val="00BE736D"/>
    <w:rsid w:val="00BE77C1"/>
    <w:rsid w:val="00BE7E6D"/>
    <w:rsid w:val="00BE7FDF"/>
    <w:rsid w:val="00BF0EED"/>
    <w:rsid w:val="00BF1105"/>
    <w:rsid w:val="00BF1E95"/>
    <w:rsid w:val="00BF3937"/>
    <w:rsid w:val="00BF3C5F"/>
    <w:rsid w:val="00BF3D31"/>
    <w:rsid w:val="00BF4112"/>
    <w:rsid w:val="00BF48E1"/>
    <w:rsid w:val="00BF4E8B"/>
    <w:rsid w:val="00BF5105"/>
    <w:rsid w:val="00BF5813"/>
    <w:rsid w:val="00BF5B9D"/>
    <w:rsid w:val="00BF5D13"/>
    <w:rsid w:val="00BF66E9"/>
    <w:rsid w:val="00BF677C"/>
    <w:rsid w:val="00BF6888"/>
    <w:rsid w:val="00BF6A45"/>
    <w:rsid w:val="00BF76C2"/>
    <w:rsid w:val="00C00399"/>
    <w:rsid w:val="00C00461"/>
    <w:rsid w:val="00C00769"/>
    <w:rsid w:val="00C00861"/>
    <w:rsid w:val="00C009C0"/>
    <w:rsid w:val="00C00A64"/>
    <w:rsid w:val="00C00CD4"/>
    <w:rsid w:val="00C01459"/>
    <w:rsid w:val="00C01B2F"/>
    <w:rsid w:val="00C02464"/>
    <w:rsid w:val="00C02717"/>
    <w:rsid w:val="00C0283D"/>
    <w:rsid w:val="00C02A7A"/>
    <w:rsid w:val="00C02E51"/>
    <w:rsid w:val="00C03B4F"/>
    <w:rsid w:val="00C03BA0"/>
    <w:rsid w:val="00C03FF8"/>
    <w:rsid w:val="00C0470E"/>
    <w:rsid w:val="00C048BB"/>
    <w:rsid w:val="00C04ACD"/>
    <w:rsid w:val="00C04C49"/>
    <w:rsid w:val="00C053A6"/>
    <w:rsid w:val="00C0548C"/>
    <w:rsid w:val="00C05DD0"/>
    <w:rsid w:val="00C05DED"/>
    <w:rsid w:val="00C064C0"/>
    <w:rsid w:val="00C06570"/>
    <w:rsid w:val="00C06868"/>
    <w:rsid w:val="00C06D55"/>
    <w:rsid w:val="00C0704E"/>
    <w:rsid w:val="00C07322"/>
    <w:rsid w:val="00C07851"/>
    <w:rsid w:val="00C07A75"/>
    <w:rsid w:val="00C07A8E"/>
    <w:rsid w:val="00C07C19"/>
    <w:rsid w:val="00C07DB7"/>
    <w:rsid w:val="00C10FCD"/>
    <w:rsid w:val="00C11035"/>
    <w:rsid w:val="00C11359"/>
    <w:rsid w:val="00C119D7"/>
    <w:rsid w:val="00C12951"/>
    <w:rsid w:val="00C12BE8"/>
    <w:rsid w:val="00C1302D"/>
    <w:rsid w:val="00C13991"/>
    <w:rsid w:val="00C13EDD"/>
    <w:rsid w:val="00C14481"/>
    <w:rsid w:val="00C14C34"/>
    <w:rsid w:val="00C14D70"/>
    <w:rsid w:val="00C1522D"/>
    <w:rsid w:val="00C1598F"/>
    <w:rsid w:val="00C16214"/>
    <w:rsid w:val="00C166E1"/>
    <w:rsid w:val="00C16DDC"/>
    <w:rsid w:val="00C171CC"/>
    <w:rsid w:val="00C1763C"/>
    <w:rsid w:val="00C17A5F"/>
    <w:rsid w:val="00C17B5E"/>
    <w:rsid w:val="00C17D20"/>
    <w:rsid w:val="00C202D4"/>
    <w:rsid w:val="00C20831"/>
    <w:rsid w:val="00C20DFA"/>
    <w:rsid w:val="00C2126F"/>
    <w:rsid w:val="00C2128B"/>
    <w:rsid w:val="00C21373"/>
    <w:rsid w:val="00C21448"/>
    <w:rsid w:val="00C21608"/>
    <w:rsid w:val="00C21A99"/>
    <w:rsid w:val="00C21DA1"/>
    <w:rsid w:val="00C22190"/>
    <w:rsid w:val="00C22486"/>
    <w:rsid w:val="00C22612"/>
    <w:rsid w:val="00C22A8D"/>
    <w:rsid w:val="00C22D13"/>
    <w:rsid w:val="00C22F54"/>
    <w:rsid w:val="00C2349B"/>
    <w:rsid w:val="00C23620"/>
    <w:rsid w:val="00C2393F"/>
    <w:rsid w:val="00C23DAB"/>
    <w:rsid w:val="00C23DAE"/>
    <w:rsid w:val="00C245ED"/>
    <w:rsid w:val="00C250D0"/>
    <w:rsid w:val="00C25221"/>
    <w:rsid w:val="00C254D9"/>
    <w:rsid w:val="00C255B1"/>
    <w:rsid w:val="00C25657"/>
    <w:rsid w:val="00C2597F"/>
    <w:rsid w:val="00C25A57"/>
    <w:rsid w:val="00C26164"/>
    <w:rsid w:val="00C26305"/>
    <w:rsid w:val="00C266A6"/>
    <w:rsid w:val="00C272CA"/>
    <w:rsid w:val="00C27614"/>
    <w:rsid w:val="00C27694"/>
    <w:rsid w:val="00C2799F"/>
    <w:rsid w:val="00C27C4D"/>
    <w:rsid w:val="00C30D3D"/>
    <w:rsid w:val="00C30DB5"/>
    <w:rsid w:val="00C3106F"/>
    <w:rsid w:val="00C3109E"/>
    <w:rsid w:val="00C311EB"/>
    <w:rsid w:val="00C31945"/>
    <w:rsid w:val="00C31ADE"/>
    <w:rsid w:val="00C31C71"/>
    <w:rsid w:val="00C31FEC"/>
    <w:rsid w:val="00C322E5"/>
    <w:rsid w:val="00C3230B"/>
    <w:rsid w:val="00C32EF2"/>
    <w:rsid w:val="00C3312D"/>
    <w:rsid w:val="00C33314"/>
    <w:rsid w:val="00C34DE9"/>
    <w:rsid w:val="00C34E10"/>
    <w:rsid w:val="00C34F2A"/>
    <w:rsid w:val="00C34FEB"/>
    <w:rsid w:val="00C35037"/>
    <w:rsid w:val="00C350D3"/>
    <w:rsid w:val="00C360CE"/>
    <w:rsid w:val="00C36F45"/>
    <w:rsid w:val="00C374D9"/>
    <w:rsid w:val="00C4060B"/>
    <w:rsid w:val="00C40861"/>
    <w:rsid w:val="00C4135E"/>
    <w:rsid w:val="00C4211E"/>
    <w:rsid w:val="00C42818"/>
    <w:rsid w:val="00C42E03"/>
    <w:rsid w:val="00C4326B"/>
    <w:rsid w:val="00C43899"/>
    <w:rsid w:val="00C43A3D"/>
    <w:rsid w:val="00C43B1C"/>
    <w:rsid w:val="00C43B6A"/>
    <w:rsid w:val="00C4438A"/>
    <w:rsid w:val="00C444E1"/>
    <w:rsid w:val="00C44C51"/>
    <w:rsid w:val="00C45337"/>
    <w:rsid w:val="00C45A72"/>
    <w:rsid w:val="00C45E50"/>
    <w:rsid w:val="00C461DB"/>
    <w:rsid w:val="00C46AB4"/>
    <w:rsid w:val="00C46FF2"/>
    <w:rsid w:val="00C4708E"/>
    <w:rsid w:val="00C470F6"/>
    <w:rsid w:val="00C476FD"/>
    <w:rsid w:val="00C5058B"/>
    <w:rsid w:val="00C5098D"/>
    <w:rsid w:val="00C519DF"/>
    <w:rsid w:val="00C51CBC"/>
    <w:rsid w:val="00C51DB8"/>
    <w:rsid w:val="00C520AA"/>
    <w:rsid w:val="00C521A0"/>
    <w:rsid w:val="00C52354"/>
    <w:rsid w:val="00C523D5"/>
    <w:rsid w:val="00C52BAF"/>
    <w:rsid w:val="00C5425C"/>
    <w:rsid w:val="00C5437A"/>
    <w:rsid w:val="00C54B2F"/>
    <w:rsid w:val="00C54EE1"/>
    <w:rsid w:val="00C55332"/>
    <w:rsid w:val="00C553C3"/>
    <w:rsid w:val="00C5556E"/>
    <w:rsid w:val="00C55A1F"/>
    <w:rsid w:val="00C55B6D"/>
    <w:rsid w:val="00C55C2F"/>
    <w:rsid w:val="00C55DAE"/>
    <w:rsid w:val="00C56CB7"/>
    <w:rsid w:val="00C57569"/>
    <w:rsid w:val="00C60030"/>
    <w:rsid w:val="00C60404"/>
    <w:rsid w:val="00C60435"/>
    <w:rsid w:val="00C60ECB"/>
    <w:rsid w:val="00C6145E"/>
    <w:rsid w:val="00C61A02"/>
    <w:rsid w:val="00C62416"/>
    <w:rsid w:val="00C624FF"/>
    <w:rsid w:val="00C62FAA"/>
    <w:rsid w:val="00C636D7"/>
    <w:rsid w:val="00C63728"/>
    <w:rsid w:val="00C63875"/>
    <w:rsid w:val="00C6387D"/>
    <w:rsid w:val="00C638E7"/>
    <w:rsid w:val="00C63ECD"/>
    <w:rsid w:val="00C640BA"/>
    <w:rsid w:val="00C6417C"/>
    <w:rsid w:val="00C642F9"/>
    <w:rsid w:val="00C64644"/>
    <w:rsid w:val="00C654CF"/>
    <w:rsid w:val="00C656C5"/>
    <w:rsid w:val="00C65BD4"/>
    <w:rsid w:val="00C65C9D"/>
    <w:rsid w:val="00C65D94"/>
    <w:rsid w:val="00C66330"/>
    <w:rsid w:val="00C6662F"/>
    <w:rsid w:val="00C66995"/>
    <w:rsid w:val="00C669ED"/>
    <w:rsid w:val="00C66D0C"/>
    <w:rsid w:val="00C67724"/>
    <w:rsid w:val="00C6789F"/>
    <w:rsid w:val="00C67DAA"/>
    <w:rsid w:val="00C7065C"/>
    <w:rsid w:val="00C711E7"/>
    <w:rsid w:val="00C71448"/>
    <w:rsid w:val="00C71A2F"/>
    <w:rsid w:val="00C71B16"/>
    <w:rsid w:val="00C730C0"/>
    <w:rsid w:val="00C734A7"/>
    <w:rsid w:val="00C737CF"/>
    <w:rsid w:val="00C73BD5"/>
    <w:rsid w:val="00C73C23"/>
    <w:rsid w:val="00C73DD0"/>
    <w:rsid w:val="00C7423B"/>
    <w:rsid w:val="00C74689"/>
    <w:rsid w:val="00C755AC"/>
    <w:rsid w:val="00C7574A"/>
    <w:rsid w:val="00C758DF"/>
    <w:rsid w:val="00C75FB0"/>
    <w:rsid w:val="00C760D7"/>
    <w:rsid w:val="00C76FF8"/>
    <w:rsid w:val="00C778D2"/>
    <w:rsid w:val="00C77DAF"/>
    <w:rsid w:val="00C77E1A"/>
    <w:rsid w:val="00C804BA"/>
    <w:rsid w:val="00C80703"/>
    <w:rsid w:val="00C80C38"/>
    <w:rsid w:val="00C80E8A"/>
    <w:rsid w:val="00C811BB"/>
    <w:rsid w:val="00C82099"/>
    <w:rsid w:val="00C82101"/>
    <w:rsid w:val="00C821A0"/>
    <w:rsid w:val="00C82382"/>
    <w:rsid w:val="00C82ACF"/>
    <w:rsid w:val="00C83694"/>
    <w:rsid w:val="00C83731"/>
    <w:rsid w:val="00C83929"/>
    <w:rsid w:val="00C83AE2"/>
    <w:rsid w:val="00C83F3F"/>
    <w:rsid w:val="00C846AB"/>
    <w:rsid w:val="00C85089"/>
    <w:rsid w:val="00C850F0"/>
    <w:rsid w:val="00C852B5"/>
    <w:rsid w:val="00C852F4"/>
    <w:rsid w:val="00C853CC"/>
    <w:rsid w:val="00C853E1"/>
    <w:rsid w:val="00C85527"/>
    <w:rsid w:val="00C85716"/>
    <w:rsid w:val="00C85A4C"/>
    <w:rsid w:val="00C864F9"/>
    <w:rsid w:val="00C86933"/>
    <w:rsid w:val="00C86E29"/>
    <w:rsid w:val="00C87D6C"/>
    <w:rsid w:val="00C90751"/>
    <w:rsid w:val="00C90771"/>
    <w:rsid w:val="00C90962"/>
    <w:rsid w:val="00C90CE6"/>
    <w:rsid w:val="00C90F38"/>
    <w:rsid w:val="00C90FBF"/>
    <w:rsid w:val="00C9112E"/>
    <w:rsid w:val="00C91354"/>
    <w:rsid w:val="00C9168C"/>
    <w:rsid w:val="00C9170B"/>
    <w:rsid w:val="00C9170C"/>
    <w:rsid w:val="00C918BD"/>
    <w:rsid w:val="00C920A3"/>
    <w:rsid w:val="00C92333"/>
    <w:rsid w:val="00C927FD"/>
    <w:rsid w:val="00C92DBA"/>
    <w:rsid w:val="00C92ED3"/>
    <w:rsid w:val="00C93402"/>
    <w:rsid w:val="00C93546"/>
    <w:rsid w:val="00C9437E"/>
    <w:rsid w:val="00C946FA"/>
    <w:rsid w:val="00C94DE7"/>
    <w:rsid w:val="00C954D6"/>
    <w:rsid w:val="00C9552C"/>
    <w:rsid w:val="00C95B94"/>
    <w:rsid w:val="00C95E26"/>
    <w:rsid w:val="00C95FEC"/>
    <w:rsid w:val="00C96426"/>
    <w:rsid w:val="00C96FE6"/>
    <w:rsid w:val="00C972D7"/>
    <w:rsid w:val="00CA006B"/>
    <w:rsid w:val="00CA0336"/>
    <w:rsid w:val="00CA0DDD"/>
    <w:rsid w:val="00CA0FCC"/>
    <w:rsid w:val="00CA0FDD"/>
    <w:rsid w:val="00CA10D5"/>
    <w:rsid w:val="00CA1367"/>
    <w:rsid w:val="00CA1477"/>
    <w:rsid w:val="00CA16CA"/>
    <w:rsid w:val="00CA16D5"/>
    <w:rsid w:val="00CA1853"/>
    <w:rsid w:val="00CA1A38"/>
    <w:rsid w:val="00CA2519"/>
    <w:rsid w:val="00CA2C4A"/>
    <w:rsid w:val="00CA3643"/>
    <w:rsid w:val="00CA38F5"/>
    <w:rsid w:val="00CA4016"/>
    <w:rsid w:val="00CA429A"/>
    <w:rsid w:val="00CA431E"/>
    <w:rsid w:val="00CA44DE"/>
    <w:rsid w:val="00CA4A80"/>
    <w:rsid w:val="00CA4D04"/>
    <w:rsid w:val="00CA4D26"/>
    <w:rsid w:val="00CA5336"/>
    <w:rsid w:val="00CA5490"/>
    <w:rsid w:val="00CA59CA"/>
    <w:rsid w:val="00CA606B"/>
    <w:rsid w:val="00CA6074"/>
    <w:rsid w:val="00CA6D9A"/>
    <w:rsid w:val="00CA7C85"/>
    <w:rsid w:val="00CB0377"/>
    <w:rsid w:val="00CB09E6"/>
    <w:rsid w:val="00CB0E85"/>
    <w:rsid w:val="00CB120F"/>
    <w:rsid w:val="00CB168B"/>
    <w:rsid w:val="00CB1C2B"/>
    <w:rsid w:val="00CB1D76"/>
    <w:rsid w:val="00CB2604"/>
    <w:rsid w:val="00CB2736"/>
    <w:rsid w:val="00CB28BB"/>
    <w:rsid w:val="00CB29C8"/>
    <w:rsid w:val="00CB2A1B"/>
    <w:rsid w:val="00CB2DB8"/>
    <w:rsid w:val="00CB2E69"/>
    <w:rsid w:val="00CB3068"/>
    <w:rsid w:val="00CB3102"/>
    <w:rsid w:val="00CB381F"/>
    <w:rsid w:val="00CB3ABA"/>
    <w:rsid w:val="00CB3F8C"/>
    <w:rsid w:val="00CB42B1"/>
    <w:rsid w:val="00CB456A"/>
    <w:rsid w:val="00CB47FB"/>
    <w:rsid w:val="00CB4FA5"/>
    <w:rsid w:val="00CB50BE"/>
    <w:rsid w:val="00CB533F"/>
    <w:rsid w:val="00CB637D"/>
    <w:rsid w:val="00CB6B3F"/>
    <w:rsid w:val="00CB6C56"/>
    <w:rsid w:val="00CB70B0"/>
    <w:rsid w:val="00CB7155"/>
    <w:rsid w:val="00CB716A"/>
    <w:rsid w:val="00CB7A17"/>
    <w:rsid w:val="00CC0690"/>
    <w:rsid w:val="00CC08C8"/>
    <w:rsid w:val="00CC1196"/>
    <w:rsid w:val="00CC137B"/>
    <w:rsid w:val="00CC17A1"/>
    <w:rsid w:val="00CC1B66"/>
    <w:rsid w:val="00CC1BA3"/>
    <w:rsid w:val="00CC1CB4"/>
    <w:rsid w:val="00CC215C"/>
    <w:rsid w:val="00CC2468"/>
    <w:rsid w:val="00CC2A2B"/>
    <w:rsid w:val="00CC2E8B"/>
    <w:rsid w:val="00CC2F41"/>
    <w:rsid w:val="00CC2FA0"/>
    <w:rsid w:val="00CC3539"/>
    <w:rsid w:val="00CC38A8"/>
    <w:rsid w:val="00CC3B42"/>
    <w:rsid w:val="00CC4949"/>
    <w:rsid w:val="00CC4EA3"/>
    <w:rsid w:val="00CC540F"/>
    <w:rsid w:val="00CC575F"/>
    <w:rsid w:val="00CC64AB"/>
    <w:rsid w:val="00CC64AE"/>
    <w:rsid w:val="00CC673C"/>
    <w:rsid w:val="00CC690B"/>
    <w:rsid w:val="00CC6B28"/>
    <w:rsid w:val="00CC6B7A"/>
    <w:rsid w:val="00CC7149"/>
    <w:rsid w:val="00CC74C2"/>
    <w:rsid w:val="00CC77C6"/>
    <w:rsid w:val="00CC7A0A"/>
    <w:rsid w:val="00CC7A36"/>
    <w:rsid w:val="00CC7EDB"/>
    <w:rsid w:val="00CD0202"/>
    <w:rsid w:val="00CD0CD3"/>
    <w:rsid w:val="00CD0D1B"/>
    <w:rsid w:val="00CD10CB"/>
    <w:rsid w:val="00CD2588"/>
    <w:rsid w:val="00CD272F"/>
    <w:rsid w:val="00CD290E"/>
    <w:rsid w:val="00CD29B7"/>
    <w:rsid w:val="00CD2AC8"/>
    <w:rsid w:val="00CD2B26"/>
    <w:rsid w:val="00CD2E85"/>
    <w:rsid w:val="00CD3257"/>
    <w:rsid w:val="00CD361E"/>
    <w:rsid w:val="00CD3BAE"/>
    <w:rsid w:val="00CD4598"/>
    <w:rsid w:val="00CD463C"/>
    <w:rsid w:val="00CD485A"/>
    <w:rsid w:val="00CD4E8A"/>
    <w:rsid w:val="00CD518D"/>
    <w:rsid w:val="00CD547B"/>
    <w:rsid w:val="00CD5C63"/>
    <w:rsid w:val="00CD5DC8"/>
    <w:rsid w:val="00CD6218"/>
    <w:rsid w:val="00CD7A80"/>
    <w:rsid w:val="00CE013E"/>
    <w:rsid w:val="00CE0E84"/>
    <w:rsid w:val="00CE120B"/>
    <w:rsid w:val="00CE127A"/>
    <w:rsid w:val="00CE146F"/>
    <w:rsid w:val="00CE2677"/>
    <w:rsid w:val="00CE2A9D"/>
    <w:rsid w:val="00CE2C84"/>
    <w:rsid w:val="00CE2EB8"/>
    <w:rsid w:val="00CE3092"/>
    <w:rsid w:val="00CE36B8"/>
    <w:rsid w:val="00CE3768"/>
    <w:rsid w:val="00CE3C34"/>
    <w:rsid w:val="00CE3E2B"/>
    <w:rsid w:val="00CE51CD"/>
    <w:rsid w:val="00CE6902"/>
    <w:rsid w:val="00CE6FE2"/>
    <w:rsid w:val="00CE7029"/>
    <w:rsid w:val="00CE7597"/>
    <w:rsid w:val="00CE78BE"/>
    <w:rsid w:val="00CE798E"/>
    <w:rsid w:val="00CE7FE5"/>
    <w:rsid w:val="00CF026E"/>
    <w:rsid w:val="00CF0861"/>
    <w:rsid w:val="00CF092A"/>
    <w:rsid w:val="00CF0B97"/>
    <w:rsid w:val="00CF0FCA"/>
    <w:rsid w:val="00CF1573"/>
    <w:rsid w:val="00CF168E"/>
    <w:rsid w:val="00CF1BE9"/>
    <w:rsid w:val="00CF234C"/>
    <w:rsid w:val="00CF2502"/>
    <w:rsid w:val="00CF25CB"/>
    <w:rsid w:val="00CF2AC0"/>
    <w:rsid w:val="00CF2BC4"/>
    <w:rsid w:val="00CF2F04"/>
    <w:rsid w:val="00CF3193"/>
    <w:rsid w:val="00CF31FA"/>
    <w:rsid w:val="00CF3658"/>
    <w:rsid w:val="00CF3A46"/>
    <w:rsid w:val="00CF3D69"/>
    <w:rsid w:val="00CF4384"/>
    <w:rsid w:val="00CF43A4"/>
    <w:rsid w:val="00CF4A7B"/>
    <w:rsid w:val="00CF517D"/>
    <w:rsid w:val="00CF55B6"/>
    <w:rsid w:val="00CF59C8"/>
    <w:rsid w:val="00CF5A1B"/>
    <w:rsid w:val="00CF6351"/>
    <w:rsid w:val="00CF6866"/>
    <w:rsid w:val="00CF6B99"/>
    <w:rsid w:val="00CF7042"/>
    <w:rsid w:val="00CF733E"/>
    <w:rsid w:val="00CF7DA0"/>
    <w:rsid w:val="00D0064A"/>
    <w:rsid w:val="00D00683"/>
    <w:rsid w:val="00D007A5"/>
    <w:rsid w:val="00D0137C"/>
    <w:rsid w:val="00D02388"/>
    <w:rsid w:val="00D02A76"/>
    <w:rsid w:val="00D02E27"/>
    <w:rsid w:val="00D030A0"/>
    <w:rsid w:val="00D030D3"/>
    <w:rsid w:val="00D03C49"/>
    <w:rsid w:val="00D04565"/>
    <w:rsid w:val="00D055F8"/>
    <w:rsid w:val="00D05B4F"/>
    <w:rsid w:val="00D05E98"/>
    <w:rsid w:val="00D06211"/>
    <w:rsid w:val="00D06DBA"/>
    <w:rsid w:val="00D07810"/>
    <w:rsid w:val="00D07ACA"/>
    <w:rsid w:val="00D1021E"/>
    <w:rsid w:val="00D10602"/>
    <w:rsid w:val="00D10983"/>
    <w:rsid w:val="00D10985"/>
    <w:rsid w:val="00D10AAF"/>
    <w:rsid w:val="00D10B1D"/>
    <w:rsid w:val="00D10C05"/>
    <w:rsid w:val="00D10C46"/>
    <w:rsid w:val="00D10D59"/>
    <w:rsid w:val="00D116C1"/>
    <w:rsid w:val="00D11908"/>
    <w:rsid w:val="00D126FD"/>
    <w:rsid w:val="00D12903"/>
    <w:rsid w:val="00D1317B"/>
    <w:rsid w:val="00D1323F"/>
    <w:rsid w:val="00D133D3"/>
    <w:rsid w:val="00D1343C"/>
    <w:rsid w:val="00D1465A"/>
    <w:rsid w:val="00D14ED0"/>
    <w:rsid w:val="00D151DC"/>
    <w:rsid w:val="00D1522C"/>
    <w:rsid w:val="00D15371"/>
    <w:rsid w:val="00D15624"/>
    <w:rsid w:val="00D15B19"/>
    <w:rsid w:val="00D15D9A"/>
    <w:rsid w:val="00D15DD9"/>
    <w:rsid w:val="00D15E10"/>
    <w:rsid w:val="00D15E4B"/>
    <w:rsid w:val="00D1617D"/>
    <w:rsid w:val="00D161D2"/>
    <w:rsid w:val="00D161D3"/>
    <w:rsid w:val="00D162CB"/>
    <w:rsid w:val="00D16882"/>
    <w:rsid w:val="00D16CF7"/>
    <w:rsid w:val="00D16D87"/>
    <w:rsid w:val="00D17B67"/>
    <w:rsid w:val="00D17D85"/>
    <w:rsid w:val="00D17FCC"/>
    <w:rsid w:val="00D2072F"/>
    <w:rsid w:val="00D21015"/>
    <w:rsid w:val="00D213FA"/>
    <w:rsid w:val="00D21704"/>
    <w:rsid w:val="00D21E5C"/>
    <w:rsid w:val="00D22831"/>
    <w:rsid w:val="00D2298B"/>
    <w:rsid w:val="00D23217"/>
    <w:rsid w:val="00D236BE"/>
    <w:rsid w:val="00D23B43"/>
    <w:rsid w:val="00D23B79"/>
    <w:rsid w:val="00D24279"/>
    <w:rsid w:val="00D24870"/>
    <w:rsid w:val="00D2493E"/>
    <w:rsid w:val="00D24AC6"/>
    <w:rsid w:val="00D2571D"/>
    <w:rsid w:val="00D2591F"/>
    <w:rsid w:val="00D25CE9"/>
    <w:rsid w:val="00D25DBE"/>
    <w:rsid w:val="00D25F44"/>
    <w:rsid w:val="00D2630D"/>
    <w:rsid w:val="00D263AF"/>
    <w:rsid w:val="00D266E8"/>
    <w:rsid w:val="00D268F0"/>
    <w:rsid w:val="00D26939"/>
    <w:rsid w:val="00D269C7"/>
    <w:rsid w:val="00D26DB9"/>
    <w:rsid w:val="00D27587"/>
    <w:rsid w:val="00D276B6"/>
    <w:rsid w:val="00D2770C"/>
    <w:rsid w:val="00D27947"/>
    <w:rsid w:val="00D27E55"/>
    <w:rsid w:val="00D302DC"/>
    <w:rsid w:val="00D308DC"/>
    <w:rsid w:val="00D309A7"/>
    <w:rsid w:val="00D30A1E"/>
    <w:rsid w:val="00D311CD"/>
    <w:rsid w:val="00D3175A"/>
    <w:rsid w:val="00D3183A"/>
    <w:rsid w:val="00D322B5"/>
    <w:rsid w:val="00D32594"/>
    <w:rsid w:val="00D325AA"/>
    <w:rsid w:val="00D32607"/>
    <w:rsid w:val="00D32A00"/>
    <w:rsid w:val="00D33469"/>
    <w:rsid w:val="00D3369D"/>
    <w:rsid w:val="00D339BD"/>
    <w:rsid w:val="00D33A19"/>
    <w:rsid w:val="00D33DA2"/>
    <w:rsid w:val="00D34126"/>
    <w:rsid w:val="00D344F0"/>
    <w:rsid w:val="00D34DFF"/>
    <w:rsid w:val="00D35451"/>
    <w:rsid w:val="00D3595F"/>
    <w:rsid w:val="00D35C3E"/>
    <w:rsid w:val="00D363F5"/>
    <w:rsid w:val="00D364DC"/>
    <w:rsid w:val="00D3678D"/>
    <w:rsid w:val="00D368F1"/>
    <w:rsid w:val="00D37621"/>
    <w:rsid w:val="00D37BE7"/>
    <w:rsid w:val="00D40242"/>
    <w:rsid w:val="00D40369"/>
    <w:rsid w:val="00D4091F"/>
    <w:rsid w:val="00D40D4A"/>
    <w:rsid w:val="00D40FED"/>
    <w:rsid w:val="00D41095"/>
    <w:rsid w:val="00D410E5"/>
    <w:rsid w:val="00D425C4"/>
    <w:rsid w:val="00D42EC2"/>
    <w:rsid w:val="00D42ED5"/>
    <w:rsid w:val="00D436E5"/>
    <w:rsid w:val="00D43E30"/>
    <w:rsid w:val="00D45361"/>
    <w:rsid w:val="00D45AC5"/>
    <w:rsid w:val="00D45E79"/>
    <w:rsid w:val="00D45F50"/>
    <w:rsid w:val="00D4614A"/>
    <w:rsid w:val="00D4621D"/>
    <w:rsid w:val="00D46885"/>
    <w:rsid w:val="00D47C51"/>
    <w:rsid w:val="00D500BB"/>
    <w:rsid w:val="00D509DA"/>
    <w:rsid w:val="00D50B4F"/>
    <w:rsid w:val="00D50D18"/>
    <w:rsid w:val="00D511E7"/>
    <w:rsid w:val="00D51530"/>
    <w:rsid w:val="00D51549"/>
    <w:rsid w:val="00D52063"/>
    <w:rsid w:val="00D52096"/>
    <w:rsid w:val="00D52277"/>
    <w:rsid w:val="00D52508"/>
    <w:rsid w:val="00D529CC"/>
    <w:rsid w:val="00D52D71"/>
    <w:rsid w:val="00D52EFE"/>
    <w:rsid w:val="00D53036"/>
    <w:rsid w:val="00D53102"/>
    <w:rsid w:val="00D5387E"/>
    <w:rsid w:val="00D53F4C"/>
    <w:rsid w:val="00D54884"/>
    <w:rsid w:val="00D54C37"/>
    <w:rsid w:val="00D54D89"/>
    <w:rsid w:val="00D55D05"/>
    <w:rsid w:val="00D55FDE"/>
    <w:rsid w:val="00D562A6"/>
    <w:rsid w:val="00D563A5"/>
    <w:rsid w:val="00D56457"/>
    <w:rsid w:val="00D565B2"/>
    <w:rsid w:val="00D5675E"/>
    <w:rsid w:val="00D56931"/>
    <w:rsid w:val="00D5696A"/>
    <w:rsid w:val="00D56C78"/>
    <w:rsid w:val="00D57333"/>
    <w:rsid w:val="00D57624"/>
    <w:rsid w:val="00D57764"/>
    <w:rsid w:val="00D578BA"/>
    <w:rsid w:val="00D6068A"/>
    <w:rsid w:val="00D60C55"/>
    <w:rsid w:val="00D60CA0"/>
    <w:rsid w:val="00D60D86"/>
    <w:rsid w:val="00D60DB2"/>
    <w:rsid w:val="00D61684"/>
    <w:rsid w:val="00D617C1"/>
    <w:rsid w:val="00D62ABB"/>
    <w:rsid w:val="00D62C4C"/>
    <w:rsid w:val="00D62E1B"/>
    <w:rsid w:val="00D63023"/>
    <w:rsid w:val="00D630D7"/>
    <w:rsid w:val="00D635F7"/>
    <w:rsid w:val="00D637AB"/>
    <w:rsid w:val="00D63B07"/>
    <w:rsid w:val="00D63CAA"/>
    <w:rsid w:val="00D6440C"/>
    <w:rsid w:val="00D65281"/>
    <w:rsid w:val="00D654DE"/>
    <w:rsid w:val="00D65BEC"/>
    <w:rsid w:val="00D65C54"/>
    <w:rsid w:val="00D6629E"/>
    <w:rsid w:val="00D66491"/>
    <w:rsid w:val="00D66997"/>
    <w:rsid w:val="00D66ADC"/>
    <w:rsid w:val="00D66B03"/>
    <w:rsid w:val="00D67B39"/>
    <w:rsid w:val="00D70157"/>
    <w:rsid w:val="00D704A6"/>
    <w:rsid w:val="00D706A6"/>
    <w:rsid w:val="00D706FC"/>
    <w:rsid w:val="00D70A60"/>
    <w:rsid w:val="00D713B4"/>
    <w:rsid w:val="00D714B5"/>
    <w:rsid w:val="00D7154E"/>
    <w:rsid w:val="00D71D03"/>
    <w:rsid w:val="00D71FAD"/>
    <w:rsid w:val="00D72056"/>
    <w:rsid w:val="00D72CAC"/>
    <w:rsid w:val="00D72F20"/>
    <w:rsid w:val="00D73277"/>
    <w:rsid w:val="00D73909"/>
    <w:rsid w:val="00D73A25"/>
    <w:rsid w:val="00D74542"/>
    <w:rsid w:val="00D74622"/>
    <w:rsid w:val="00D746A2"/>
    <w:rsid w:val="00D748CF"/>
    <w:rsid w:val="00D7533E"/>
    <w:rsid w:val="00D75598"/>
    <w:rsid w:val="00D75DE4"/>
    <w:rsid w:val="00D762F5"/>
    <w:rsid w:val="00D7646F"/>
    <w:rsid w:val="00D76596"/>
    <w:rsid w:val="00D76709"/>
    <w:rsid w:val="00D77108"/>
    <w:rsid w:val="00D7796D"/>
    <w:rsid w:val="00D77C01"/>
    <w:rsid w:val="00D8014A"/>
    <w:rsid w:val="00D806B5"/>
    <w:rsid w:val="00D80BF0"/>
    <w:rsid w:val="00D80CA9"/>
    <w:rsid w:val="00D81109"/>
    <w:rsid w:val="00D8119E"/>
    <w:rsid w:val="00D812BC"/>
    <w:rsid w:val="00D81333"/>
    <w:rsid w:val="00D8143F"/>
    <w:rsid w:val="00D820EC"/>
    <w:rsid w:val="00D82568"/>
    <w:rsid w:val="00D837CF"/>
    <w:rsid w:val="00D8415D"/>
    <w:rsid w:val="00D84924"/>
    <w:rsid w:val="00D8492A"/>
    <w:rsid w:val="00D84A62"/>
    <w:rsid w:val="00D84AB8"/>
    <w:rsid w:val="00D853B5"/>
    <w:rsid w:val="00D8577C"/>
    <w:rsid w:val="00D8633A"/>
    <w:rsid w:val="00D869A3"/>
    <w:rsid w:val="00D86AA2"/>
    <w:rsid w:val="00D86D8A"/>
    <w:rsid w:val="00D86DB9"/>
    <w:rsid w:val="00D8765B"/>
    <w:rsid w:val="00D87D14"/>
    <w:rsid w:val="00D87D62"/>
    <w:rsid w:val="00D87EA3"/>
    <w:rsid w:val="00D90487"/>
    <w:rsid w:val="00D90A69"/>
    <w:rsid w:val="00D91A3F"/>
    <w:rsid w:val="00D91CC8"/>
    <w:rsid w:val="00D93304"/>
    <w:rsid w:val="00D934C8"/>
    <w:rsid w:val="00D93550"/>
    <w:rsid w:val="00D936A9"/>
    <w:rsid w:val="00D93709"/>
    <w:rsid w:val="00D93863"/>
    <w:rsid w:val="00D93FCA"/>
    <w:rsid w:val="00D9444A"/>
    <w:rsid w:val="00D9449A"/>
    <w:rsid w:val="00D9464A"/>
    <w:rsid w:val="00D94DA6"/>
    <w:rsid w:val="00D94DAC"/>
    <w:rsid w:val="00D95613"/>
    <w:rsid w:val="00D95788"/>
    <w:rsid w:val="00D95DD9"/>
    <w:rsid w:val="00D96142"/>
    <w:rsid w:val="00D96A18"/>
    <w:rsid w:val="00D9719E"/>
    <w:rsid w:val="00D977A6"/>
    <w:rsid w:val="00D97C71"/>
    <w:rsid w:val="00DA0303"/>
    <w:rsid w:val="00DA0685"/>
    <w:rsid w:val="00DA0B2C"/>
    <w:rsid w:val="00DA107A"/>
    <w:rsid w:val="00DA1260"/>
    <w:rsid w:val="00DA1666"/>
    <w:rsid w:val="00DA1971"/>
    <w:rsid w:val="00DA1994"/>
    <w:rsid w:val="00DA1A39"/>
    <w:rsid w:val="00DA1D2F"/>
    <w:rsid w:val="00DA1F2C"/>
    <w:rsid w:val="00DA27C1"/>
    <w:rsid w:val="00DA2FAF"/>
    <w:rsid w:val="00DA32B0"/>
    <w:rsid w:val="00DA3441"/>
    <w:rsid w:val="00DA3588"/>
    <w:rsid w:val="00DA3CD2"/>
    <w:rsid w:val="00DA3D1E"/>
    <w:rsid w:val="00DA4031"/>
    <w:rsid w:val="00DA4043"/>
    <w:rsid w:val="00DA41A7"/>
    <w:rsid w:val="00DA4525"/>
    <w:rsid w:val="00DA5598"/>
    <w:rsid w:val="00DA5819"/>
    <w:rsid w:val="00DA58E7"/>
    <w:rsid w:val="00DA5A44"/>
    <w:rsid w:val="00DA5D0A"/>
    <w:rsid w:val="00DA648B"/>
    <w:rsid w:val="00DA6981"/>
    <w:rsid w:val="00DA6AA8"/>
    <w:rsid w:val="00DA6C09"/>
    <w:rsid w:val="00DA6DB6"/>
    <w:rsid w:val="00DA6DFB"/>
    <w:rsid w:val="00DA71DE"/>
    <w:rsid w:val="00DA75A7"/>
    <w:rsid w:val="00DA7BE4"/>
    <w:rsid w:val="00DB0003"/>
    <w:rsid w:val="00DB0B45"/>
    <w:rsid w:val="00DB0E23"/>
    <w:rsid w:val="00DB1711"/>
    <w:rsid w:val="00DB178D"/>
    <w:rsid w:val="00DB1B0C"/>
    <w:rsid w:val="00DB1BB4"/>
    <w:rsid w:val="00DB1BB5"/>
    <w:rsid w:val="00DB1E5E"/>
    <w:rsid w:val="00DB2561"/>
    <w:rsid w:val="00DB2564"/>
    <w:rsid w:val="00DB27B4"/>
    <w:rsid w:val="00DB2F5E"/>
    <w:rsid w:val="00DB3184"/>
    <w:rsid w:val="00DB318D"/>
    <w:rsid w:val="00DB38A3"/>
    <w:rsid w:val="00DB39EC"/>
    <w:rsid w:val="00DB3C6A"/>
    <w:rsid w:val="00DB3D9B"/>
    <w:rsid w:val="00DB45BB"/>
    <w:rsid w:val="00DB4A71"/>
    <w:rsid w:val="00DB4F49"/>
    <w:rsid w:val="00DB5C3B"/>
    <w:rsid w:val="00DB5D8D"/>
    <w:rsid w:val="00DB6434"/>
    <w:rsid w:val="00DB6688"/>
    <w:rsid w:val="00DB69FA"/>
    <w:rsid w:val="00DB6AA9"/>
    <w:rsid w:val="00DB7240"/>
    <w:rsid w:val="00DB7309"/>
    <w:rsid w:val="00DB7567"/>
    <w:rsid w:val="00DC06BE"/>
    <w:rsid w:val="00DC0FC8"/>
    <w:rsid w:val="00DC110D"/>
    <w:rsid w:val="00DC13F8"/>
    <w:rsid w:val="00DC15F4"/>
    <w:rsid w:val="00DC173C"/>
    <w:rsid w:val="00DC1F09"/>
    <w:rsid w:val="00DC22F9"/>
    <w:rsid w:val="00DC23BB"/>
    <w:rsid w:val="00DC2BBD"/>
    <w:rsid w:val="00DC3F54"/>
    <w:rsid w:val="00DC3F87"/>
    <w:rsid w:val="00DC50A6"/>
    <w:rsid w:val="00DC52CC"/>
    <w:rsid w:val="00DC5CC7"/>
    <w:rsid w:val="00DC5CDD"/>
    <w:rsid w:val="00DC64CB"/>
    <w:rsid w:val="00DC6982"/>
    <w:rsid w:val="00DC6B00"/>
    <w:rsid w:val="00DC6EA4"/>
    <w:rsid w:val="00DC7002"/>
    <w:rsid w:val="00DD07B9"/>
    <w:rsid w:val="00DD087A"/>
    <w:rsid w:val="00DD0A15"/>
    <w:rsid w:val="00DD0B64"/>
    <w:rsid w:val="00DD0DCE"/>
    <w:rsid w:val="00DD102E"/>
    <w:rsid w:val="00DD1827"/>
    <w:rsid w:val="00DD1A07"/>
    <w:rsid w:val="00DD20FE"/>
    <w:rsid w:val="00DD2720"/>
    <w:rsid w:val="00DD2D96"/>
    <w:rsid w:val="00DD2EB6"/>
    <w:rsid w:val="00DD350D"/>
    <w:rsid w:val="00DD3C30"/>
    <w:rsid w:val="00DD3C41"/>
    <w:rsid w:val="00DD427D"/>
    <w:rsid w:val="00DD47B4"/>
    <w:rsid w:val="00DD52B3"/>
    <w:rsid w:val="00DD5E46"/>
    <w:rsid w:val="00DD60FD"/>
    <w:rsid w:val="00DD6357"/>
    <w:rsid w:val="00DD6384"/>
    <w:rsid w:val="00DD643A"/>
    <w:rsid w:val="00DD665A"/>
    <w:rsid w:val="00DD69BF"/>
    <w:rsid w:val="00DD6BE9"/>
    <w:rsid w:val="00DD706A"/>
    <w:rsid w:val="00DD7A17"/>
    <w:rsid w:val="00DD7E45"/>
    <w:rsid w:val="00DE044D"/>
    <w:rsid w:val="00DE071B"/>
    <w:rsid w:val="00DE11B4"/>
    <w:rsid w:val="00DE1262"/>
    <w:rsid w:val="00DE14D0"/>
    <w:rsid w:val="00DE1587"/>
    <w:rsid w:val="00DE1BC6"/>
    <w:rsid w:val="00DE1EAB"/>
    <w:rsid w:val="00DE313A"/>
    <w:rsid w:val="00DE3163"/>
    <w:rsid w:val="00DE345E"/>
    <w:rsid w:val="00DE3624"/>
    <w:rsid w:val="00DE3DB5"/>
    <w:rsid w:val="00DE431E"/>
    <w:rsid w:val="00DE451D"/>
    <w:rsid w:val="00DE4715"/>
    <w:rsid w:val="00DE4D3E"/>
    <w:rsid w:val="00DE51EE"/>
    <w:rsid w:val="00DE52C7"/>
    <w:rsid w:val="00DE56A7"/>
    <w:rsid w:val="00DE57A4"/>
    <w:rsid w:val="00DE5827"/>
    <w:rsid w:val="00DE587A"/>
    <w:rsid w:val="00DE5E71"/>
    <w:rsid w:val="00DE695E"/>
    <w:rsid w:val="00DE6B75"/>
    <w:rsid w:val="00DE702C"/>
    <w:rsid w:val="00DE7178"/>
    <w:rsid w:val="00DE772D"/>
    <w:rsid w:val="00DE7CA9"/>
    <w:rsid w:val="00DF00EF"/>
    <w:rsid w:val="00DF01D8"/>
    <w:rsid w:val="00DF0954"/>
    <w:rsid w:val="00DF0B2C"/>
    <w:rsid w:val="00DF125C"/>
    <w:rsid w:val="00DF130E"/>
    <w:rsid w:val="00DF1F99"/>
    <w:rsid w:val="00DF236B"/>
    <w:rsid w:val="00DF2905"/>
    <w:rsid w:val="00DF298F"/>
    <w:rsid w:val="00DF2EAE"/>
    <w:rsid w:val="00DF331F"/>
    <w:rsid w:val="00DF3C49"/>
    <w:rsid w:val="00DF3DA9"/>
    <w:rsid w:val="00DF4189"/>
    <w:rsid w:val="00DF4322"/>
    <w:rsid w:val="00DF4BC6"/>
    <w:rsid w:val="00DF549E"/>
    <w:rsid w:val="00DF54D5"/>
    <w:rsid w:val="00DF57A7"/>
    <w:rsid w:val="00DF60AF"/>
    <w:rsid w:val="00DF6497"/>
    <w:rsid w:val="00DF6733"/>
    <w:rsid w:val="00DF6B41"/>
    <w:rsid w:val="00DF70E2"/>
    <w:rsid w:val="00DF7535"/>
    <w:rsid w:val="00DF75A3"/>
    <w:rsid w:val="00DF7838"/>
    <w:rsid w:val="00E00EFE"/>
    <w:rsid w:val="00E010B0"/>
    <w:rsid w:val="00E01A45"/>
    <w:rsid w:val="00E01BDB"/>
    <w:rsid w:val="00E01BE2"/>
    <w:rsid w:val="00E02396"/>
    <w:rsid w:val="00E026E5"/>
    <w:rsid w:val="00E02B08"/>
    <w:rsid w:val="00E02B12"/>
    <w:rsid w:val="00E0315B"/>
    <w:rsid w:val="00E03811"/>
    <w:rsid w:val="00E03C63"/>
    <w:rsid w:val="00E043BD"/>
    <w:rsid w:val="00E04476"/>
    <w:rsid w:val="00E0448A"/>
    <w:rsid w:val="00E045DE"/>
    <w:rsid w:val="00E04725"/>
    <w:rsid w:val="00E04AC3"/>
    <w:rsid w:val="00E04E67"/>
    <w:rsid w:val="00E04FB6"/>
    <w:rsid w:val="00E05B45"/>
    <w:rsid w:val="00E06417"/>
    <w:rsid w:val="00E06448"/>
    <w:rsid w:val="00E06EB3"/>
    <w:rsid w:val="00E06EF9"/>
    <w:rsid w:val="00E078D5"/>
    <w:rsid w:val="00E07DC0"/>
    <w:rsid w:val="00E10BF9"/>
    <w:rsid w:val="00E10D36"/>
    <w:rsid w:val="00E10F4B"/>
    <w:rsid w:val="00E11176"/>
    <w:rsid w:val="00E117AA"/>
    <w:rsid w:val="00E11957"/>
    <w:rsid w:val="00E12592"/>
    <w:rsid w:val="00E1263F"/>
    <w:rsid w:val="00E1286C"/>
    <w:rsid w:val="00E131F0"/>
    <w:rsid w:val="00E13492"/>
    <w:rsid w:val="00E1370D"/>
    <w:rsid w:val="00E140E8"/>
    <w:rsid w:val="00E142D9"/>
    <w:rsid w:val="00E14458"/>
    <w:rsid w:val="00E144FE"/>
    <w:rsid w:val="00E14608"/>
    <w:rsid w:val="00E15C03"/>
    <w:rsid w:val="00E15D72"/>
    <w:rsid w:val="00E17057"/>
    <w:rsid w:val="00E20526"/>
    <w:rsid w:val="00E20563"/>
    <w:rsid w:val="00E205BE"/>
    <w:rsid w:val="00E2067C"/>
    <w:rsid w:val="00E2104B"/>
    <w:rsid w:val="00E21297"/>
    <w:rsid w:val="00E2162B"/>
    <w:rsid w:val="00E21C91"/>
    <w:rsid w:val="00E21E47"/>
    <w:rsid w:val="00E22D8F"/>
    <w:rsid w:val="00E230AE"/>
    <w:rsid w:val="00E232D0"/>
    <w:rsid w:val="00E23425"/>
    <w:rsid w:val="00E238EC"/>
    <w:rsid w:val="00E24137"/>
    <w:rsid w:val="00E2456E"/>
    <w:rsid w:val="00E24763"/>
    <w:rsid w:val="00E2495B"/>
    <w:rsid w:val="00E24A6B"/>
    <w:rsid w:val="00E24B2F"/>
    <w:rsid w:val="00E24C77"/>
    <w:rsid w:val="00E251E5"/>
    <w:rsid w:val="00E253D3"/>
    <w:rsid w:val="00E25400"/>
    <w:rsid w:val="00E2583B"/>
    <w:rsid w:val="00E261F1"/>
    <w:rsid w:val="00E2637A"/>
    <w:rsid w:val="00E265A6"/>
    <w:rsid w:val="00E26A68"/>
    <w:rsid w:val="00E271C7"/>
    <w:rsid w:val="00E2750E"/>
    <w:rsid w:val="00E2780A"/>
    <w:rsid w:val="00E27D03"/>
    <w:rsid w:val="00E27E84"/>
    <w:rsid w:val="00E30B0C"/>
    <w:rsid w:val="00E30E33"/>
    <w:rsid w:val="00E312C2"/>
    <w:rsid w:val="00E31981"/>
    <w:rsid w:val="00E32D0F"/>
    <w:rsid w:val="00E32D32"/>
    <w:rsid w:val="00E3360D"/>
    <w:rsid w:val="00E33699"/>
    <w:rsid w:val="00E336DF"/>
    <w:rsid w:val="00E33FA4"/>
    <w:rsid w:val="00E34200"/>
    <w:rsid w:val="00E3454A"/>
    <w:rsid w:val="00E34DAA"/>
    <w:rsid w:val="00E34FAA"/>
    <w:rsid w:val="00E3528B"/>
    <w:rsid w:val="00E354BE"/>
    <w:rsid w:val="00E35A85"/>
    <w:rsid w:val="00E36142"/>
    <w:rsid w:val="00E3687B"/>
    <w:rsid w:val="00E368D0"/>
    <w:rsid w:val="00E36A67"/>
    <w:rsid w:val="00E36EFE"/>
    <w:rsid w:val="00E378F3"/>
    <w:rsid w:val="00E3793F"/>
    <w:rsid w:val="00E37CB4"/>
    <w:rsid w:val="00E401F7"/>
    <w:rsid w:val="00E404A0"/>
    <w:rsid w:val="00E404AE"/>
    <w:rsid w:val="00E406C9"/>
    <w:rsid w:val="00E409C7"/>
    <w:rsid w:val="00E40FA0"/>
    <w:rsid w:val="00E41F68"/>
    <w:rsid w:val="00E420CB"/>
    <w:rsid w:val="00E42601"/>
    <w:rsid w:val="00E427D2"/>
    <w:rsid w:val="00E4293B"/>
    <w:rsid w:val="00E42A5F"/>
    <w:rsid w:val="00E42C16"/>
    <w:rsid w:val="00E4323B"/>
    <w:rsid w:val="00E4332E"/>
    <w:rsid w:val="00E434A3"/>
    <w:rsid w:val="00E43512"/>
    <w:rsid w:val="00E43A4A"/>
    <w:rsid w:val="00E43AF1"/>
    <w:rsid w:val="00E43EE7"/>
    <w:rsid w:val="00E446C1"/>
    <w:rsid w:val="00E454F9"/>
    <w:rsid w:val="00E454FC"/>
    <w:rsid w:val="00E4560B"/>
    <w:rsid w:val="00E45FFD"/>
    <w:rsid w:val="00E463E6"/>
    <w:rsid w:val="00E465A8"/>
    <w:rsid w:val="00E46A16"/>
    <w:rsid w:val="00E46C4C"/>
    <w:rsid w:val="00E46CBE"/>
    <w:rsid w:val="00E4735B"/>
    <w:rsid w:val="00E4743B"/>
    <w:rsid w:val="00E47787"/>
    <w:rsid w:val="00E4787A"/>
    <w:rsid w:val="00E47FAF"/>
    <w:rsid w:val="00E5079D"/>
    <w:rsid w:val="00E50BFA"/>
    <w:rsid w:val="00E51126"/>
    <w:rsid w:val="00E51943"/>
    <w:rsid w:val="00E51D29"/>
    <w:rsid w:val="00E51D6B"/>
    <w:rsid w:val="00E52336"/>
    <w:rsid w:val="00E52ACA"/>
    <w:rsid w:val="00E52C9B"/>
    <w:rsid w:val="00E53099"/>
    <w:rsid w:val="00E534CD"/>
    <w:rsid w:val="00E53539"/>
    <w:rsid w:val="00E53745"/>
    <w:rsid w:val="00E548DA"/>
    <w:rsid w:val="00E54AC7"/>
    <w:rsid w:val="00E54C15"/>
    <w:rsid w:val="00E54C8F"/>
    <w:rsid w:val="00E55210"/>
    <w:rsid w:val="00E56008"/>
    <w:rsid w:val="00E56037"/>
    <w:rsid w:val="00E560D8"/>
    <w:rsid w:val="00E56137"/>
    <w:rsid w:val="00E566D1"/>
    <w:rsid w:val="00E569FB"/>
    <w:rsid w:val="00E56A0E"/>
    <w:rsid w:val="00E574E7"/>
    <w:rsid w:val="00E5772B"/>
    <w:rsid w:val="00E60A50"/>
    <w:rsid w:val="00E60E5D"/>
    <w:rsid w:val="00E61038"/>
    <w:rsid w:val="00E61393"/>
    <w:rsid w:val="00E6139D"/>
    <w:rsid w:val="00E61736"/>
    <w:rsid w:val="00E61771"/>
    <w:rsid w:val="00E61E97"/>
    <w:rsid w:val="00E62171"/>
    <w:rsid w:val="00E62226"/>
    <w:rsid w:val="00E623CF"/>
    <w:rsid w:val="00E63007"/>
    <w:rsid w:val="00E63784"/>
    <w:rsid w:val="00E63936"/>
    <w:rsid w:val="00E63A3D"/>
    <w:rsid w:val="00E63A96"/>
    <w:rsid w:val="00E63FAB"/>
    <w:rsid w:val="00E64096"/>
    <w:rsid w:val="00E6412E"/>
    <w:rsid w:val="00E64A0B"/>
    <w:rsid w:val="00E657DB"/>
    <w:rsid w:val="00E658BE"/>
    <w:rsid w:val="00E659EC"/>
    <w:rsid w:val="00E65A79"/>
    <w:rsid w:val="00E65B10"/>
    <w:rsid w:val="00E65C1C"/>
    <w:rsid w:val="00E65E37"/>
    <w:rsid w:val="00E661AE"/>
    <w:rsid w:val="00E66D4C"/>
    <w:rsid w:val="00E67353"/>
    <w:rsid w:val="00E6752A"/>
    <w:rsid w:val="00E6784E"/>
    <w:rsid w:val="00E705B7"/>
    <w:rsid w:val="00E70686"/>
    <w:rsid w:val="00E70785"/>
    <w:rsid w:val="00E71626"/>
    <w:rsid w:val="00E716C2"/>
    <w:rsid w:val="00E71D27"/>
    <w:rsid w:val="00E71E8A"/>
    <w:rsid w:val="00E72CC1"/>
    <w:rsid w:val="00E72D14"/>
    <w:rsid w:val="00E73255"/>
    <w:rsid w:val="00E7346C"/>
    <w:rsid w:val="00E735E9"/>
    <w:rsid w:val="00E73A7E"/>
    <w:rsid w:val="00E73CE5"/>
    <w:rsid w:val="00E740A2"/>
    <w:rsid w:val="00E742F8"/>
    <w:rsid w:val="00E7496F"/>
    <w:rsid w:val="00E7539C"/>
    <w:rsid w:val="00E75767"/>
    <w:rsid w:val="00E75FF9"/>
    <w:rsid w:val="00E76098"/>
    <w:rsid w:val="00E762B2"/>
    <w:rsid w:val="00E76C4D"/>
    <w:rsid w:val="00E7723B"/>
    <w:rsid w:val="00E772A1"/>
    <w:rsid w:val="00E77326"/>
    <w:rsid w:val="00E77A6F"/>
    <w:rsid w:val="00E8008A"/>
    <w:rsid w:val="00E80231"/>
    <w:rsid w:val="00E805CC"/>
    <w:rsid w:val="00E80953"/>
    <w:rsid w:val="00E80BD5"/>
    <w:rsid w:val="00E810BF"/>
    <w:rsid w:val="00E81708"/>
    <w:rsid w:val="00E8179D"/>
    <w:rsid w:val="00E81AEE"/>
    <w:rsid w:val="00E81D75"/>
    <w:rsid w:val="00E824BB"/>
    <w:rsid w:val="00E824E8"/>
    <w:rsid w:val="00E82C3D"/>
    <w:rsid w:val="00E831B1"/>
    <w:rsid w:val="00E83347"/>
    <w:rsid w:val="00E83826"/>
    <w:rsid w:val="00E83CD5"/>
    <w:rsid w:val="00E841F4"/>
    <w:rsid w:val="00E84290"/>
    <w:rsid w:val="00E84502"/>
    <w:rsid w:val="00E84725"/>
    <w:rsid w:val="00E8483F"/>
    <w:rsid w:val="00E84D29"/>
    <w:rsid w:val="00E84FCB"/>
    <w:rsid w:val="00E85142"/>
    <w:rsid w:val="00E8516D"/>
    <w:rsid w:val="00E85774"/>
    <w:rsid w:val="00E85922"/>
    <w:rsid w:val="00E85A44"/>
    <w:rsid w:val="00E85AEF"/>
    <w:rsid w:val="00E85C31"/>
    <w:rsid w:val="00E85E0F"/>
    <w:rsid w:val="00E85EB6"/>
    <w:rsid w:val="00E8619F"/>
    <w:rsid w:val="00E8623C"/>
    <w:rsid w:val="00E86261"/>
    <w:rsid w:val="00E865F5"/>
    <w:rsid w:val="00E86755"/>
    <w:rsid w:val="00E8692D"/>
    <w:rsid w:val="00E869AB"/>
    <w:rsid w:val="00E86BA3"/>
    <w:rsid w:val="00E86E9E"/>
    <w:rsid w:val="00E87601"/>
    <w:rsid w:val="00E9007E"/>
    <w:rsid w:val="00E90116"/>
    <w:rsid w:val="00E901F7"/>
    <w:rsid w:val="00E90253"/>
    <w:rsid w:val="00E90446"/>
    <w:rsid w:val="00E90521"/>
    <w:rsid w:val="00E909A8"/>
    <w:rsid w:val="00E911BB"/>
    <w:rsid w:val="00E919FA"/>
    <w:rsid w:val="00E91C7B"/>
    <w:rsid w:val="00E91E28"/>
    <w:rsid w:val="00E922D6"/>
    <w:rsid w:val="00E937CD"/>
    <w:rsid w:val="00E944B1"/>
    <w:rsid w:val="00E94FC4"/>
    <w:rsid w:val="00E950E9"/>
    <w:rsid w:val="00E9520C"/>
    <w:rsid w:val="00E9542B"/>
    <w:rsid w:val="00E95A3B"/>
    <w:rsid w:val="00E95DC5"/>
    <w:rsid w:val="00E9636D"/>
    <w:rsid w:val="00E96E88"/>
    <w:rsid w:val="00E96F49"/>
    <w:rsid w:val="00E973E3"/>
    <w:rsid w:val="00E97854"/>
    <w:rsid w:val="00E97C4A"/>
    <w:rsid w:val="00EA0FE5"/>
    <w:rsid w:val="00EA144B"/>
    <w:rsid w:val="00EA1813"/>
    <w:rsid w:val="00EA1999"/>
    <w:rsid w:val="00EA1B26"/>
    <w:rsid w:val="00EA1B38"/>
    <w:rsid w:val="00EA1BF3"/>
    <w:rsid w:val="00EA1DE1"/>
    <w:rsid w:val="00EA2587"/>
    <w:rsid w:val="00EA28D7"/>
    <w:rsid w:val="00EA2E48"/>
    <w:rsid w:val="00EA3249"/>
    <w:rsid w:val="00EA424A"/>
    <w:rsid w:val="00EA432D"/>
    <w:rsid w:val="00EA495C"/>
    <w:rsid w:val="00EA5056"/>
    <w:rsid w:val="00EA550B"/>
    <w:rsid w:val="00EA584D"/>
    <w:rsid w:val="00EA59FC"/>
    <w:rsid w:val="00EA5CA0"/>
    <w:rsid w:val="00EA5EC0"/>
    <w:rsid w:val="00EA6178"/>
    <w:rsid w:val="00EA61E0"/>
    <w:rsid w:val="00EA6427"/>
    <w:rsid w:val="00EA6CCF"/>
    <w:rsid w:val="00EA74CB"/>
    <w:rsid w:val="00EA7920"/>
    <w:rsid w:val="00EA7B47"/>
    <w:rsid w:val="00EA7F74"/>
    <w:rsid w:val="00EB00B5"/>
    <w:rsid w:val="00EB0257"/>
    <w:rsid w:val="00EB1352"/>
    <w:rsid w:val="00EB1585"/>
    <w:rsid w:val="00EB164A"/>
    <w:rsid w:val="00EB16B7"/>
    <w:rsid w:val="00EB22B0"/>
    <w:rsid w:val="00EB266B"/>
    <w:rsid w:val="00EB296C"/>
    <w:rsid w:val="00EB318E"/>
    <w:rsid w:val="00EB31D3"/>
    <w:rsid w:val="00EB37F8"/>
    <w:rsid w:val="00EB411E"/>
    <w:rsid w:val="00EB4415"/>
    <w:rsid w:val="00EB47BB"/>
    <w:rsid w:val="00EB4C27"/>
    <w:rsid w:val="00EB4C95"/>
    <w:rsid w:val="00EB4CF2"/>
    <w:rsid w:val="00EB5361"/>
    <w:rsid w:val="00EB5617"/>
    <w:rsid w:val="00EB59CC"/>
    <w:rsid w:val="00EB6068"/>
    <w:rsid w:val="00EB6255"/>
    <w:rsid w:val="00EB627B"/>
    <w:rsid w:val="00EB6A20"/>
    <w:rsid w:val="00EB6E36"/>
    <w:rsid w:val="00EB6FA0"/>
    <w:rsid w:val="00EB7C80"/>
    <w:rsid w:val="00EC060F"/>
    <w:rsid w:val="00EC07E4"/>
    <w:rsid w:val="00EC09A2"/>
    <w:rsid w:val="00EC0BC3"/>
    <w:rsid w:val="00EC0DE2"/>
    <w:rsid w:val="00EC1C4A"/>
    <w:rsid w:val="00EC1C9B"/>
    <w:rsid w:val="00EC1CB7"/>
    <w:rsid w:val="00EC2233"/>
    <w:rsid w:val="00EC27F9"/>
    <w:rsid w:val="00EC2CEA"/>
    <w:rsid w:val="00EC2EB8"/>
    <w:rsid w:val="00EC2EE5"/>
    <w:rsid w:val="00EC3875"/>
    <w:rsid w:val="00EC3C45"/>
    <w:rsid w:val="00EC3E9B"/>
    <w:rsid w:val="00EC3F27"/>
    <w:rsid w:val="00EC417D"/>
    <w:rsid w:val="00EC44AE"/>
    <w:rsid w:val="00EC52DD"/>
    <w:rsid w:val="00EC537F"/>
    <w:rsid w:val="00EC5520"/>
    <w:rsid w:val="00EC56ED"/>
    <w:rsid w:val="00EC5E46"/>
    <w:rsid w:val="00EC5E7A"/>
    <w:rsid w:val="00EC6132"/>
    <w:rsid w:val="00EC69B5"/>
    <w:rsid w:val="00EC7184"/>
    <w:rsid w:val="00EC727B"/>
    <w:rsid w:val="00EC79C6"/>
    <w:rsid w:val="00EC7B2A"/>
    <w:rsid w:val="00EC7CBE"/>
    <w:rsid w:val="00EC7F13"/>
    <w:rsid w:val="00ED02F6"/>
    <w:rsid w:val="00ED08E6"/>
    <w:rsid w:val="00ED09CB"/>
    <w:rsid w:val="00ED12AF"/>
    <w:rsid w:val="00ED14DF"/>
    <w:rsid w:val="00ED1730"/>
    <w:rsid w:val="00ED17AE"/>
    <w:rsid w:val="00ED18FA"/>
    <w:rsid w:val="00ED1A1E"/>
    <w:rsid w:val="00ED1D4D"/>
    <w:rsid w:val="00ED2100"/>
    <w:rsid w:val="00ED2768"/>
    <w:rsid w:val="00ED2822"/>
    <w:rsid w:val="00ED2A80"/>
    <w:rsid w:val="00ED2C3F"/>
    <w:rsid w:val="00ED2E8E"/>
    <w:rsid w:val="00ED2EBD"/>
    <w:rsid w:val="00ED3516"/>
    <w:rsid w:val="00ED3CCF"/>
    <w:rsid w:val="00ED4233"/>
    <w:rsid w:val="00ED427B"/>
    <w:rsid w:val="00ED45A5"/>
    <w:rsid w:val="00ED4BAF"/>
    <w:rsid w:val="00ED4BD7"/>
    <w:rsid w:val="00ED507F"/>
    <w:rsid w:val="00ED53B1"/>
    <w:rsid w:val="00ED576F"/>
    <w:rsid w:val="00ED679B"/>
    <w:rsid w:val="00ED6907"/>
    <w:rsid w:val="00ED696F"/>
    <w:rsid w:val="00ED6AD7"/>
    <w:rsid w:val="00ED6E29"/>
    <w:rsid w:val="00ED7E71"/>
    <w:rsid w:val="00EE0A8F"/>
    <w:rsid w:val="00EE0B0F"/>
    <w:rsid w:val="00EE0E61"/>
    <w:rsid w:val="00EE102E"/>
    <w:rsid w:val="00EE11CB"/>
    <w:rsid w:val="00EE1216"/>
    <w:rsid w:val="00EE180F"/>
    <w:rsid w:val="00EE2A7B"/>
    <w:rsid w:val="00EE3745"/>
    <w:rsid w:val="00EE3A16"/>
    <w:rsid w:val="00EE3B45"/>
    <w:rsid w:val="00EE3C0A"/>
    <w:rsid w:val="00EE45FE"/>
    <w:rsid w:val="00EE595C"/>
    <w:rsid w:val="00EE595E"/>
    <w:rsid w:val="00EE5AB0"/>
    <w:rsid w:val="00EE6239"/>
    <w:rsid w:val="00EE64A3"/>
    <w:rsid w:val="00EE68F1"/>
    <w:rsid w:val="00EE6E24"/>
    <w:rsid w:val="00EE723C"/>
    <w:rsid w:val="00EF0049"/>
    <w:rsid w:val="00EF0132"/>
    <w:rsid w:val="00EF0C90"/>
    <w:rsid w:val="00EF0D01"/>
    <w:rsid w:val="00EF0D70"/>
    <w:rsid w:val="00EF0E0B"/>
    <w:rsid w:val="00EF15C1"/>
    <w:rsid w:val="00EF199A"/>
    <w:rsid w:val="00EF1BC2"/>
    <w:rsid w:val="00EF208B"/>
    <w:rsid w:val="00EF38CC"/>
    <w:rsid w:val="00EF415D"/>
    <w:rsid w:val="00EF4A91"/>
    <w:rsid w:val="00EF4AEC"/>
    <w:rsid w:val="00EF4EF5"/>
    <w:rsid w:val="00EF5075"/>
    <w:rsid w:val="00EF6935"/>
    <w:rsid w:val="00EF7258"/>
    <w:rsid w:val="00EF72AD"/>
    <w:rsid w:val="00EF7822"/>
    <w:rsid w:val="00EF7AB5"/>
    <w:rsid w:val="00EF7F27"/>
    <w:rsid w:val="00F003E8"/>
    <w:rsid w:val="00F00C8D"/>
    <w:rsid w:val="00F00EF3"/>
    <w:rsid w:val="00F01485"/>
    <w:rsid w:val="00F015FE"/>
    <w:rsid w:val="00F01672"/>
    <w:rsid w:val="00F01F36"/>
    <w:rsid w:val="00F025A5"/>
    <w:rsid w:val="00F03335"/>
    <w:rsid w:val="00F045D0"/>
    <w:rsid w:val="00F0482A"/>
    <w:rsid w:val="00F04C30"/>
    <w:rsid w:val="00F05298"/>
    <w:rsid w:val="00F060A5"/>
    <w:rsid w:val="00F06F4D"/>
    <w:rsid w:val="00F06FFD"/>
    <w:rsid w:val="00F07C62"/>
    <w:rsid w:val="00F10017"/>
    <w:rsid w:val="00F10247"/>
    <w:rsid w:val="00F10ABC"/>
    <w:rsid w:val="00F10CFD"/>
    <w:rsid w:val="00F10DDD"/>
    <w:rsid w:val="00F1101C"/>
    <w:rsid w:val="00F1172E"/>
    <w:rsid w:val="00F11CE4"/>
    <w:rsid w:val="00F11DC4"/>
    <w:rsid w:val="00F11F61"/>
    <w:rsid w:val="00F122AF"/>
    <w:rsid w:val="00F1232D"/>
    <w:rsid w:val="00F12405"/>
    <w:rsid w:val="00F124E3"/>
    <w:rsid w:val="00F12C08"/>
    <w:rsid w:val="00F12D00"/>
    <w:rsid w:val="00F12E24"/>
    <w:rsid w:val="00F13606"/>
    <w:rsid w:val="00F13945"/>
    <w:rsid w:val="00F13A3B"/>
    <w:rsid w:val="00F13DBD"/>
    <w:rsid w:val="00F14638"/>
    <w:rsid w:val="00F14B1D"/>
    <w:rsid w:val="00F14BEF"/>
    <w:rsid w:val="00F1525E"/>
    <w:rsid w:val="00F15690"/>
    <w:rsid w:val="00F15697"/>
    <w:rsid w:val="00F156BB"/>
    <w:rsid w:val="00F1572D"/>
    <w:rsid w:val="00F15770"/>
    <w:rsid w:val="00F1599D"/>
    <w:rsid w:val="00F15F59"/>
    <w:rsid w:val="00F15F96"/>
    <w:rsid w:val="00F15F9D"/>
    <w:rsid w:val="00F16059"/>
    <w:rsid w:val="00F1642E"/>
    <w:rsid w:val="00F165CB"/>
    <w:rsid w:val="00F165F2"/>
    <w:rsid w:val="00F16C24"/>
    <w:rsid w:val="00F17702"/>
    <w:rsid w:val="00F20752"/>
    <w:rsid w:val="00F2110D"/>
    <w:rsid w:val="00F21A99"/>
    <w:rsid w:val="00F2249D"/>
    <w:rsid w:val="00F22E0C"/>
    <w:rsid w:val="00F22F20"/>
    <w:rsid w:val="00F23399"/>
    <w:rsid w:val="00F243DD"/>
    <w:rsid w:val="00F24B22"/>
    <w:rsid w:val="00F24BA1"/>
    <w:rsid w:val="00F24F5F"/>
    <w:rsid w:val="00F2500E"/>
    <w:rsid w:val="00F2596A"/>
    <w:rsid w:val="00F25B32"/>
    <w:rsid w:val="00F25CF8"/>
    <w:rsid w:val="00F26215"/>
    <w:rsid w:val="00F263B8"/>
    <w:rsid w:val="00F26430"/>
    <w:rsid w:val="00F265DC"/>
    <w:rsid w:val="00F266EB"/>
    <w:rsid w:val="00F2692A"/>
    <w:rsid w:val="00F26B8F"/>
    <w:rsid w:val="00F2701A"/>
    <w:rsid w:val="00F274F4"/>
    <w:rsid w:val="00F27DA9"/>
    <w:rsid w:val="00F27DD2"/>
    <w:rsid w:val="00F27FC3"/>
    <w:rsid w:val="00F30212"/>
    <w:rsid w:val="00F305A3"/>
    <w:rsid w:val="00F316CD"/>
    <w:rsid w:val="00F319B4"/>
    <w:rsid w:val="00F32B81"/>
    <w:rsid w:val="00F32CDD"/>
    <w:rsid w:val="00F32E3D"/>
    <w:rsid w:val="00F348DC"/>
    <w:rsid w:val="00F3493E"/>
    <w:rsid w:val="00F35048"/>
    <w:rsid w:val="00F352D4"/>
    <w:rsid w:val="00F357D4"/>
    <w:rsid w:val="00F35BCE"/>
    <w:rsid w:val="00F374F5"/>
    <w:rsid w:val="00F37661"/>
    <w:rsid w:val="00F3790C"/>
    <w:rsid w:val="00F37BDD"/>
    <w:rsid w:val="00F37D7E"/>
    <w:rsid w:val="00F401A2"/>
    <w:rsid w:val="00F40720"/>
    <w:rsid w:val="00F40932"/>
    <w:rsid w:val="00F40A72"/>
    <w:rsid w:val="00F40CCD"/>
    <w:rsid w:val="00F40F37"/>
    <w:rsid w:val="00F4201D"/>
    <w:rsid w:val="00F4210D"/>
    <w:rsid w:val="00F422D1"/>
    <w:rsid w:val="00F42590"/>
    <w:rsid w:val="00F426D6"/>
    <w:rsid w:val="00F42CF0"/>
    <w:rsid w:val="00F42F43"/>
    <w:rsid w:val="00F43017"/>
    <w:rsid w:val="00F432B1"/>
    <w:rsid w:val="00F432D0"/>
    <w:rsid w:val="00F43BE6"/>
    <w:rsid w:val="00F442D6"/>
    <w:rsid w:val="00F445E5"/>
    <w:rsid w:val="00F44645"/>
    <w:rsid w:val="00F45024"/>
    <w:rsid w:val="00F450EC"/>
    <w:rsid w:val="00F46163"/>
    <w:rsid w:val="00F4630F"/>
    <w:rsid w:val="00F46ECE"/>
    <w:rsid w:val="00F471BA"/>
    <w:rsid w:val="00F47786"/>
    <w:rsid w:val="00F47D08"/>
    <w:rsid w:val="00F47D31"/>
    <w:rsid w:val="00F50060"/>
    <w:rsid w:val="00F5024A"/>
    <w:rsid w:val="00F51985"/>
    <w:rsid w:val="00F51B1A"/>
    <w:rsid w:val="00F51CD3"/>
    <w:rsid w:val="00F52420"/>
    <w:rsid w:val="00F52D5A"/>
    <w:rsid w:val="00F52E83"/>
    <w:rsid w:val="00F5338C"/>
    <w:rsid w:val="00F53AA3"/>
    <w:rsid w:val="00F53B71"/>
    <w:rsid w:val="00F53F1A"/>
    <w:rsid w:val="00F5459E"/>
    <w:rsid w:val="00F54906"/>
    <w:rsid w:val="00F54F0B"/>
    <w:rsid w:val="00F5503A"/>
    <w:rsid w:val="00F555B4"/>
    <w:rsid w:val="00F55725"/>
    <w:rsid w:val="00F55BC4"/>
    <w:rsid w:val="00F55F71"/>
    <w:rsid w:val="00F56034"/>
    <w:rsid w:val="00F56090"/>
    <w:rsid w:val="00F562E0"/>
    <w:rsid w:val="00F564E3"/>
    <w:rsid w:val="00F56DC5"/>
    <w:rsid w:val="00F57129"/>
    <w:rsid w:val="00F5712E"/>
    <w:rsid w:val="00F571BF"/>
    <w:rsid w:val="00F57208"/>
    <w:rsid w:val="00F57B57"/>
    <w:rsid w:val="00F6032A"/>
    <w:rsid w:val="00F60439"/>
    <w:rsid w:val="00F604B1"/>
    <w:rsid w:val="00F60CCD"/>
    <w:rsid w:val="00F60EC8"/>
    <w:rsid w:val="00F6111A"/>
    <w:rsid w:val="00F6158C"/>
    <w:rsid w:val="00F61692"/>
    <w:rsid w:val="00F616A7"/>
    <w:rsid w:val="00F61D67"/>
    <w:rsid w:val="00F62872"/>
    <w:rsid w:val="00F62F58"/>
    <w:rsid w:val="00F62F91"/>
    <w:rsid w:val="00F63935"/>
    <w:rsid w:val="00F63B84"/>
    <w:rsid w:val="00F63ECA"/>
    <w:rsid w:val="00F64008"/>
    <w:rsid w:val="00F64135"/>
    <w:rsid w:val="00F6422C"/>
    <w:rsid w:val="00F64F65"/>
    <w:rsid w:val="00F650E8"/>
    <w:rsid w:val="00F65B84"/>
    <w:rsid w:val="00F65C40"/>
    <w:rsid w:val="00F65C4F"/>
    <w:rsid w:val="00F65D72"/>
    <w:rsid w:val="00F65D91"/>
    <w:rsid w:val="00F6601D"/>
    <w:rsid w:val="00F668BD"/>
    <w:rsid w:val="00F66DBF"/>
    <w:rsid w:val="00F675C1"/>
    <w:rsid w:val="00F6761B"/>
    <w:rsid w:val="00F67C36"/>
    <w:rsid w:val="00F70A61"/>
    <w:rsid w:val="00F70C78"/>
    <w:rsid w:val="00F70E3C"/>
    <w:rsid w:val="00F70F46"/>
    <w:rsid w:val="00F71380"/>
    <w:rsid w:val="00F7157C"/>
    <w:rsid w:val="00F71604"/>
    <w:rsid w:val="00F7164A"/>
    <w:rsid w:val="00F720F0"/>
    <w:rsid w:val="00F721B8"/>
    <w:rsid w:val="00F72707"/>
    <w:rsid w:val="00F72761"/>
    <w:rsid w:val="00F727F8"/>
    <w:rsid w:val="00F72F54"/>
    <w:rsid w:val="00F73109"/>
    <w:rsid w:val="00F73223"/>
    <w:rsid w:val="00F73262"/>
    <w:rsid w:val="00F73438"/>
    <w:rsid w:val="00F73802"/>
    <w:rsid w:val="00F739F5"/>
    <w:rsid w:val="00F73AF4"/>
    <w:rsid w:val="00F73C4C"/>
    <w:rsid w:val="00F73C87"/>
    <w:rsid w:val="00F73C92"/>
    <w:rsid w:val="00F74273"/>
    <w:rsid w:val="00F744A9"/>
    <w:rsid w:val="00F7461B"/>
    <w:rsid w:val="00F74A6B"/>
    <w:rsid w:val="00F752BB"/>
    <w:rsid w:val="00F76876"/>
    <w:rsid w:val="00F76DC4"/>
    <w:rsid w:val="00F773A0"/>
    <w:rsid w:val="00F77C05"/>
    <w:rsid w:val="00F800A6"/>
    <w:rsid w:val="00F8036E"/>
    <w:rsid w:val="00F80C91"/>
    <w:rsid w:val="00F815E9"/>
    <w:rsid w:val="00F81C6D"/>
    <w:rsid w:val="00F81F21"/>
    <w:rsid w:val="00F82006"/>
    <w:rsid w:val="00F826D2"/>
    <w:rsid w:val="00F828D4"/>
    <w:rsid w:val="00F82ABE"/>
    <w:rsid w:val="00F82C78"/>
    <w:rsid w:val="00F83368"/>
    <w:rsid w:val="00F836A2"/>
    <w:rsid w:val="00F83749"/>
    <w:rsid w:val="00F83AC8"/>
    <w:rsid w:val="00F84B29"/>
    <w:rsid w:val="00F85441"/>
    <w:rsid w:val="00F85620"/>
    <w:rsid w:val="00F85A1D"/>
    <w:rsid w:val="00F85B48"/>
    <w:rsid w:val="00F85C33"/>
    <w:rsid w:val="00F85D5E"/>
    <w:rsid w:val="00F85EB9"/>
    <w:rsid w:val="00F860A1"/>
    <w:rsid w:val="00F865E6"/>
    <w:rsid w:val="00F86635"/>
    <w:rsid w:val="00F86D68"/>
    <w:rsid w:val="00F877ED"/>
    <w:rsid w:val="00F879E7"/>
    <w:rsid w:val="00F90304"/>
    <w:rsid w:val="00F90617"/>
    <w:rsid w:val="00F90716"/>
    <w:rsid w:val="00F908B1"/>
    <w:rsid w:val="00F90902"/>
    <w:rsid w:val="00F91290"/>
    <w:rsid w:val="00F912B3"/>
    <w:rsid w:val="00F916B8"/>
    <w:rsid w:val="00F919CF"/>
    <w:rsid w:val="00F92928"/>
    <w:rsid w:val="00F932C7"/>
    <w:rsid w:val="00F93833"/>
    <w:rsid w:val="00F9395D"/>
    <w:rsid w:val="00F93E78"/>
    <w:rsid w:val="00F94022"/>
    <w:rsid w:val="00F94052"/>
    <w:rsid w:val="00F94B5E"/>
    <w:rsid w:val="00F951D8"/>
    <w:rsid w:val="00F95305"/>
    <w:rsid w:val="00F953CB"/>
    <w:rsid w:val="00F9549D"/>
    <w:rsid w:val="00F954AD"/>
    <w:rsid w:val="00F95834"/>
    <w:rsid w:val="00F95B98"/>
    <w:rsid w:val="00F95C66"/>
    <w:rsid w:val="00F963F2"/>
    <w:rsid w:val="00F969C6"/>
    <w:rsid w:val="00F96EA6"/>
    <w:rsid w:val="00F96FB0"/>
    <w:rsid w:val="00F9700F"/>
    <w:rsid w:val="00F9703A"/>
    <w:rsid w:val="00F9757E"/>
    <w:rsid w:val="00F979F1"/>
    <w:rsid w:val="00F97F32"/>
    <w:rsid w:val="00FA03C4"/>
    <w:rsid w:val="00FA043D"/>
    <w:rsid w:val="00FA07F5"/>
    <w:rsid w:val="00FA1061"/>
    <w:rsid w:val="00FA1C94"/>
    <w:rsid w:val="00FA20B6"/>
    <w:rsid w:val="00FA2244"/>
    <w:rsid w:val="00FA227C"/>
    <w:rsid w:val="00FA22CD"/>
    <w:rsid w:val="00FA35A6"/>
    <w:rsid w:val="00FA380B"/>
    <w:rsid w:val="00FA4279"/>
    <w:rsid w:val="00FA44AA"/>
    <w:rsid w:val="00FA4F08"/>
    <w:rsid w:val="00FA50C7"/>
    <w:rsid w:val="00FA584A"/>
    <w:rsid w:val="00FA5B3C"/>
    <w:rsid w:val="00FA5B68"/>
    <w:rsid w:val="00FA6278"/>
    <w:rsid w:val="00FA6645"/>
    <w:rsid w:val="00FA6671"/>
    <w:rsid w:val="00FA72E0"/>
    <w:rsid w:val="00FA744A"/>
    <w:rsid w:val="00FA75EA"/>
    <w:rsid w:val="00FA7651"/>
    <w:rsid w:val="00FB058A"/>
    <w:rsid w:val="00FB0A1D"/>
    <w:rsid w:val="00FB0F98"/>
    <w:rsid w:val="00FB2C58"/>
    <w:rsid w:val="00FB2E51"/>
    <w:rsid w:val="00FB2EBE"/>
    <w:rsid w:val="00FB2ECE"/>
    <w:rsid w:val="00FB3044"/>
    <w:rsid w:val="00FB36E8"/>
    <w:rsid w:val="00FB3881"/>
    <w:rsid w:val="00FB396D"/>
    <w:rsid w:val="00FB39C9"/>
    <w:rsid w:val="00FB3AFC"/>
    <w:rsid w:val="00FB3BC5"/>
    <w:rsid w:val="00FB3C0B"/>
    <w:rsid w:val="00FB3C11"/>
    <w:rsid w:val="00FB3F57"/>
    <w:rsid w:val="00FB47EE"/>
    <w:rsid w:val="00FB52D0"/>
    <w:rsid w:val="00FB5527"/>
    <w:rsid w:val="00FB5FF9"/>
    <w:rsid w:val="00FB632D"/>
    <w:rsid w:val="00FB6E36"/>
    <w:rsid w:val="00FB7536"/>
    <w:rsid w:val="00FB7AA3"/>
    <w:rsid w:val="00FB7CFC"/>
    <w:rsid w:val="00FC001B"/>
    <w:rsid w:val="00FC0245"/>
    <w:rsid w:val="00FC0394"/>
    <w:rsid w:val="00FC0511"/>
    <w:rsid w:val="00FC0672"/>
    <w:rsid w:val="00FC0710"/>
    <w:rsid w:val="00FC13EE"/>
    <w:rsid w:val="00FC177B"/>
    <w:rsid w:val="00FC1B0F"/>
    <w:rsid w:val="00FC1B6E"/>
    <w:rsid w:val="00FC1C27"/>
    <w:rsid w:val="00FC220C"/>
    <w:rsid w:val="00FC23B0"/>
    <w:rsid w:val="00FC32D4"/>
    <w:rsid w:val="00FC3611"/>
    <w:rsid w:val="00FC39A9"/>
    <w:rsid w:val="00FC4B42"/>
    <w:rsid w:val="00FC4DDD"/>
    <w:rsid w:val="00FC586B"/>
    <w:rsid w:val="00FC5A6A"/>
    <w:rsid w:val="00FC5ADB"/>
    <w:rsid w:val="00FC5CC7"/>
    <w:rsid w:val="00FC5D31"/>
    <w:rsid w:val="00FC604B"/>
    <w:rsid w:val="00FC6533"/>
    <w:rsid w:val="00FC6B55"/>
    <w:rsid w:val="00FC6F06"/>
    <w:rsid w:val="00FC7065"/>
    <w:rsid w:val="00FC735E"/>
    <w:rsid w:val="00FC739F"/>
    <w:rsid w:val="00FD0221"/>
    <w:rsid w:val="00FD03FA"/>
    <w:rsid w:val="00FD0B7D"/>
    <w:rsid w:val="00FD1115"/>
    <w:rsid w:val="00FD1A16"/>
    <w:rsid w:val="00FD24B9"/>
    <w:rsid w:val="00FD2818"/>
    <w:rsid w:val="00FD38EB"/>
    <w:rsid w:val="00FD44DC"/>
    <w:rsid w:val="00FD4821"/>
    <w:rsid w:val="00FD4B49"/>
    <w:rsid w:val="00FD5B7A"/>
    <w:rsid w:val="00FD651C"/>
    <w:rsid w:val="00FD66A3"/>
    <w:rsid w:val="00FD7489"/>
    <w:rsid w:val="00FD750B"/>
    <w:rsid w:val="00FD7712"/>
    <w:rsid w:val="00FD7BF5"/>
    <w:rsid w:val="00FD7DC7"/>
    <w:rsid w:val="00FE039B"/>
    <w:rsid w:val="00FE0A0F"/>
    <w:rsid w:val="00FE101C"/>
    <w:rsid w:val="00FE10AF"/>
    <w:rsid w:val="00FE12C1"/>
    <w:rsid w:val="00FE1638"/>
    <w:rsid w:val="00FE1D89"/>
    <w:rsid w:val="00FE209E"/>
    <w:rsid w:val="00FE23FC"/>
    <w:rsid w:val="00FE2595"/>
    <w:rsid w:val="00FE320D"/>
    <w:rsid w:val="00FE3642"/>
    <w:rsid w:val="00FE3A09"/>
    <w:rsid w:val="00FE3BBD"/>
    <w:rsid w:val="00FE3F34"/>
    <w:rsid w:val="00FE4091"/>
    <w:rsid w:val="00FE40FE"/>
    <w:rsid w:val="00FE51FA"/>
    <w:rsid w:val="00FE563E"/>
    <w:rsid w:val="00FE5E73"/>
    <w:rsid w:val="00FE60F9"/>
    <w:rsid w:val="00FE6410"/>
    <w:rsid w:val="00FE691F"/>
    <w:rsid w:val="00FE70AD"/>
    <w:rsid w:val="00FE7705"/>
    <w:rsid w:val="00FE7F2F"/>
    <w:rsid w:val="00FF0378"/>
    <w:rsid w:val="00FF0648"/>
    <w:rsid w:val="00FF0AE4"/>
    <w:rsid w:val="00FF0E9C"/>
    <w:rsid w:val="00FF0FAA"/>
    <w:rsid w:val="00FF142D"/>
    <w:rsid w:val="00FF1976"/>
    <w:rsid w:val="00FF1E5A"/>
    <w:rsid w:val="00FF1EB4"/>
    <w:rsid w:val="00FF2B23"/>
    <w:rsid w:val="00FF2F11"/>
    <w:rsid w:val="00FF304C"/>
    <w:rsid w:val="00FF3701"/>
    <w:rsid w:val="00FF37ED"/>
    <w:rsid w:val="00FF3F69"/>
    <w:rsid w:val="00FF4781"/>
    <w:rsid w:val="00FF4CF9"/>
    <w:rsid w:val="00FF5128"/>
    <w:rsid w:val="00FF53D9"/>
    <w:rsid w:val="00FF55AA"/>
    <w:rsid w:val="00FF56C9"/>
    <w:rsid w:val="00FF6109"/>
    <w:rsid w:val="00FF641C"/>
    <w:rsid w:val="00FF6C35"/>
    <w:rsid w:val="00FF6D3E"/>
    <w:rsid w:val="00FF7124"/>
    <w:rsid w:val="00FF726F"/>
    <w:rsid w:val="00FF7AA4"/>
    <w:rsid w:val="00FF7B35"/>
    <w:rsid w:val="00FF7C34"/>
    <w:rsid w:val="00FF7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946ED"/>
  <w15:docId w15:val="{3A1084F0-1157-4BDD-891F-35330037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4D5E"/>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pPr>
      <w:tabs>
        <w:tab w:val="center" w:pos="4536"/>
        <w:tab w:val="right" w:pos="9072"/>
      </w:tabs>
    </w:pPr>
  </w:style>
  <w:style w:type="paragraph" w:styleId="Noga">
    <w:name w:val="footer"/>
    <w:aliases w:val="Act Footer"/>
    <w:basedOn w:val="Navaden"/>
    <w:link w:val="NogaZnak"/>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uiPriority w:val="99"/>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uiPriority w:val="99"/>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5"/>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5"/>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nhideWhenUsed/>
    <w:rsid w:val="00A7151E"/>
  </w:style>
  <w:style w:type="character" w:customStyle="1" w:styleId="PripombabesediloZnak">
    <w:name w:val="Pripomba – besedilo Znak"/>
    <w:aliases w:val="Komentar - besedilo Znak1,Pripomba – besedilo1 Znak1"/>
    <w:basedOn w:val="Privzetapisavaodstavka"/>
    <w:link w:val="Pripombabesedilo"/>
    <w:rsid w:val="00A7151E"/>
  </w:style>
  <w:style w:type="paragraph" w:styleId="Zadevapripombe">
    <w:name w:val="annotation subject"/>
    <w:aliases w:val="Zadeva komentarja,Zadeva pripombe1"/>
    <w:basedOn w:val="Pripombabesedilo"/>
    <w:next w:val="Pripombabesedilo"/>
    <w:link w:val="ZadevapripombeZnak"/>
    <w:uiPriority w:val="99"/>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6"/>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uiPriority w:val="39"/>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7"/>
      </w:numPr>
      <w:jc w:val="both"/>
    </w:pPr>
    <w:rPr>
      <w:b/>
      <w:sz w:val="24"/>
    </w:rPr>
  </w:style>
  <w:style w:type="paragraph" w:customStyle="1" w:styleId="DOUS2">
    <w:name w:val="DOUS2"/>
    <w:basedOn w:val="Navaden"/>
    <w:rsid w:val="00C30D3D"/>
    <w:pPr>
      <w:numPr>
        <w:ilvl w:val="1"/>
        <w:numId w:val="7"/>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uiPriority w:val="99"/>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8"/>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9"/>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rsid w:val="00C30D3D"/>
    <w:rPr>
      <w:rFonts w:ascii="Calibri" w:eastAsia="Calibri" w:hAnsi="Calibri"/>
      <w:lang w:eastAsia="en-US"/>
    </w:rPr>
  </w:style>
  <w:style w:type="character" w:styleId="Sprotnaopomba-sklic">
    <w:name w:val="footnote reference"/>
    <w:uiPriority w:val="99"/>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3">
    <w:name w:val="Telo besedila 23"/>
    <w:basedOn w:val="Navaden"/>
    <w:rsid w:val="001E4940"/>
    <w:pPr>
      <w:widowControl w:val="0"/>
      <w:ind w:left="284" w:hanging="284"/>
      <w:jc w:val="both"/>
    </w:pPr>
    <w:rPr>
      <w:sz w:val="24"/>
    </w:rPr>
  </w:style>
  <w:style w:type="table" w:styleId="Svetlosenenjepoudarek1">
    <w:name w:val="Light Shading Accent 1"/>
    <w:basedOn w:val="Navadnatabela"/>
    <w:uiPriority w:val="60"/>
    <w:rsid w:val="00EC537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EC53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9C60AD"/>
  </w:style>
  <w:style w:type="paragraph" w:customStyle="1" w:styleId="Privzeto">
    <w:name w:val="Privzeto"/>
    <w:rsid w:val="009C60AD"/>
    <w:pPr>
      <w:widowControl w:val="0"/>
      <w:autoSpaceDN w:val="0"/>
      <w:adjustRightInd w:val="0"/>
    </w:pPr>
    <w:rPr>
      <w:rFonts w:hAnsi="Tahoma"/>
      <w:kern w:val="1"/>
      <w:sz w:val="24"/>
      <w:szCs w:val="24"/>
      <w:lang w:bidi="hi-IN"/>
    </w:rPr>
  </w:style>
  <w:style w:type="character" w:customStyle="1" w:styleId="Bold">
    <w:name w:val="Bold"/>
    <w:rsid w:val="009C60AD"/>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E950E9"/>
  </w:style>
  <w:style w:type="table" w:customStyle="1" w:styleId="Tabela-mrea2">
    <w:name w:val="Tabela - mreža2"/>
    <w:basedOn w:val="Navadnatabela"/>
    <w:next w:val="Tabelamrea"/>
    <w:rsid w:val="00250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uiPriority w:val="20"/>
    <w:qFormat/>
    <w:rsid w:val="00824A74"/>
    <w:rPr>
      <w:b/>
      <w:bCs/>
      <w:i w:val="0"/>
      <w:iCs w:val="0"/>
    </w:rPr>
  </w:style>
  <w:style w:type="character" w:customStyle="1" w:styleId="st1">
    <w:name w:val="st1"/>
    <w:rsid w:val="00824A74"/>
  </w:style>
  <w:style w:type="numbering" w:customStyle="1" w:styleId="Brezseznama2">
    <w:name w:val="Brez seznama2"/>
    <w:next w:val="Brezseznama"/>
    <w:uiPriority w:val="99"/>
    <w:semiHidden/>
    <w:unhideWhenUsed/>
    <w:rsid w:val="00C4708E"/>
  </w:style>
  <w:style w:type="numbering" w:customStyle="1" w:styleId="Brezseznama11">
    <w:name w:val="Brez seznama11"/>
    <w:next w:val="Brezseznama"/>
    <w:uiPriority w:val="99"/>
    <w:semiHidden/>
    <w:unhideWhenUsed/>
    <w:rsid w:val="00C4708E"/>
  </w:style>
  <w:style w:type="table" w:customStyle="1" w:styleId="Tabelamrea11">
    <w:name w:val="Tabela – mreža11"/>
    <w:basedOn w:val="Navadnatabela"/>
    <w:next w:val="Tabelamrea"/>
    <w:uiPriority w:val="59"/>
    <w:rsid w:val="00C47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C4708E"/>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C4708E"/>
  </w:style>
  <w:style w:type="table" w:customStyle="1" w:styleId="Tabelamrea2">
    <w:name w:val="Tabela – mreža2"/>
    <w:basedOn w:val="Navadnatabela"/>
    <w:next w:val="Tabelamrea"/>
    <w:uiPriority w:val="59"/>
    <w:rsid w:val="00C4708E"/>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C4708E"/>
    <w:pPr>
      <w:widowControl w:val="0"/>
      <w:suppressLineNumbers/>
      <w:spacing w:line="200" w:lineRule="exact"/>
      <w:jc w:val="both"/>
    </w:pPr>
    <w:rPr>
      <w:rFonts w:ascii="Arial" w:hAnsi="Arial" w:cs="Tahoma"/>
      <w:sz w:val="22"/>
      <w:szCs w:val="22"/>
      <w:lang w:val="en-GB"/>
    </w:rPr>
  </w:style>
  <w:style w:type="paragraph" w:customStyle="1" w:styleId="xl24">
    <w:name w:val="xl24"/>
    <w:basedOn w:val="Navaden"/>
    <w:rsid w:val="00C4708E"/>
    <w:pPr>
      <w:spacing w:before="100" w:beforeAutospacing="1" w:after="100" w:afterAutospacing="1"/>
    </w:pPr>
    <w:rPr>
      <w:rFonts w:ascii="Arial" w:eastAsia="Arial Unicode MS" w:hAnsi="Arial" w:cs="Arial"/>
      <w:b/>
      <w:bCs/>
      <w:sz w:val="24"/>
      <w:szCs w:val="24"/>
    </w:rPr>
  </w:style>
  <w:style w:type="character" w:styleId="Nerazreenaomemba">
    <w:name w:val="Unresolved Mention"/>
    <w:basedOn w:val="Privzetapisavaodstavka"/>
    <w:uiPriority w:val="99"/>
    <w:semiHidden/>
    <w:unhideWhenUsed/>
    <w:rsid w:val="000E5AFF"/>
    <w:rPr>
      <w:color w:val="605E5C"/>
      <w:shd w:val="clear" w:color="auto" w:fill="E1DFDD"/>
    </w:rPr>
  </w:style>
  <w:style w:type="paragraph" w:styleId="Zgradbadokumenta">
    <w:name w:val="Document Map"/>
    <w:basedOn w:val="Navaden"/>
    <w:link w:val="ZgradbadokumentaZnak"/>
    <w:semiHidden/>
    <w:rsid w:val="003608BE"/>
    <w:pPr>
      <w:shd w:val="clear" w:color="auto" w:fill="000080"/>
    </w:pPr>
    <w:rPr>
      <w:rFonts w:ascii="Tahoma" w:hAnsi="Tahoma"/>
      <w:b/>
      <w:kern w:val="28"/>
      <w:sz w:val="28"/>
      <w:lang w:val="en-GB" w:eastAsia="en-US"/>
    </w:rPr>
  </w:style>
  <w:style w:type="character" w:customStyle="1" w:styleId="ZgradbadokumentaZnak">
    <w:name w:val="Zgradba dokumenta Znak"/>
    <w:basedOn w:val="Privzetapisavaodstavka"/>
    <w:link w:val="Zgradbadokumenta"/>
    <w:semiHidden/>
    <w:rsid w:val="003608BE"/>
    <w:rPr>
      <w:rFonts w:ascii="Tahoma" w:hAnsi="Tahoma"/>
      <w:b/>
      <w:kern w:val="28"/>
      <w:sz w:val="28"/>
      <w:shd w:val="clear" w:color="auto" w:fill="000080"/>
      <w:lang w:val="en-GB" w:eastAsia="en-US"/>
    </w:rPr>
  </w:style>
  <w:style w:type="paragraph" w:styleId="Kazalovsebine1">
    <w:name w:val="toc 1"/>
    <w:basedOn w:val="Navaden"/>
    <w:next w:val="Navaden"/>
    <w:autoRedefine/>
    <w:uiPriority w:val="39"/>
    <w:rsid w:val="003608BE"/>
    <w:pPr>
      <w:spacing w:before="120"/>
    </w:pPr>
    <w:rPr>
      <w:rFonts w:ascii="Calibri" w:hAnsi="Calibri" w:cs="Calibri"/>
      <w:b/>
      <w:bCs/>
      <w:i/>
      <w:iCs/>
      <w:kern w:val="28"/>
      <w:sz w:val="24"/>
      <w:szCs w:val="24"/>
      <w:lang w:val="en-GB" w:eastAsia="en-US"/>
    </w:rPr>
  </w:style>
  <w:style w:type="paragraph" w:styleId="Kazalovsebine4">
    <w:name w:val="toc 4"/>
    <w:basedOn w:val="Navaden"/>
    <w:next w:val="Navaden"/>
    <w:autoRedefine/>
    <w:semiHidden/>
    <w:rsid w:val="003608BE"/>
    <w:pPr>
      <w:ind w:left="840"/>
    </w:pPr>
    <w:rPr>
      <w:rFonts w:ascii="Calibri" w:hAnsi="Calibri" w:cs="Calibri"/>
      <w:kern w:val="28"/>
      <w:lang w:val="en-GB" w:eastAsia="en-US"/>
    </w:rPr>
  </w:style>
  <w:style w:type="paragraph" w:styleId="Kazalovsebine5">
    <w:name w:val="toc 5"/>
    <w:basedOn w:val="Navaden"/>
    <w:next w:val="Navaden"/>
    <w:autoRedefine/>
    <w:semiHidden/>
    <w:rsid w:val="003608BE"/>
    <w:pPr>
      <w:ind w:left="1120"/>
    </w:pPr>
    <w:rPr>
      <w:rFonts w:ascii="Calibri" w:hAnsi="Calibri" w:cs="Calibri"/>
      <w:kern w:val="28"/>
      <w:lang w:val="en-GB" w:eastAsia="en-US"/>
    </w:rPr>
  </w:style>
  <w:style w:type="paragraph" w:styleId="Kazalovsebine6">
    <w:name w:val="toc 6"/>
    <w:basedOn w:val="Navaden"/>
    <w:next w:val="Navaden"/>
    <w:autoRedefine/>
    <w:semiHidden/>
    <w:rsid w:val="003608BE"/>
    <w:pPr>
      <w:ind w:left="1400"/>
    </w:pPr>
    <w:rPr>
      <w:rFonts w:ascii="Calibri" w:hAnsi="Calibri" w:cs="Calibri"/>
      <w:kern w:val="28"/>
      <w:lang w:val="en-GB" w:eastAsia="en-US"/>
    </w:rPr>
  </w:style>
  <w:style w:type="paragraph" w:styleId="Kazalovsebine7">
    <w:name w:val="toc 7"/>
    <w:basedOn w:val="Navaden"/>
    <w:next w:val="Navaden"/>
    <w:autoRedefine/>
    <w:semiHidden/>
    <w:rsid w:val="003608BE"/>
    <w:pPr>
      <w:ind w:left="1680"/>
    </w:pPr>
    <w:rPr>
      <w:rFonts w:ascii="Calibri" w:hAnsi="Calibri" w:cs="Calibri"/>
      <w:kern w:val="28"/>
      <w:lang w:val="en-GB" w:eastAsia="en-US"/>
    </w:rPr>
  </w:style>
  <w:style w:type="paragraph" w:styleId="Kazalovsebine8">
    <w:name w:val="toc 8"/>
    <w:basedOn w:val="Navaden"/>
    <w:next w:val="Navaden"/>
    <w:autoRedefine/>
    <w:semiHidden/>
    <w:rsid w:val="003608BE"/>
    <w:pPr>
      <w:ind w:left="1960"/>
    </w:pPr>
    <w:rPr>
      <w:rFonts w:ascii="Calibri" w:hAnsi="Calibri" w:cs="Calibri"/>
      <w:kern w:val="28"/>
      <w:lang w:val="en-GB" w:eastAsia="en-US"/>
    </w:rPr>
  </w:style>
  <w:style w:type="paragraph" w:styleId="Kazalovsebine9">
    <w:name w:val="toc 9"/>
    <w:basedOn w:val="Navaden"/>
    <w:next w:val="Navaden"/>
    <w:autoRedefine/>
    <w:semiHidden/>
    <w:rsid w:val="003608BE"/>
    <w:pPr>
      <w:ind w:left="2240"/>
    </w:pPr>
    <w:rPr>
      <w:rFonts w:ascii="Calibri" w:hAnsi="Calibri" w:cs="Calibri"/>
      <w:kern w:val="28"/>
      <w:lang w:val="en-GB" w:eastAsia="en-US"/>
    </w:rPr>
  </w:style>
  <w:style w:type="paragraph" w:styleId="NaslovTOC">
    <w:name w:val="TOC Heading"/>
    <w:basedOn w:val="Naslov1"/>
    <w:next w:val="Navaden"/>
    <w:uiPriority w:val="39"/>
    <w:semiHidden/>
    <w:unhideWhenUsed/>
    <w:qFormat/>
    <w:rsid w:val="003608BE"/>
    <w:pPr>
      <w:keepLines/>
      <w:spacing w:before="480" w:line="276" w:lineRule="auto"/>
      <w:outlineLvl w:val="9"/>
    </w:pPr>
    <w:rPr>
      <w:rFonts w:ascii="Cambria" w:hAnsi="Cambria"/>
      <w:b/>
      <w:bCs/>
      <w:i w:val="0"/>
      <w:color w:val="365F91"/>
      <w:sz w:val="28"/>
      <w:szCs w:val="28"/>
    </w:rPr>
  </w:style>
  <w:style w:type="paragraph" w:customStyle="1" w:styleId="Navadenotevileno">
    <w:name w:val="Navaden oštevilčeno"/>
    <w:basedOn w:val="Odstavekseznama"/>
    <w:link w:val="NavadenotevilenoZnak"/>
    <w:qFormat/>
    <w:rsid w:val="003608BE"/>
    <w:pPr>
      <w:numPr>
        <w:numId w:val="23"/>
      </w:numPr>
      <w:spacing w:line="288" w:lineRule="auto"/>
      <w:contextualSpacing/>
      <w:jc w:val="both"/>
    </w:pPr>
    <w:rPr>
      <w:rFonts w:ascii="Tahoma" w:hAnsi="Tahoma"/>
      <w:sz w:val="22"/>
    </w:rPr>
  </w:style>
  <w:style w:type="character" w:customStyle="1" w:styleId="NavadenotevilenoZnak">
    <w:name w:val="Navaden oštevilčeno Znak"/>
    <w:link w:val="Navadenotevileno"/>
    <w:rsid w:val="003608BE"/>
    <w:rPr>
      <w:rFonts w:ascii="Tahoma" w:hAnsi="Tahoma"/>
      <w:sz w:val="22"/>
    </w:rPr>
  </w:style>
  <w:style w:type="character" w:customStyle="1" w:styleId="Nerazreenaomemba1">
    <w:name w:val="Nerazrešena omemba1"/>
    <w:basedOn w:val="Privzetapisavaodstavka"/>
    <w:uiPriority w:val="99"/>
    <w:semiHidden/>
    <w:unhideWhenUsed/>
    <w:rsid w:val="0036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54594552">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7677350">
      <w:bodyDiv w:val="1"/>
      <w:marLeft w:val="0"/>
      <w:marRight w:val="0"/>
      <w:marTop w:val="0"/>
      <w:marBottom w:val="0"/>
      <w:divBdr>
        <w:top w:val="none" w:sz="0" w:space="0" w:color="auto"/>
        <w:left w:val="none" w:sz="0" w:space="0" w:color="auto"/>
        <w:bottom w:val="none" w:sz="0" w:space="0" w:color="auto"/>
        <w:right w:val="none" w:sz="0" w:space="0" w:color="auto"/>
      </w:divBdr>
    </w:div>
    <w:div w:id="95758633">
      <w:bodyDiv w:val="1"/>
      <w:marLeft w:val="0"/>
      <w:marRight w:val="0"/>
      <w:marTop w:val="0"/>
      <w:marBottom w:val="0"/>
      <w:divBdr>
        <w:top w:val="none" w:sz="0" w:space="0" w:color="auto"/>
        <w:left w:val="none" w:sz="0" w:space="0" w:color="auto"/>
        <w:bottom w:val="none" w:sz="0" w:space="0" w:color="auto"/>
        <w:right w:val="none" w:sz="0" w:space="0" w:color="auto"/>
      </w:divBdr>
    </w:div>
    <w:div w:id="126364772">
      <w:bodyDiv w:val="1"/>
      <w:marLeft w:val="0"/>
      <w:marRight w:val="0"/>
      <w:marTop w:val="0"/>
      <w:marBottom w:val="0"/>
      <w:divBdr>
        <w:top w:val="none" w:sz="0" w:space="0" w:color="auto"/>
        <w:left w:val="none" w:sz="0" w:space="0" w:color="auto"/>
        <w:bottom w:val="none" w:sz="0" w:space="0" w:color="auto"/>
        <w:right w:val="none" w:sz="0" w:space="0" w:color="auto"/>
      </w:divBdr>
    </w:div>
    <w:div w:id="150295023">
      <w:bodyDiv w:val="1"/>
      <w:marLeft w:val="0"/>
      <w:marRight w:val="0"/>
      <w:marTop w:val="0"/>
      <w:marBottom w:val="0"/>
      <w:divBdr>
        <w:top w:val="none" w:sz="0" w:space="0" w:color="auto"/>
        <w:left w:val="none" w:sz="0" w:space="0" w:color="auto"/>
        <w:bottom w:val="none" w:sz="0" w:space="0" w:color="auto"/>
        <w:right w:val="none" w:sz="0" w:space="0" w:color="auto"/>
      </w:divBdr>
    </w:div>
    <w:div w:id="284164884">
      <w:bodyDiv w:val="1"/>
      <w:marLeft w:val="0"/>
      <w:marRight w:val="0"/>
      <w:marTop w:val="0"/>
      <w:marBottom w:val="0"/>
      <w:divBdr>
        <w:top w:val="none" w:sz="0" w:space="0" w:color="auto"/>
        <w:left w:val="none" w:sz="0" w:space="0" w:color="auto"/>
        <w:bottom w:val="none" w:sz="0" w:space="0" w:color="auto"/>
        <w:right w:val="none" w:sz="0" w:space="0" w:color="auto"/>
      </w:divBdr>
    </w:div>
    <w:div w:id="307977850">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95930445">
      <w:bodyDiv w:val="1"/>
      <w:marLeft w:val="0"/>
      <w:marRight w:val="0"/>
      <w:marTop w:val="0"/>
      <w:marBottom w:val="0"/>
      <w:divBdr>
        <w:top w:val="none" w:sz="0" w:space="0" w:color="auto"/>
        <w:left w:val="none" w:sz="0" w:space="0" w:color="auto"/>
        <w:bottom w:val="none" w:sz="0" w:space="0" w:color="auto"/>
        <w:right w:val="none" w:sz="0" w:space="0" w:color="auto"/>
      </w:divBdr>
    </w:div>
    <w:div w:id="400295442">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536088003">
      <w:bodyDiv w:val="1"/>
      <w:marLeft w:val="0"/>
      <w:marRight w:val="0"/>
      <w:marTop w:val="0"/>
      <w:marBottom w:val="0"/>
      <w:divBdr>
        <w:top w:val="none" w:sz="0" w:space="0" w:color="auto"/>
        <w:left w:val="none" w:sz="0" w:space="0" w:color="auto"/>
        <w:bottom w:val="none" w:sz="0" w:space="0" w:color="auto"/>
        <w:right w:val="none" w:sz="0" w:space="0" w:color="auto"/>
      </w:divBdr>
    </w:div>
    <w:div w:id="639309049">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58536149">
      <w:bodyDiv w:val="1"/>
      <w:marLeft w:val="0"/>
      <w:marRight w:val="0"/>
      <w:marTop w:val="0"/>
      <w:marBottom w:val="0"/>
      <w:divBdr>
        <w:top w:val="none" w:sz="0" w:space="0" w:color="auto"/>
        <w:left w:val="none" w:sz="0" w:space="0" w:color="auto"/>
        <w:bottom w:val="none" w:sz="0" w:space="0" w:color="auto"/>
        <w:right w:val="none" w:sz="0" w:space="0" w:color="auto"/>
      </w:divBdr>
    </w:div>
    <w:div w:id="666245741">
      <w:bodyDiv w:val="1"/>
      <w:marLeft w:val="0"/>
      <w:marRight w:val="0"/>
      <w:marTop w:val="0"/>
      <w:marBottom w:val="0"/>
      <w:divBdr>
        <w:top w:val="none" w:sz="0" w:space="0" w:color="auto"/>
        <w:left w:val="none" w:sz="0" w:space="0" w:color="auto"/>
        <w:bottom w:val="none" w:sz="0" w:space="0" w:color="auto"/>
        <w:right w:val="none" w:sz="0" w:space="0" w:color="auto"/>
      </w:divBdr>
    </w:div>
    <w:div w:id="699472009">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44906389">
      <w:bodyDiv w:val="1"/>
      <w:marLeft w:val="0"/>
      <w:marRight w:val="0"/>
      <w:marTop w:val="0"/>
      <w:marBottom w:val="0"/>
      <w:divBdr>
        <w:top w:val="none" w:sz="0" w:space="0" w:color="auto"/>
        <w:left w:val="none" w:sz="0" w:space="0" w:color="auto"/>
        <w:bottom w:val="none" w:sz="0" w:space="0" w:color="auto"/>
        <w:right w:val="none" w:sz="0" w:space="0" w:color="auto"/>
      </w:divBdr>
    </w:div>
    <w:div w:id="888493116">
      <w:bodyDiv w:val="1"/>
      <w:marLeft w:val="0"/>
      <w:marRight w:val="0"/>
      <w:marTop w:val="0"/>
      <w:marBottom w:val="0"/>
      <w:divBdr>
        <w:top w:val="none" w:sz="0" w:space="0" w:color="auto"/>
        <w:left w:val="none" w:sz="0" w:space="0" w:color="auto"/>
        <w:bottom w:val="none" w:sz="0" w:space="0" w:color="auto"/>
        <w:right w:val="none" w:sz="0" w:space="0" w:color="auto"/>
      </w:divBdr>
    </w:div>
    <w:div w:id="1056516083">
      <w:bodyDiv w:val="1"/>
      <w:marLeft w:val="0"/>
      <w:marRight w:val="0"/>
      <w:marTop w:val="0"/>
      <w:marBottom w:val="0"/>
      <w:divBdr>
        <w:top w:val="none" w:sz="0" w:space="0" w:color="auto"/>
        <w:left w:val="none" w:sz="0" w:space="0" w:color="auto"/>
        <w:bottom w:val="none" w:sz="0" w:space="0" w:color="auto"/>
        <w:right w:val="none" w:sz="0" w:space="0" w:color="auto"/>
      </w:divBdr>
    </w:div>
    <w:div w:id="1138842690">
      <w:bodyDiv w:val="1"/>
      <w:marLeft w:val="0"/>
      <w:marRight w:val="0"/>
      <w:marTop w:val="0"/>
      <w:marBottom w:val="0"/>
      <w:divBdr>
        <w:top w:val="none" w:sz="0" w:space="0" w:color="auto"/>
        <w:left w:val="none" w:sz="0" w:space="0" w:color="auto"/>
        <w:bottom w:val="none" w:sz="0" w:space="0" w:color="auto"/>
        <w:right w:val="none" w:sz="0" w:space="0" w:color="auto"/>
      </w:divBdr>
    </w:div>
    <w:div w:id="1147360595">
      <w:bodyDiv w:val="1"/>
      <w:marLeft w:val="0"/>
      <w:marRight w:val="0"/>
      <w:marTop w:val="0"/>
      <w:marBottom w:val="0"/>
      <w:divBdr>
        <w:top w:val="none" w:sz="0" w:space="0" w:color="auto"/>
        <w:left w:val="none" w:sz="0" w:space="0" w:color="auto"/>
        <w:bottom w:val="none" w:sz="0" w:space="0" w:color="auto"/>
        <w:right w:val="none" w:sz="0" w:space="0" w:color="auto"/>
      </w:divBdr>
    </w:div>
    <w:div w:id="116189642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23954018">
      <w:bodyDiv w:val="1"/>
      <w:marLeft w:val="0"/>
      <w:marRight w:val="0"/>
      <w:marTop w:val="0"/>
      <w:marBottom w:val="0"/>
      <w:divBdr>
        <w:top w:val="none" w:sz="0" w:space="0" w:color="auto"/>
        <w:left w:val="none" w:sz="0" w:space="0" w:color="auto"/>
        <w:bottom w:val="none" w:sz="0" w:space="0" w:color="auto"/>
        <w:right w:val="none" w:sz="0" w:space="0" w:color="auto"/>
      </w:divBdr>
    </w:div>
    <w:div w:id="1291939403">
      <w:bodyDiv w:val="1"/>
      <w:marLeft w:val="0"/>
      <w:marRight w:val="0"/>
      <w:marTop w:val="0"/>
      <w:marBottom w:val="0"/>
      <w:divBdr>
        <w:top w:val="none" w:sz="0" w:space="0" w:color="auto"/>
        <w:left w:val="none" w:sz="0" w:space="0" w:color="auto"/>
        <w:bottom w:val="none" w:sz="0" w:space="0" w:color="auto"/>
        <w:right w:val="none" w:sz="0" w:space="0" w:color="auto"/>
      </w:divBdr>
    </w:div>
    <w:div w:id="1295601814">
      <w:bodyDiv w:val="1"/>
      <w:marLeft w:val="0"/>
      <w:marRight w:val="0"/>
      <w:marTop w:val="0"/>
      <w:marBottom w:val="0"/>
      <w:divBdr>
        <w:top w:val="none" w:sz="0" w:space="0" w:color="auto"/>
        <w:left w:val="none" w:sz="0" w:space="0" w:color="auto"/>
        <w:bottom w:val="none" w:sz="0" w:space="0" w:color="auto"/>
        <w:right w:val="none" w:sz="0" w:space="0" w:color="auto"/>
      </w:divBdr>
    </w:div>
    <w:div w:id="1324120025">
      <w:bodyDiv w:val="1"/>
      <w:marLeft w:val="0"/>
      <w:marRight w:val="0"/>
      <w:marTop w:val="0"/>
      <w:marBottom w:val="0"/>
      <w:divBdr>
        <w:top w:val="none" w:sz="0" w:space="0" w:color="auto"/>
        <w:left w:val="none" w:sz="0" w:space="0" w:color="auto"/>
        <w:bottom w:val="none" w:sz="0" w:space="0" w:color="auto"/>
        <w:right w:val="none" w:sz="0" w:space="0" w:color="auto"/>
      </w:divBdr>
    </w:div>
    <w:div w:id="1343362912">
      <w:bodyDiv w:val="1"/>
      <w:marLeft w:val="0"/>
      <w:marRight w:val="0"/>
      <w:marTop w:val="0"/>
      <w:marBottom w:val="0"/>
      <w:divBdr>
        <w:top w:val="none" w:sz="0" w:space="0" w:color="auto"/>
        <w:left w:val="none" w:sz="0" w:space="0" w:color="auto"/>
        <w:bottom w:val="none" w:sz="0" w:space="0" w:color="auto"/>
        <w:right w:val="none" w:sz="0" w:space="0" w:color="auto"/>
      </w:divBdr>
    </w:div>
    <w:div w:id="1344549591">
      <w:bodyDiv w:val="1"/>
      <w:marLeft w:val="0"/>
      <w:marRight w:val="0"/>
      <w:marTop w:val="0"/>
      <w:marBottom w:val="0"/>
      <w:divBdr>
        <w:top w:val="none" w:sz="0" w:space="0" w:color="auto"/>
        <w:left w:val="none" w:sz="0" w:space="0" w:color="auto"/>
        <w:bottom w:val="none" w:sz="0" w:space="0" w:color="auto"/>
        <w:right w:val="none" w:sz="0" w:space="0" w:color="auto"/>
      </w:divBdr>
    </w:div>
    <w:div w:id="1363937078">
      <w:bodyDiv w:val="1"/>
      <w:marLeft w:val="0"/>
      <w:marRight w:val="0"/>
      <w:marTop w:val="0"/>
      <w:marBottom w:val="0"/>
      <w:divBdr>
        <w:top w:val="none" w:sz="0" w:space="0" w:color="auto"/>
        <w:left w:val="none" w:sz="0" w:space="0" w:color="auto"/>
        <w:bottom w:val="none" w:sz="0" w:space="0" w:color="auto"/>
        <w:right w:val="none" w:sz="0" w:space="0" w:color="auto"/>
      </w:divBdr>
    </w:div>
    <w:div w:id="136964281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06826884">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395518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79901020">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663657274">
      <w:bodyDiv w:val="1"/>
      <w:marLeft w:val="0"/>
      <w:marRight w:val="0"/>
      <w:marTop w:val="0"/>
      <w:marBottom w:val="0"/>
      <w:divBdr>
        <w:top w:val="none" w:sz="0" w:space="0" w:color="auto"/>
        <w:left w:val="none" w:sz="0" w:space="0" w:color="auto"/>
        <w:bottom w:val="none" w:sz="0" w:space="0" w:color="auto"/>
        <w:right w:val="none" w:sz="0" w:space="0" w:color="auto"/>
      </w:divBdr>
    </w:div>
    <w:div w:id="1753090412">
      <w:bodyDiv w:val="1"/>
      <w:marLeft w:val="0"/>
      <w:marRight w:val="0"/>
      <w:marTop w:val="0"/>
      <w:marBottom w:val="0"/>
      <w:divBdr>
        <w:top w:val="none" w:sz="0" w:space="0" w:color="auto"/>
        <w:left w:val="none" w:sz="0" w:space="0" w:color="auto"/>
        <w:bottom w:val="none" w:sz="0" w:space="0" w:color="auto"/>
        <w:right w:val="none" w:sz="0" w:space="0" w:color="auto"/>
      </w:divBdr>
    </w:div>
    <w:div w:id="1885437908">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34380593">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0206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da.svetek@energetika.si" TargetMode="External"/><Relationship Id="rId13" Type="http://schemas.openxmlformats.org/officeDocument/2006/relationships/hyperlink" Target="tel:__________________________" TargetMode="External"/><Relationship Id="rId18" Type="http://schemas.openxmlformats.org/officeDocument/2006/relationships/hyperlink" Target="mailto:alen.baruncic@energetika.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aleksander.klopcic@energetika.si" TargetMode="External"/><Relationship Id="rId7" Type="http://schemas.openxmlformats.org/officeDocument/2006/relationships/endnotes" Target="endnotes.xml"/><Relationship Id="rId12" Type="http://schemas.openxmlformats.org/officeDocument/2006/relationships/hyperlink" Target="tel:_____________" TargetMode="External"/><Relationship Id="rId17" Type="http://schemas.openxmlformats.org/officeDocument/2006/relationships/hyperlink" Target="mailto:mitja.jakop@energetika.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tel.%20&#353;t.:%2001%2058%2075" TargetMode="External"/><Relationship Id="rId20" Type="http://schemas.openxmlformats.org/officeDocument/2006/relationships/hyperlink" Target="mailto:mitja.jakop@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tja.jakop@energetika.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alen.baruncic@energetika.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alen.baruncic@energetika.si" TargetMode="External"/><Relationship Id="rId19" Type="http://schemas.openxmlformats.org/officeDocument/2006/relationships/hyperlink" Target="mailto:marjan.darko.nartnik@energetika.si" TargetMode="External"/><Relationship Id="rId4" Type="http://schemas.openxmlformats.org/officeDocument/2006/relationships/settings" Target="settings.xml"/><Relationship Id="rId9" Type="http://schemas.openxmlformats.org/officeDocument/2006/relationships/hyperlink" Target="mailto:majda.svetek@energetika.si" TargetMode="External"/><Relationship Id="rId14" Type="http://schemas.openxmlformats.org/officeDocument/2006/relationships/hyperlink" Target="https://www.kpk-rs.si/sl/pogosta-vprasanja" TargetMode="External"/><Relationship Id="rId22" Type="http://schemas.openxmlformats.org/officeDocument/2006/relationships/hyperlink" Target="mailto:irena.debeljak@energetika.s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7EC2C-4F4A-465D-994E-CE6670A5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166</TotalTime>
  <Pages>58</Pages>
  <Words>17143</Words>
  <Characters>106138</Characters>
  <Application>Microsoft Office Word</Application>
  <DocSecurity>0</DocSecurity>
  <Lines>884</Lines>
  <Paragraphs>246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123035</CharactersWithSpaces>
  <SharedDoc>false</SharedDoc>
  <HLinks>
    <vt:vector size="138" baseType="variant">
      <vt:variant>
        <vt:i4>71</vt:i4>
      </vt:variant>
      <vt:variant>
        <vt:i4>65</vt:i4>
      </vt:variant>
      <vt:variant>
        <vt:i4>0</vt:i4>
      </vt:variant>
      <vt:variant>
        <vt:i4>5</vt:i4>
      </vt:variant>
      <vt:variant>
        <vt:lpwstr>tel:___________________</vt:lpwstr>
      </vt:variant>
      <vt:variant>
        <vt:lpwstr/>
      </vt:variant>
      <vt:variant>
        <vt:i4>131134</vt:i4>
      </vt:variant>
      <vt:variant>
        <vt:i4>62</vt:i4>
      </vt:variant>
      <vt:variant>
        <vt:i4>0</vt:i4>
      </vt:variant>
      <vt:variant>
        <vt:i4>5</vt:i4>
      </vt:variant>
      <vt:variant>
        <vt:lpwstr>mailto:marjan.hromec@energetika-lj.si</vt:lpwstr>
      </vt:variant>
      <vt:variant>
        <vt:lpwstr/>
      </vt:variant>
      <vt:variant>
        <vt:i4>1703975</vt:i4>
      </vt:variant>
      <vt:variant>
        <vt:i4>59</vt:i4>
      </vt:variant>
      <vt:variant>
        <vt:i4>0</vt:i4>
      </vt:variant>
      <vt:variant>
        <vt:i4>5</vt:i4>
      </vt:variant>
      <vt:variant>
        <vt:lpwstr>mailto:tine.windschnurer@energetika-lj.si</vt:lpwstr>
      </vt:variant>
      <vt:variant>
        <vt:lpwstr/>
      </vt:variant>
      <vt:variant>
        <vt:i4>2555930</vt:i4>
      </vt:variant>
      <vt:variant>
        <vt:i4>56</vt:i4>
      </vt:variant>
      <vt:variant>
        <vt:i4>0</vt:i4>
      </vt:variant>
      <vt:variant>
        <vt:i4>5</vt:i4>
      </vt:variant>
      <vt:variant>
        <vt:lpwstr>mailto:mitja.jakop@energetika-lj.si</vt:lpwstr>
      </vt:variant>
      <vt:variant>
        <vt:lpwstr/>
      </vt:variant>
      <vt:variant>
        <vt:i4>8060997</vt:i4>
      </vt:variant>
      <vt:variant>
        <vt:i4>53</vt:i4>
      </vt:variant>
      <vt:variant>
        <vt:i4>0</vt:i4>
      </vt:variant>
      <vt:variant>
        <vt:i4>5</vt:i4>
      </vt:variant>
      <vt:variant>
        <vt:lpwstr>mailto:blaz.zibert@energetika-lj.si</vt:lpwstr>
      </vt:variant>
      <vt:variant>
        <vt:lpwstr/>
      </vt:variant>
      <vt:variant>
        <vt:i4>2555930</vt:i4>
      </vt:variant>
      <vt:variant>
        <vt:i4>50</vt:i4>
      </vt:variant>
      <vt:variant>
        <vt:i4>0</vt:i4>
      </vt:variant>
      <vt:variant>
        <vt:i4>5</vt:i4>
      </vt:variant>
      <vt:variant>
        <vt:lpwstr>mailto:mitja.jakop@energetika-lj.si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6946898</vt:i4>
      </vt:variant>
      <vt:variant>
        <vt:i4>44</vt:i4>
      </vt:variant>
      <vt:variant>
        <vt:i4>0</vt:i4>
      </vt:variant>
      <vt:variant>
        <vt:i4>5</vt:i4>
      </vt:variant>
      <vt:variant>
        <vt:lpwstr>mailto:marjan.knez@energetika-lj.si</vt:lpwstr>
      </vt:variant>
      <vt:variant>
        <vt:lpwstr/>
      </vt:variant>
      <vt:variant>
        <vt:i4>3997715</vt:i4>
      </vt:variant>
      <vt:variant>
        <vt:i4>41</vt:i4>
      </vt:variant>
      <vt:variant>
        <vt:i4>0</vt:i4>
      </vt:variant>
      <vt:variant>
        <vt:i4>5</vt:i4>
      </vt:variant>
      <vt:variant>
        <vt:lpwstr>mailto:peter.cater@energetika-lj.si</vt:lpwstr>
      </vt:variant>
      <vt:variant>
        <vt:lpwstr/>
      </vt:variant>
      <vt:variant>
        <vt:i4>8060997</vt:i4>
      </vt:variant>
      <vt:variant>
        <vt:i4>38</vt:i4>
      </vt:variant>
      <vt:variant>
        <vt:i4>0</vt:i4>
      </vt:variant>
      <vt:variant>
        <vt:i4>5</vt:i4>
      </vt:variant>
      <vt:variant>
        <vt:lpwstr>mailto:blaz.zibert@energetika-lj.si</vt:lpwstr>
      </vt:variant>
      <vt:variant>
        <vt:lpwstr/>
      </vt:variant>
      <vt:variant>
        <vt:i4>1703975</vt:i4>
      </vt:variant>
      <vt:variant>
        <vt:i4>35</vt:i4>
      </vt:variant>
      <vt:variant>
        <vt:i4>0</vt:i4>
      </vt:variant>
      <vt:variant>
        <vt:i4>5</vt:i4>
      </vt:variant>
      <vt:variant>
        <vt:lpwstr>mailto:tine.windschnurer@energetika-lj.si</vt:lpwstr>
      </vt:variant>
      <vt:variant>
        <vt:lpwstr/>
      </vt:variant>
      <vt:variant>
        <vt:i4>2555930</vt:i4>
      </vt:variant>
      <vt:variant>
        <vt:i4>32</vt:i4>
      </vt:variant>
      <vt:variant>
        <vt:i4>0</vt:i4>
      </vt:variant>
      <vt:variant>
        <vt:i4>5</vt:i4>
      </vt:variant>
      <vt:variant>
        <vt:lpwstr>mailto:mitja.jakop@energetika-lj.si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7077988</vt:i4>
      </vt:variant>
      <vt:variant>
        <vt:i4>24</vt:i4>
      </vt:variant>
      <vt:variant>
        <vt:i4>0</vt:i4>
      </vt:variant>
      <vt:variant>
        <vt:i4>5</vt:i4>
      </vt:variant>
      <vt:variant>
        <vt:lpwstr>http://www.energetika-lj.si/javna-narocila</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Goličnik</dc:creator>
  <cp:lastModifiedBy>Meka Kudić</cp:lastModifiedBy>
  <cp:revision>42</cp:revision>
  <cp:lastPrinted>2026-03-16T08:54:00Z</cp:lastPrinted>
  <dcterms:created xsi:type="dcterms:W3CDTF">2026-03-03T11:59:00Z</dcterms:created>
  <dcterms:modified xsi:type="dcterms:W3CDTF">2026-03-16T08:54:00Z</dcterms:modified>
</cp:coreProperties>
</file>